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0dfc" w14:paraId="a550dfc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1222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22230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122230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122230" w:rsidRPr="00122230">
        <w:rPr>
          <w:rFonts w:cs="Times New Roman" w:hAnsi="Times New Roman" w:ascii="Times New Roman"/>
          <w:sz w:val="24"/>
          <w:szCs w:val="24"/>
        </w:rPr>
        <w:t>STIV COMMERCE d.o.o. za trgovinu, ugostiteljstvo i izdavaštvo, Šibenik, 8. dalmatinske udarne brigade 34, OIB: 60200862069</w:t>
      </w:r>
      <w:r w:rsidR="006534AF" w:rsidRPr="00122230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122230" w:rsidRPr="00122230">
        <w:rPr>
          <w:rFonts w:cs="Times New Roman" w:eastAsia="Times New Roman" w:hAnsi="Times New Roman" w:ascii="Times New Roman"/>
          <w:sz w:val="24"/>
          <w:szCs w:val="24"/>
        </w:rPr>
        <w:t>16</w:t>
      </w:r>
      <w:r w:rsidR="006534AF" w:rsidRPr="00122230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122230">
        <w:rPr>
          <w:rFonts w:cs="Times New Roman" w:eastAsia="Times New Roman" w:hAnsi="Times New Roman" w:ascii="Times New Roman"/>
          <w:sz w:val="24"/>
          <w:szCs w:val="24"/>
        </w:rPr>
        <w:t>srpnja</w:t>
      </w:r>
      <w:r w:rsidR="006534AF" w:rsidRPr="00122230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122230" w:rsidRPr="00122230">
        <w:rPr>
          <w:rFonts w:cs="Times New Roman" w:eastAsia="Times New Roman" w:hAnsi="Times New Roman" w:ascii="Times New Roman"/>
          <w:sz w:val="24"/>
          <w:szCs w:val="24"/>
        </w:rPr>
        <w:t>20</w:t>
      </w:r>
      <w:r w:rsidR="006534AF" w:rsidRPr="00122230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 w:rsidRP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122230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2223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122230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122230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22230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122230" w:rsidRPr="00122230">
        <w:rPr>
          <w:rFonts w:cs="Times New Roman" w:hAnsi="Times New Roman" w:ascii="Times New Roman"/>
          <w:sz w:val="24"/>
          <w:szCs w:val="24"/>
        </w:rPr>
        <w:t>STIV COMMERCE d.o.o. za trgovinu, ugostiteljstvo i izdavaštvo, Šibenik, 8. dalmatinske udarne brigade 34, OIB: 60200862069</w:t>
      </w:r>
      <w:r w:rsidRPr="00122230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122230" w:rsidRPr="00122230">
        <w:rPr>
          <w:rFonts w:cs="Times New Roman" w:eastAsia="Times New Roman" w:hAnsi="Times New Roman" w:ascii="Times New Roman"/>
          <w:sz w:val="24"/>
          <w:szCs w:val="24"/>
        </w:rPr>
        <w:t>29.805,36</w:t>
      </w:r>
      <w:r w:rsidRPr="00122230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122230">
        <w:rPr>
          <w:rFonts w:cs="Times New Roman" w:hAnsi="Times New Roman" w:ascii="Times New Roman"/>
          <w:color w:themeColor="text1" w:val="000000"/>
          <w:sz w:val="24"/>
          <w:szCs w:val="24"/>
        </w:rPr>
        <w:t>Dragan Miroić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20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22230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Sudska savjetnica     </w:t>
      </w:r>
    </w:p>
    <w:p w:rsidRDefault="006534AF" w:rsidP="006534AF" w:rsidR="006534AF" w:rsidRPr="00E00B1C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122230">
      <w:rPr>
        <w:rFonts w:cs="Times New Roman" w:hAnsi="Times New Roman" w:ascii="Times New Roman"/>
        <w:bCs/>
        <w:sz w:val="24"/>
      </w:rPr>
      <w:t>249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122230"/>
    <w:rsid w:val="001A3508"/>
    <w:rsid w:val="001A794E"/>
    <w:rsid w:val="003810D6"/>
    <w:rsid w:val="005868B4"/>
    <w:rsid w:val="005E591B"/>
    <w:rsid w:val="006534AF"/>
    <w:rsid w:val="006601D9"/>
    <w:rsid w:val="006E749A"/>
    <w:rsid w:val="00A47AF9"/>
    <w:rsid w:val="00B30061"/>
    <w:rsid w:val="00BB32F9"/>
    <w:rsid w:val="00DB052E"/>
    <w:rsid w:val="00DB6C74"/>
    <w:rsid w:val="00DC48C1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5E5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9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59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59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59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5E5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9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59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59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59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STIV COMMERCE, d.o.o. za trgovinu, ugostiteljstvo i izdavaštvo</izvorni_sadrzaj>
    <derivirana_varijabla naziv="DomainObject.Predmet.ProtustrankaFormated_1">  STIV COMMERCE, d.o.o. za trgovinu, ugostiteljstvo i izdavaštvo</derivirana_varijabla>
  </DomainObject.Predmet.ProtustrankaFormated>
  <DomainObject.Predmet.ProtustrankaFormatedOIB>
    <izvorni_sadrzaj>  STIV COMMERCE, d.o.o. za trgovinu, ugostiteljstvo i izdavaštvo, OIB 60200862069</izvorni_sadrzaj>
    <derivirana_varijabla naziv="DomainObject.Predmet.ProtustrankaFormatedOIB_1">  STIV COMMERCE, d.o.o. za trgovinu, ugostiteljstvo i izdavaštvo, OIB 60200862069</derivirana_varijabla>
  </DomainObject.Predmet.ProtustrankaFormatedOIB>
  <DomainObject.Predmet.ProtustrankaFormatedWithAdress>
    <izvorni_sadrzaj> STIV COMMERCE, d.o.o. za trgovinu, ugostiteljstvo i izdavaštvo, 8. dalmatinske udarne brigade 34, 22000 Šibenik</izvorni_sadrzaj>
    <derivirana_varijabla naziv="DomainObject.Predmet.ProtustrankaFormatedWithAdress_1"> STIV COMMERCE, d.o.o. za trgovinu, ugostiteljstvo i izdavaštvo, 8. dalmatinske udarne brigade 34, 22000 Šibenik</derivirana_varijabla>
  </DomainObject.Predmet.ProtustrankaFormatedWithAdress>
  <DomainObject.Predmet.ProtustrankaFormatedWithAdressOIB>
    <izvorni_sadrzaj> STIV COMMERCE, d.o.o. za trgovinu, ugostiteljstvo i izdavaštvo, OIB 60200862069, 8. dalmatinske udarne brigade 34, 22000 Šibenik</izvorni_sadrzaj>
    <derivirana_varijabla naziv="DomainObject.Predmet.ProtustrankaFormatedWithAdressOIB_1"> STIV COMMERCE, d.o.o. za trgovinu, ugostiteljstvo i izdavaštvo, OIB 60200862069, 8. dalmatinske udarne brigade 34, 22000 Šibenik</derivirana_varijabla>
  </DomainObject.Predmet.ProtustrankaFormatedWithAdressOIB>
  <DomainObject.Predmet.ProtustrankaWithAdress>
    <izvorni_sadrzaj>STIV COMMERCE, d.o.o. za trgovinu, ugostiteljstvo i izdavaštvo 8. dalmatinske udarne brigade 34, 22000 Šibenik</izvorni_sadrzaj>
    <derivirana_varijabla naziv="DomainObject.Predmet.ProtustrankaWithAdress_1">STIV COMMERCE, d.o.o. za trgovinu, ugostiteljstvo i izdavaštvo 8. dalmatinske udarne brigade 34, 22000 Šibenik</derivirana_varijabla>
  </DomainObject.Predmet.ProtustrankaWithAdress>
  <DomainObject.Predmet.ProtustrankaWithAdressOIB>
    <izvorni_sadrzaj>STIV COMMERCE, d.o.o. za trgovinu, ugostiteljstvo i izdavaštvo, OIB 60200862069, 8. dalmatinske udarne brigade 34, 22000 Šibenik</izvorni_sadrzaj>
    <derivirana_varijabla naziv="DomainObject.Predmet.ProtustrankaWithAdressOIB_1">STIV COMMERCE, d.o.o. za trgovinu, ugostiteljstvo i izdavaštvo, OIB 60200862069, 8. dalmatinske udarne brigade 34, 22000 Šibenik</derivirana_varijabla>
  </DomainObject.Predmet.ProtustrankaWithAdressOIB>
  <DomainObject.Predmet.ProtustrankaNazivFormated>
    <izvorni_sadrzaj>STIV COMMERCE, d.o.o. za trgovinu, ugostiteljstvo i izdavaštvo</izvorni_sadrzaj>
    <derivirana_varijabla naziv="DomainObject.Predmet.ProtustrankaNazivFormated_1">STIV COMMERCE, d.o.o. za trgovinu, ugostiteljstvo i izdavaštvo</derivirana_varijabla>
  </DomainObject.Predmet.ProtustrankaNazivFormated>
  <DomainObject.Predmet.ProtustrankaNazivFormatedOIB>
    <izvorni_sadrzaj>STIV COMMERCE, d.o.o. za trgovinu, ugostiteljstvo i izdavaštvo, OIB 60200862069</izvorni_sadrzaj>
    <derivirana_varijabla naziv="DomainObject.Predmet.ProtustrankaNazivFormatedOIB_1">STIV COMMERCE, d.o.o. za trgovinu, ugostiteljstvo i izdavaštvo, OIB 60200862069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STIV COMMERCE, d.o.o. za trgovinu, ugostiteljstvo i izdavaštvo</item>
    </izvorni_sadrzaj>
    <derivirana_varijabla naziv="DomainObject.Predmet.ProtuStrankaListFormated_1">
      <item>STIV COMMERCE, d.o.o. za trgovinu, ugostiteljstvo i izdavaštvo</item>
    </derivirana_varijabla>
  </DomainObject.Predmet.ProtuStrankaListFormated>
  <DomainObject.Predmet.ProtuStrankaListFormatedOIB>
    <izvorni_sadrzaj>
      <item>STIV COMMERCE, d.o.o. za trgovinu, ugostiteljstvo i izdavaštvo, OIB 60200862069</item>
    </izvorni_sadrzaj>
    <derivirana_varijabla naziv="DomainObject.Predmet.ProtuStrankaListFormatedOIB_1">
      <item>STIV COMMERCE, d.o.o. za trgovinu, ugostiteljstvo i izdavaštvo, OIB 60200862069</item>
    </derivirana_varijabla>
  </DomainObject.Predmet.ProtuStrankaListFormatedOIB>
  <DomainObject.Predmet.ProtuStrankaListFormatedWithAdress>
    <izvorni_sadrzaj>
      <item>STIV COMMERCE, d.o.o. za trgovinu, ugostiteljstvo i izdavaštvo, 8. dalmatinske udarne brigade 34, 22000 Šibenik</item>
    </izvorni_sadrzaj>
    <derivirana_varijabla naziv="DomainObject.Predmet.ProtuStrankaListFormatedWithAdress_1">
      <item>STIV COMMERCE, d.o.o. za trgovinu, ugostiteljstvo i izdavaštvo, 8. dalmatinske udarne brigade 34, 22000 Šibenik</item>
    </derivirana_varijabla>
  </DomainObject.Predmet.ProtuStrankaListFormatedWithAdress>
  <DomainObject.Predmet.ProtuStrankaListFormatedWithAdressOIB>
    <izvorni_sadrzaj>
      <item>STIV COMMERCE, d.o.o. za trgovinu, ugostiteljstvo i izdavaštvo, OIB 60200862069, 8. dalmatinske udarne brigade 34, 22000 Šibenik</item>
    </izvorni_sadrzaj>
    <derivirana_varijabla naziv="DomainObject.Predmet.ProtuStrankaListFormatedWithAdressOIB_1">
      <item>STIV COMMERCE, d.o.o. za trgovinu, ugostiteljstvo i izdavaštvo, OIB 60200862069, 8. dalmatinske udarne brigade 34, 22000 Šibenik</item>
    </derivirana_varijabla>
  </DomainObject.Predmet.ProtuStrankaListFormatedWithAdressOIB>
  <DomainObject.Predmet.ProtuStrankaListNazivFormated>
    <izvorni_sadrzaj>
      <item>STIV COMMERCE, d.o.o. za trgovinu, ugostiteljstvo i izdavaštvo</item>
    </izvorni_sadrzaj>
    <derivirana_varijabla naziv="DomainObject.Predmet.ProtuStrankaListNazivFormated_1">
      <item>STIV COMMERCE, d.o.o. za trgovinu, ugostiteljstvo i izdavaštvo</item>
    </derivirana_varijabla>
  </DomainObject.Predmet.ProtuStrankaListNazivFormated>
  <DomainObject.Predmet.ProtuStrankaListNazivFormatedOIB>
    <izvorni_sadrzaj>
      <item>STIV COMMERCE, d.o.o. za trgovinu, ugostiteljstvo i izdavaštvo, OIB 60200862069</item>
    </izvorni_sadrzaj>
    <derivirana_varijabla naziv="DomainObject.Predmet.ProtuStrankaListNazivFormatedOIB_1">
      <item>STIV COMMERCE, d.o.o. za trgovinu, ugostiteljstvo i izdavaštvo, OIB 60200862069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STIV COMMERCE, d.o.o. za trgovinu, ugostiteljstvo i izdavaštvo</izvorni_sadrzaj>
    <derivirana_varijabla naziv="DomainObject.Predmet.ProtustrankaIDrugi_1">STIV COMMERCE, d.o.o. za trgovinu, ugostiteljstvo i izdavaštvo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STIV COMMERCE, d.o.o. za trgovinu, ugostiteljstvo i izdavaštvo, OIB 60200862069, 8. dalmatinske udarne brigade 34, 22000 Šibenik</izvorni_sadrzaj>
    <derivirana_varijabla naziv="DomainObject.Predmet.ProtustrankaIDrugiAdressOIB_1">STIV COMMERCE, d.o.o. za trgovinu, ugostiteljstvo i izdavaštvo, OIB 60200862069, 8. dalmatinske udarne brigade 34,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STIV COMMERCE, d.o.o. za trgovinu, ugostiteljstvo i izdavaštvo</item>
    </izvorni_sadrzaj>
    <derivirana_varijabla naziv="DomainObject.Predmet.SudioniciListNaziv_1">
      <item>FINA - Podružnica Šibenik</item>
      <item>STIV COMMERCE, d.o.o. za trgovinu, ugostiteljstvo i izdavaštvo</item>
    </derivirana_varijabla>
  </DomainObject.Predmet.SudioniciListNaziv>
  <DomainObject.Predmet.SudioniciListAdressOIB>
    <izvorni_sadrzaj>
      <item>FINA - Podružnica Šibenik, OIB 85821130368, Perivoj L. Marune 1,22000 Šibenik</item>
      <item>STIV COMMERCE, d.o.o. za trgovinu, ugostiteljstvo i izdavaštvo, OIB 60200862069, 8. dalmatinske udarne brigade 34,22000 Šibenik</item>
    </izvorni_sadrzaj>
    <derivirana_varijabla naziv="DomainObject.Predmet.SudioniciListAdressOIB_1">
      <item>FINA - Podružnica Šibenik, OIB 85821130368, Perivoj L. Marune 1,22000 Šibenik</item>
      <item>STIV COMMERCE, d.o.o. za trgovinu, ugostiteljstvo i izdavaštvo, OIB 60200862069, 8. dalmatinske udarne brigade 34,22000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60200862069</item>
    </izvorni_sadrzaj>
    <derivirana_varijabla naziv="DomainObject.Predmet.SudioniciListNazivOIB_1">
      <item>, OIB 85821130368</item>
      <item>, OIB 60200862069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401</properties:Words>
  <properties:Characters>2089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2018-08-10T06:44:00Z</dcterms:created>
  <dc:creator>wsadmin</dc:creator>
  <cp:lastModifiedBy>Anita Ivandić</cp:lastModifiedBy>
  <cp:lastPrinted>2018-08-10T06:44:00Z</cp:lastPrinted>
  <dcterms:modified xmlns:xsi="http://www.w3.org/2001/XMLSchema-instance" xsi:type="dcterms:W3CDTF">2018-08-20T07:29:00Z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(St-249-18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