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f4cc" w14:paraId="fe7f4cc" w:rsidRDefault="002E0265" w:rsidP="002E0265" w:rsidR="002E0265" w:rsidRPr="00EE60EE">
      <w:pPr>
        <w15:collapsed w:val="false"/>
      </w:pPr>
      <w:bookmarkStart w:name="_GoBack" w:id="0"/>
      <w:bookmarkEnd w:id="0"/>
      <w:r w:rsidRPr="00EE60EE">
        <w:rPr>
          <w:bCs/>
        </w:rPr>
        <w:t xml:space="preserve">                  </w:t>
      </w:r>
      <w:r w:rsidRPr="00EE60EE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0265" w:rsidP="002E0265" w:rsidR="002E0265" w:rsidRPr="00EE60EE">
      <w:r w:rsidRPr="00EE60EE">
        <w:t xml:space="preserve">    REPUBLIKA HRVATSKA</w:t>
      </w:r>
    </w:p>
    <w:p w:rsidRDefault="002E0265" w:rsidP="002E0265" w:rsidR="002E0265" w:rsidRPr="00EE60EE">
      <w:r w:rsidRPr="00EE60EE">
        <w:t xml:space="preserve"> TRGOVAČKI SUD U </w:t>
      </w:r>
      <w:proofErr w:type="spellStart"/>
      <w:r w:rsidRPr="00EE60EE">
        <w:t>PAZINU</w:t>
      </w:r>
      <w:proofErr w:type="spellEnd"/>
    </w:p>
    <w:p w:rsidRDefault="002E0265" w:rsidP="002E0265" w:rsidR="002E0265" w:rsidRPr="00EE60EE">
      <w:r w:rsidRPr="00EE60EE">
        <w:t xml:space="preserve">     </w:t>
      </w:r>
      <w:proofErr w:type="spellStart"/>
      <w:r w:rsidRPr="00EE60EE">
        <w:t>52000</w:t>
      </w:r>
      <w:proofErr w:type="spellEnd"/>
      <w:r w:rsidRPr="00EE60EE">
        <w:t xml:space="preserve"> </w:t>
      </w:r>
      <w:proofErr w:type="spellStart"/>
      <w:r w:rsidRPr="00EE60EE">
        <w:t>PAZIN</w:t>
      </w:r>
      <w:proofErr w:type="spellEnd"/>
      <w:r w:rsidRPr="00EE60EE">
        <w:t xml:space="preserve">, </w:t>
      </w:r>
      <w:proofErr w:type="spellStart"/>
      <w:r w:rsidRPr="00EE60EE">
        <w:t>Dršćevka</w:t>
      </w:r>
      <w:proofErr w:type="spellEnd"/>
      <w:r w:rsidRPr="00EE60EE">
        <w:t xml:space="preserve"> 1</w:t>
      </w:r>
      <w:r w:rsidRPr="00EE60EE">
        <w:tab/>
      </w:r>
      <w:r w:rsidRPr="00EE60EE">
        <w:tab/>
      </w:r>
      <w:r w:rsidRPr="00EE60EE">
        <w:tab/>
      </w:r>
      <w:r w:rsidRPr="00EE60EE">
        <w:tab/>
      </w:r>
    </w:p>
    <w:p w:rsidRDefault="002E0265" w:rsidP="002E0265" w:rsidR="002E0265" w:rsidRPr="00EE60EE"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</w:p>
    <w:p w:rsidRDefault="002E0265" w:rsidP="002E0265" w:rsidR="002E0265" w:rsidRPr="003D0741">
      <w:r w:rsidRPr="00EE60EE">
        <w:tab/>
      </w:r>
      <w:r w:rsidRPr="00EE60EE">
        <w:tab/>
        <w:t xml:space="preserve">       </w:t>
      </w:r>
    </w:p>
    <w:p w:rsidRDefault="002E0265" w:rsidP="002E0265" w:rsidR="002E0265" w:rsidRPr="00EE60EE">
      <w:pPr>
        <w:jc w:val="center"/>
      </w:pPr>
      <w:r w:rsidRPr="00EE60EE">
        <w:t>R E P U B L I K A  H R V A T S K A</w:t>
      </w:r>
    </w:p>
    <w:p w:rsidRDefault="002E0265" w:rsidP="002E0265" w:rsidR="002E0265" w:rsidRPr="00EE60EE"/>
    <w:p w:rsidRDefault="002E0265" w:rsidP="002E0265" w:rsidR="002E0265" w:rsidRPr="00EE60EE">
      <w:pPr>
        <w:jc w:val="center"/>
      </w:pPr>
      <w:r w:rsidRPr="00EE60EE">
        <w:t>R J E Š E NJ E</w:t>
      </w:r>
    </w:p>
    <w:p w:rsidRDefault="002E0265" w:rsidP="002E0265" w:rsidR="002E0265" w:rsidRPr="00EE60EE">
      <w:pPr>
        <w:jc w:val="both"/>
      </w:pPr>
    </w:p>
    <w:p w:rsidRDefault="002E0265" w:rsidP="002E0265" w:rsidR="002E0265" w:rsidRPr="00EE60EE">
      <w:pPr>
        <w:jc w:val="both"/>
      </w:pPr>
      <w:r w:rsidRPr="00EE60EE">
        <w:tab/>
        <w:t xml:space="preserve">Trgovački sud u Pazinu, po stečajnom sucu Damiru Rabaru, </w:t>
      </w:r>
      <w:r w:rsidR="002C24D1" w:rsidRPr="00EE60EE">
        <w:t xml:space="preserve">u stečajnom postupku nad stečajnim dužnikom </w:t>
      </w:r>
      <w:proofErr w:type="spellStart"/>
      <w:r w:rsidR="002C24D1" w:rsidRPr="00EE60EE">
        <w:t>DARIO</w:t>
      </w:r>
      <w:proofErr w:type="spellEnd"/>
      <w:r w:rsidR="002C24D1" w:rsidRPr="00EE60EE">
        <w:t xml:space="preserve"> KOP d.o.o. u stečaju </w:t>
      </w:r>
      <w:proofErr w:type="spellStart"/>
      <w:r w:rsidR="002C24D1" w:rsidRPr="00EE60EE">
        <w:t>Vodnjan</w:t>
      </w:r>
      <w:proofErr w:type="spellEnd"/>
      <w:r w:rsidR="002C24D1" w:rsidRPr="00EE60EE">
        <w:t xml:space="preserve">, Trgovačka 5, </w:t>
      </w:r>
      <w:proofErr w:type="spellStart"/>
      <w:r w:rsidR="002C24D1" w:rsidRPr="00EE60EE">
        <w:t>OIB</w:t>
      </w:r>
      <w:proofErr w:type="spellEnd"/>
      <w:r w:rsidR="002C24D1" w:rsidRPr="00EE60EE">
        <w:t xml:space="preserve"> </w:t>
      </w:r>
      <w:proofErr w:type="spellStart"/>
      <w:r w:rsidR="002C24D1" w:rsidRPr="00EE60EE">
        <w:t>18431783243</w:t>
      </w:r>
      <w:proofErr w:type="spellEnd"/>
      <w:r w:rsidRPr="00EE60EE">
        <w:t xml:space="preserve">, </w:t>
      </w:r>
      <w:proofErr w:type="spellStart"/>
      <w:r w:rsidRPr="00EE60EE">
        <w:t>1</w:t>
      </w:r>
      <w:r w:rsidR="002C24D1" w:rsidRPr="00EE60EE">
        <w:t>6</w:t>
      </w:r>
      <w:proofErr w:type="spellEnd"/>
      <w:r w:rsidRPr="00EE60EE">
        <w:t xml:space="preserve">. </w:t>
      </w:r>
      <w:r w:rsidR="002C24D1" w:rsidRPr="00EE60EE">
        <w:t xml:space="preserve">studenog </w:t>
      </w:r>
      <w:proofErr w:type="spellStart"/>
      <w:r w:rsidRPr="00EE60EE">
        <w:t>201</w:t>
      </w:r>
      <w:r w:rsidR="002C24D1" w:rsidRPr="00EE60EE">
        <w:t>7</w:t>
      </w:r>
      <w:proofErr w:type="spellEnd"/>
      <w:r w:rsidRPr="00EE60EE">
        <w:t xml:space="preserve">. godine </w:t>
      </w:r>
    </w:p>
    <w:p w:rsidRDefault="002E0265" w:rsidP="002E0265" w:rsidR="002E0265" w:rsidRPr="00EE60EE">
      <w:pPr>
        <w:jc w:val="both"/>
      </w:pPr>
    </w:p>
    <w:p w:rsidRDefault="002E0265" w:rsidP="002E0265" w:rsidR="002E0265" w:rsidRPr="00EE60EE">
      <w:pPr>
        <w:jc w:val="center"/>
        <w:rPr>
          <w:bCs/>
        </w:rPr>
      </w:pPr>
      <w:r w:rsidRPr="00EE60EE">
        <w:rPr>
          <w:bCs/>
        </w:rPr>
        <w:t>r i j e š i o  je</w:t>
      </w:r>
    </w:p>
    <w:p w:rsidRDefault="002E0265" w:rsidP="002E0265" w:rsidR="002E0265" w:rsidRPr="00EE60EE">
      <w:pPr>
        <w:ind w:left="705"/>
        <w:jc w:val="both"/>
      </w:pPr>
    </w:p>
    <w:p w:rsidRDefault="00F54541" w:rsidP="00F422CD" w:rsidR="00F422CD" w:rsidRPr="00EE60EE">
      <w:pPr>
        <w:jc w:val="both"/>
      </w:pPr>
      <w:r w:rsidRPr="00EE60EE">
        <w:tab/>
      </w:r>
      <w:r w:rsidR="00F422CD" w:rsidRPr="00EE60EE">
        <w:t>I. Odobrava se obračun stvarnih troškova stečajn</w:t>
      </w:r>
      <w:r w:rsidR="00EE60EE">
        <w:t>o</w:t>
      </w:r>
      <w:r w:rsidRPr="00EE60EE">
        <w:t>j</w:t>
      </w:r>
      <w:r w:rsidR="00F422CD" w:rsidRPr="00EE60EE">
        <w:t xml:space="preserve"> upravitelj</w:t>
      </w:r>
      <w:r w:rsidRPr="00EE60EE">
        <w:t>ici</w:t>
      </w:r>
      <w:r w:rsidR="00F422CD" w:rsidRPr="00EE60EE">
        <w:t xml:space="preserve"> </w:t>
      </w:r>
      <w:r w:rsidRPr="00EE60EE">
        <w:t xml:space="preserve">Jasmini </w:t>
      </w:r>
      <w:proofErr w:type="spellStart"/>
      <w:r w:rsidRPr="00EE60EE">
        <w:t>Lichtenberg</w:t>
      </w:r>
      <w:proofErr w:type="spellEnd"/>
      <w:r w:rsidRPr="00EE60EE">
        <w:t xml:space="preserve"> iz Pule, Ravenska 8, </w:t>
      </w:r>
      <w:proofErr w:type="spellStart"/>
      <w:r w:rsidRPr="00EE60EE">
        <w:t>OIB</w:t>
      </w:r>
      <w:proofErr w:type="spellEnd"/>
      <w:r w:rsidRPr="00EE60EE">
        <w:t xml:space="preserve">: </w:t>
      </w:r>
      <w:proofErr w:type="spellStart"/>
      <w:r w:rsidRPr="00EE60EE">
        <w:t>26338581935</w:t>
      </w:r>
      <w:proofErr w:type="spellEnd"/>
      <w:r w:rsidR="00F422CD" w:rsidRPr="00EE60EE">
        <w:t xml:space="preserve">, u iznosu od </w:t>
      </w:r>
      <w:proofErr w:type="spellStart"/>
      <w:r w:rsidRPr="00EE60EE">
        <w:t>248</w:t>
      </w:r>
      <w:proofErr w:type="spellEnd"/>
      <w:r w:rsidR="00F422CD" w:rsidRPr="00EE60EE">
        <w:t>,</w:t>
      </w:r>
      <w:proofErr w:type="spellStart"/>
      <w:r w:rsidR="00F422CD" w:rsidRPr="00EE60EE">
        <w:t>00</w:t>
      </w:r>
      <w:proofErr w:type="spellEnd"/>
      <w:r w:rsidR="00F422CD" w:rsidRPr="00EE60EE">
        <w:t xml:space="preserve"> kuna.</w:t>
      </w:r>
    </w:p>
    <w:p w:rsidRDefault="00F54541" w:rsidP="00F422CD" w:rsidR="00F54541" w:rsidRPr="00EE60EE">
      <w:pPr>
        <w:jc w:val="both"/>
      </w:pPr>
    </w:p>
    <w:p w:rsidRDefault="00F422CD" w:rsidP="00F54541" w:rsidR="00F422CD" w:rsidRPr="00EE60EE">
      <w:pPr>
        <w:jc w:val="center"/>
      </w:pPr>
      <w:r w:rsidRPr="00EE60EE">
        <w:t>Obrazloženje</w:t>
      </w:r>
    </w:p>
    <w:p w:rsidRDefault="00F54541" w:rsidP="00F54541" w:rsidR="00F54541" w:rsidRPr="00EE60EE">
      <w:pPr>
        <w:jc w:val="center"/>
      </w:pPr>
    </w:p>
    <w:p w:rsidRDefault="00F422CD" w:rsidP="00F422CD" w:rsidR="00F422CD" w:rsidRPr="00EE60EE">
      <w:pPr>
        <w:jc w:val="both"/>
      </w:pPr>
      <w:r w:rsidRPr="00EE60EE">
        <w:tab/>
        <w:t>Stečajn</w:t>
      </w:r>
      <w:r w:rsidR="00F54541" w:rsidRPr="00EE60EE">
        <w:t>a</w:t>
      </w:r>
      <w:r w:rsidRPr="00EE60EE">
        <w:t xml:space="preserve"> upravitelj</w:t>
      </w:r>
      <w:r w:rsidR="00F54541" w:rsidRPr="00EE60EE">
        <w:t>ica</w:t>
      </w:r>
      <w:r w:rsidRPr="00EE60EE">
        <w:t xml:space="preserve"> dostavi</w:t>
      </w:r>
      <w:r w:rsidR="00F54541" w:rsidRPr="00EE60EE">
        <w:t>la</w:t>
      </w:r>
      <w:r w:rsidRPr="00EE60EE">
        <w:t xml:space="preserve"> je obračun stvarnih troškova i to za naknadu troškova prijevoza za </w:t>
      </w:r>
      <w:r w:rsidR="00F54541" w:rsidRPr="00EE60EE">
        <w:t xml:space="preserve">dolazak na ispitno i izvještajno ročište dana </w:t>
      </w:r>
      <w:proofErr w:type="spellStart"/>
      <w:r w:rsidR="00F54541" w:rsidRPr="00EE60EE">
        <w:t>28</w:t>
      </w:r>
      <w:proofErr w:type="spellEnd"/>
      <w:r w:rsidR="00F54541" w:rsidRPr="00EE60EE">
        <w:t xml:space="preserve">. rujna </w:t>
      </w:r>
      <w:proofErr w:type="spellStart"/>
      <w:r w:rsidR="00F54541" w:rsidRPr="00EE60EE">
        <w:t>2017</w:t>
      </w:r>
      <w:proofErr w:type="spellEnd"/>
      <w:r w:rsidRPr="00EE60EE">
        <w:t xml:space="preserve"> u iznosu od </w:t>
      </w:r>
      <w:proofErr w:type="spellStart"/>
      <w:r w:rsidR="00F54541" w:rsidRPr="00EE60EE">
        <w:t>248</w:t>
      </w:r>
      <w:proofErr w:type="spellEnd"/>
      <w:r w:rsidRPr="00EE60EE">
        <w:t>,</w:t>
      </w:r>
      <w:proofErr w:type="spellStart"/>
      <w:r w:rsidRPr="00EE60EE">
        <w:t>00</w:t>
      </w:r>
      <w:proofErr w:type="spellEnd"/>
      <w:r w:rsidRPr="00EE60EE">
        <w:t xml:space="preserve"> kn.</w:t>
      </w:r>
    </w:p>
    <w:p w:rsidRDefault="007B6556" w:rsidP="00F422CD" w:rsidR="007B6556" w:rsidRPr="00EE60EE">
      <w:pPr>
        <w:jc w:val="both"/>
      </w:pPr>
    </w:p>
    <w:p w:rsidRDefault="00F422CD" w:rsidP="00F422CD" w:rsidR="00F422CD" w:rsidRPr="00EE60EE">
      <w:pPr>
        <w:jc w:val="both"/>
      </w:pPr>
      <w:r w:rsidRPr="00EE60EE">
        <w:tab/>
        <w:t xml:space="preserve">Slijedom navedenog, a temeljem odredbe čl. </w:t>
      </w:r>
      <w:proofErr w:type="spellStart"/>
      <w:r w:rsidRPr="00EE60EE">
        <w:t>29</w:t>
      </w:r>
      <w:proofErr w:type="spellEnd"/>
      <w:r w:rsidRPr="00EE60EE">
        <w:t>. st. 3. Stečajnog zakona, odlučeno je kao u izreci.</w:t>
      </w:r>
    </w:p>
    <w:p w:rsidRDefault="007B6556" w:rsidP="007B6556" w:rsidR="007B6556" w:rsidRPr="00EE60EE">
      <w:pPr>
        <w:jc w:val="center"/>
      </w:pPr>
    </w:p>
    <w:p w:rsidRDefault="00F422CD" w:rsidP="007B6556" w:rsidR="00F422CD" w:rsidRPr="00EE60EE">
      <w:pPr>
        <w:jc w:val="center"/>
      </w:pPr>
      <w:r w:rsidRPr="00EE60EE">
        <w:t xml:space="preserve">U Pazinu, </w:t>
      </w:r>
      <w:proofErr w:type="spellStart"/>
      <w:r w:rsidRPr="00EE60EE">
        <w:t>1</w:t>
      </w:r>
      <w:r w:rsidR="007B6556" w:rsidRPr="00EE60EE">
        <w:t>6</w:t>
      </w:r>
      <w:proofErr w:type="spellEnd"/>
      <w:r w:rsidRPr="00EE60EE">
        <w:t xml:space="preserve">. </w:t>
      </w:r>
      <w:r w:rsidR="007B6556" w:rsidRPr="00EE60EE">
        <w:t xml:space="preserve">studenog </w:t>
      </w:r>
      <w:proofErr w:type="spellStart"/>
      <w:r w:rsidRPr="00EE60EE">
        <w:t>2017</w:t>
      </w:r>
      <w:proofErr w:type="spellEnd"/>
      <w:r w:rsidRPr="00EE60EE">
        <w:t xml:space="preserve">. </w:t>
      </w:r>
    </w:p>
    <w:p w:rsidRDefault="00F422CD" w:rsidP="00F422CD" w:rsidR="00F422CD" w:rsidRPr="00EE60EE">
      <w:pPr>
        <w:jc w:val="both"/>
      </w:pP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</w:p>
    <w:p w:rsidRDefault="00F422CD" w:rsidP="00F422CD" w:rsidR="00F422CD" w:rsidRPr="00EE60EE">
      <w:pPr>
        <w:jc w:val="both"/>
      </w:pP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  <w:t xml:space="preserve"> </w:t>
      </w:r>
      <w:r w:rsidRPr="00EE60EE">
        <w:tab/>
      </w:r>
      <w:r w:rsidRPr="00EE60EE">
        <w:tab/>
        <w:t xml:space="preserve"> Stečajni sudac</w:t>
      </w:r>
    </w:p>
    <w:p w:rsidRDefault="00F422CD" w:rsidP="00F422CD" w:rsidR="00F422CD">
      <w:pPr>
        <w:jc w:val="both"/>
      </w:pP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</w:r>
      <w:r w:rsidRPr="00EE60EE">
        <w:tab/>
        <w:t xml:space="preserve">  </w:t>
      </w:r>
      <w:r w:rsidRPr="00EE60EE">
        <w:tab/>
        <w:t xml:space="preserve"> Damir Rabar</w:t>
      </w:r>
      <w:r w:rsidR="007449B7">
        <w:t>, v.r.</w:t>
      </w:r>
    </w:p>
    <w:p w:rsidRDefault="003D0741" w:rsidP="00F422CD" w:rsidR="003D0741">
      <w:pPr>
        <w:jc w:val="both"/>
      </w:pPr>
    </w:p>
    <w:p w:rsidRDefault="003D0741" w:rsidP="00F422CD" w:rsidR="003D0741">
      <w:pPr>
        <w:jc w:val="both"/>
      </w:pPr>
    </w:p>
    <w:p w:rsidRDefault="003D0741" w:rsidP="00F422CD" w:rsidR="003D0741" w:rsidRPr="00EE60EE">
      <w:pPr>
        <w:jc w:val="both"/>
      </w:pPr>
    </w:p>
    <w:p w:rsidRDefault="00F422CD" w:rsidP="00F422CD" w:rsidR="00F422CD" w:rsidRPr="00EE60EE">
      <w:pPr>
        <w:jc w:val="both"/>
      </w:pPr>
      <w:r w:rsidRPr="00EE60EE">
        <w:t>UPUTA O PRAVNOM LIJEKU</w:t>
      </w:r>
    </w:p>
    <w:p w:rsidRDefault="00F422CD" w:rsidP="00F422CD" w:rsidR="00F422CD">
      <w:pPr>
        <w:jc w:val="both"/>
      </w:pPr>
      <w:r w:rsidRPr="00EE60EE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3D0741" w:rsidP="00F422CD" w:rsidR="003D0741" w:rsidRPr="00EE60EE">
      <w:pPr>
        <w:jc w:val="both"/>
      </w:pPr>
    </w:p>
    <w:p w:rsidRDefault="00F422CD" w:rsidP="00F422CD" w:rsidR="00F422CD" w:rsidRPr="00EE60EE">
      <w:pPr>
        <w:jc w:val="both"/>
      </w:pPr>
      <w:r w:rsidRPr="00EE60EE">
        <w:t>DNA:</w:t>
      </w:r>
    </w:p>
    <w:p w:rsidRDefault="00F422CD" w:rsidP="00F422CD" w:rsidR="00F422CD" w:rsidRPr="00EE60EE">
      <w:pPr>
        <w:jc w:val="both"/>
      </w:pPr>
      <w:r w:rsidRPr="00EE60EE">
        <w:t>- Stečajnom upravitelju</w:t>
      </w:r>
    </w:p>
    <w:p w:rsidRDefault="00F422CD" w:rsidP="00F422CD" w:rsidR="00F422CD" w:rsidRPr="00EE60EE">
      <w:pPr>
        <w:jc w:val="both"/>
      </w:pPr>
      <w:r w:rsidRPr="00EE60EE">
        <w:t xml:space="preserve">- e-oglasna ploča </w:t>
      </w:r>
    </w:p>
    <w:p w:rsidRDefault="002E0265" w:rsidP="002E0265" w:rsidR="002E0265" w:rsidRPr="00EE60EE">
      <w:pPr>
        <w:jc w:val="both"/>
      </w:pPr>
      <w:r w:rsidRPr="00EE60EE">
        <w:tab/>
      </w:r>
      <w:r w:rsidRPr="00EE60EE">
        <w:tab/>
      </w:r>
    </w:p>
    <w:p w:rsidRDefault="002E0265" w:rsidP="002E0265" w:rsidR="002E0265" w:rsidRPr="00EE60EE"/>
    <w:p w:rsidRDefault="00EE60EE" w:rsidP="00EE60EE" w:rsidR="00EB7624" w:rsidRPr="00EE60E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sectPr w:rsidSect="008213E5" w:rsidR="00EB7624" w:rsidRPr="00EE60E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A05" w:rsidP="002E0265" w:rsidR="00FC6A05">
      <w:r>
        <w:separator/>
      </w:r>
    </w:p>
  </w:endnote>
  <w:endnote w:id="0" w:type="continuationSeparator">
    <w:p w:rsidRDefault="00FC6A05" w:rsidP="002E0265" w:rsidR="00FC6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A05" w:rsidP="002E0265" w:rsidR="00FC6A05">
      <w:r>
        <w:separator/>
      </w:r>
    </w:p>
  </w:footnote>
  <w:footnote w:id="0" w:type="continuationSeparator">
    <w:p w:rsidRDefault="00FC6A05" w:rsidP="002E0265" w:rsidR="00FC6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A05" w:rsidP="008213E5" w:rsidR="008213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36C4" w:rsidR="008213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A05" w:rsidP="008213E5" w:rsidR="008213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7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6A05" w:rsidP="008213E5" w:rsidR="008213E5">
    <w:pPr>
      <w:pStyle w:val="Zaglavlje"/>
      <w:jc w:val="right"/>
    </w:pPr>
    <w:r>
      <w:tab/>
    </w:r>
    <w:r>
      <w:tab/>
      <w:t>1 St-</w:t>
    </w:r>
    <w:proofErr w:type="spellStart"/>
    <w:r w:rsidR="002E0265">
      <w:t>211</w:t>
    </w:r>
    <w:proofErr w:type="spellEnd"/>
    <w:r>
      <w:t>/</w:t>
    </w:r>
    <w:proofErr w:type="spellStart"/>
    <w:r>
      <w:t>1</w:t>
    </w:r>
    <w:r w:rsidR="002E0265">
      <w:t>7</w:t>
    </w:r>
    <w:proofErr w:type="spellEnd"/>
    <w:r>
      <w:t>-</w:t>
    </w:r>
    <w:r w:rsidR="002E0265">
      <w:t>_</w:t>
    </w:r>
  </w:p>
  <w:p w:rsidRDefault="00AA36C4" w:rsidP="008213E5" w:rsidR="008213E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A05" w:rsidP="008213E5" w:rsidR="008213E5">
    <w:pPr>
      <w:pStyle w:val="Zaglavlje"/>
      <w:jc w:val="right"/>
    </w:pPr>
    <w:r>
      <w:t>1 St-</w:t>
    </w:r>
    <w:proofErr w:type="spellStart"/>
    <w:r w:rsidR="002E0265">
      <w:t>211</w:t>
    </w:r>
    <w:proofErr w:type="spellEnd"/>
    <w:r>
      <w:t>/</w:t>
    </w:r>
    <w:proofErr w:type="spellStart"/>
    <w:r>
      <w:t>1</w:t>
    </w:r>
    <w:r w:rsidR="002E0265">
      <w:t>7</w:t>
    </w:r>
    <w:proofErr w:type="spellEnd"/>
    <w:r>
      <w:t>-</w:t>
    </w:r>
    <w:proofErr w:type="spellStart"/>
    <w:r w:rsidR="003D0741">
      <w:t>44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265"/>
    <w:rsid w:val="002C24D1"/>
    <w:rsid w:val="002E0265"/>
    <w:rsid w:val="003D0741"/>
    <w:rsid w:val="007449B7"/>
    <w:rsid w:val="007B6556"/>
    <w:rsid w:val="00AA36C4"/>
    <w:rsid w:val="00AF4C24"/>
    <w:rsid w:val="00C21C59"/>
    <w:rsid w:val="00EB7624"/>
    <w:rsid w:val="00EE60EE"/>
    <w:rsid w:val="00F422CD"/>
    <w:rsid w:val="00F54541"/>
    <w:rsid w:val="00FC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26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2E02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E026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E0265"/>
  </w:style>
  <w:style w:customStyle="true" w:styleId="st1" w:type="character">
    <w:name w:val="st1"/>
    <w:basedOn w:val="Zadanifontodlomka"/>
    <w:rsid w:val="002E0265"/>
  </w:style>
  <w:style w:styleId="Tekstbalonia" w:type="paragraph">
    <w:name w:val="Balloon Text"/>
    <w:basedOn w:val="Normal"/>
    <w:link w:val="TekstbaloniaChar"/>
    <w:uiPriority w:val="99"/>
    <w:semiHidden/>
    <w:unhideWhenUsed/>
    <w:rsid w:val="002E02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2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2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02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6C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6C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6C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6C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26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2E02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E026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E0265"/>
  </w:style>
  <w:style w:customStyle="1" w:styleId="st1" w:type="character">
    <w:name w:val="st1"/>
    <w:basedOn w:val="Zadanifontodlomka"/>
    <w:rsid w:val="002E0265"/>
  </w:style>
  <w:style w:styleId="Tekstbalonia" w:type="paragraph">
    <w:name w:val="Balloon Text"/>
    <w:basedOn w:val="Normal"/>
    <w:link w:val="TekstbaloniaChar"/>
    <w:uiPriority w:val="99"/>
    <w:semiHidden/>
    <w:unhideWhenUsed/>
    <w:rsid w:val="002E02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2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2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02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6C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6C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6C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6C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4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3.11.17. preslik spisa na VTS, 
original je u ref. 1</izvorni_sadrzaj>
    <derivirana_varijabla naziv="DomainObject.Predmet.Opis_1">3.11.17. preslik spisa na VTS, 
original je u ref.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dva toma s prijavama tražbina</izvorni_sadrzaj>
    <derivirana_varijabla naziv="DomainObject.Predmet.PrimjedbaSuca_1">Spisu prileže dva toma s prijavama tražbina</derivirana_varijabla>
  </DomainObject.Predmet.PrimjedbaSuc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studenog 2017.</izvorni_sadrzaj>
    <derivirana_varijabla naziv="DomainObject.Predmet.SpisIzvanSuda.DatumIzlazaSpisa_1">7.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7674775.62</izvorni_sadrzaj>
    <derivirana_varijabla naziv="DomainObject.Predmet.TrenutnaVrijednost_1">7674775.62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KOP d.o.o. VODNJAN</item>
      <item>H-ABDUCO d.o.o. ZAGREB</item>
    </izvorni_sadrzaj>
    <derivirana_varijabla naziv="DomainObject.Predmet.SudioniciListNaziv_1">
      <item>DARIO KOP d.o.o. VODNJAN</item>
      <item>H-ABDUCO d.o.o. ZAGREB</item>
    </derivirana_varijabla>
  </DomainObject.Predmet.SudioniciListNaziv>
  <DomainObject.Predmet.SudioniciListAdressOIB>
    <izvorni_sadrzaj>
      <item>DARIO KOP d.o.o. VODNJAN, OIB 18431783243, Trgovačka 5,52100 Vodnjan</item>
      <item>H-ABDUCO d.o.o. ZAGREB, OIB 13667298928, Slavonska avenija 6A,10000 Zagreb</item>
    </izvorni_sadrzaj>
    <derivirana_varijabla naziv="DomainObject.Predmet.SudioniciListAdressOIB_1">
      <item>DARIO KOP d.o.o. VODNJAN, OIB 18431783243, Trgovačka 5,52100 Vodnjan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18431783243</item>
      <item>, OIB 13667298928</item>
    </izvorni_sadrzaj>
    <derivirana_varijabla naziv="DomainObject.Predmet.SudioniciListNazivOIB_1">
      <item>, OIB 18431783243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982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2017-11-16T11:42:00Z</dcterms:created>
  <dc:creator>Damir Rabar</dc:creator>
  <cp:lastModifiedBy>Lorena Paris Aničić</cp:lastModifiedBy>
  <cp:lastPrinted>2017-11-16T11:46:00Z</cp:lastPrinted>
  <dcterms:modified xmlns:xsi="http://www.w3.org/2001/XMLSchema-instance" xsi:type="dcterms:W3CDTF">2017-11-16T11:48:00Z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