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e473" w14:paraId="34fe473" w:rsidRDefault="00AE649C" w:rsidP="00FA5B5E" w:rsidR="00AE649C" w:rsidRPr="00B76F3C">
      <w:pPr>
        <w:pStyle w:val="Naslov3"/>
        <w15:collapsed w:val="false"/>
      </w:pPr>
    </w:p>
    <w:p w:rsidRDefault="007D6CD8" w:rsidP="007D6CD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D6CD8" w:rsidP="007D6CD8" w:rsidR="007D6CD8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7D6CD8" w:rsidP="007D6CD8" w:rsidR="007D6CD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7D6CD8" w:rsidP="007D6CD8" w:rsidR="007D6CD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7D6CD8" w:rsidP="007D6CD8" w:rsidR="007D6CD8">
      <w:pPr>
        <w:spacing w:after="0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rPr>
          <w:rFonts w:cs="Times New Roman" w:eastAsia="Times New Roman"/>
          <w:lang w:eastAsia="hr-HR"/>
        </w:rPr>
      </w:pPr>
    </w:p>
    <w:p w:rsidRDefault="007D6CD8" w:rsidP="007D6CD8" w:rsidR="007D6CD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7D6CD8" w:rsidP="007D6CD8" w:rsidR="007D6C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7D6CD8" w:rsidP="007D6CD8" w:rsidR="007D6C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6CD8" w:rsidP="007D6CD8" w:rsidR="007D6CD8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LEGALIS CONSILIUM  d.o.o., Zadar, Knezova Šubića Bribirskih 16, OIB: 52653402825, 22. rujna 2016.</w:t>
      </w:r>
    </w:p>
    <w:p w:rsidRDefault="007D6CD8" w:rsidP="007D6CD8" w:rsidR="007D6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7D6CD8" w:rsidP="007D6CD8" w:rsidR="007D6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7D6CD8" w:rsidP="007D6CD8" w:rsidR="007D6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7D6CD8" w:rsidP="007D6CD8" w:rsidR="007D6CD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D6CD8" w:rsidP="007D6CD8" w:rsidR="007D6CD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D6CD8" w:rsidP="007D6CD8" w:rsidR="007D6CD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7D6CD8" w:rsidP="007D6CD8" w:rsidR="007D6CD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7D6CD8" w:rsidP="007D6CD8" w:rsidR="007D6CD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D6CD8" w:rsidP="007D6CD8" w:rsidR="007D6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7D6CD8" w:rsidP="007D6CD8" w:rsidR="007D6CD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7D6CD8" w:rsidP="007D6CD8" w:rsidR="007D6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6CD8" w:rsidP="007D6CD8" w:rsidR="007D6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7D6CD8" w:rsidP="007D6CD8" w:rsidR="007D6CD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7D6CD8" w:rsidP="007D6CD8" w:rsidR="007D6CD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7D6CD8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6CD8" w:rsidP="007D6CD8" w:rsidR="007D6CD8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St-898-2016-7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CD8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2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54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St-898/2016-5</izvorni_sadrzaj>
    <derivirana_varijabla naziv="DomainObject.Oznaka_1">St-898/2016-5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LEGALIS CONSILIUM društvo s ograničenom odgovornošću za privatnu zaštitu i detektivsku djelatnost</izvorni_sadrzaj>
    <derivirana_varijabla naziv="DomainObject.Predmet.ProtustrankaFormated_1">  LEGALIS CONSILIUM društvo s ograničenom odgovornošću za privatnu zaštitu i detektivsku djelatnost</derivirana_varijabla>
  </DomainObject.Predmet.ProtustrankaFormated>
  <DomainObject.Predmet.ProtustrankaFormatedOIB>
    <izvorni_sadrzaj>  LEGALIS CONSILIUM društvo s ograničenom odgovornošću za privatnu zaštitu i detektivsku djelatnost, OIB 52653402825</izvorni_sadrzaj>
    <derivirana_varijabla naziv="DomainObject.Predmet.ProtustrankaFormatedOIB_1">  LEGALIS CONSILIUM društvo s ograničenom odgovornošću za privatnu zaštitu i detektivsku djelatnost, OIB 52653402825</derivirana_varijabla>
  </DomainObject.Predmet.ProtustrankaFormatedOIB>
  <DomainObject.Predmet.ProtustrankaFormatedWithAdress>
    <izvorni_sadrzaj> LEGALIS CONSILIUM društvo s ograničenom odgovornošću za privatnu zaštitu i detektivsku djelatnost, Knezova Šubića Bribirskih 16, 23000 Zadar</izvorni_sadrzaj>
    <derivirana_varijabla naziv="DomainObject.Predmet.ProtustrankaFormatedWithAdress_1"> LEGALIS CONSILIUM društvo s ograničenom odgovornošću za privatnu zaštitu i detektivsku djelatnost, Knezova Šubića Bribirskih 16, 23000 Zadar</derivirana_varijabla>
  </DomainObject.Predmet.ProtustrankaFormatedWithAdress>
  <DomainObject.Predmet.ProtustrankaFormatedWithAdressOIB>
    <izvorni_sadrzaj> LEGALIS CONSILIUM društvo s ograničenom odgovornošću za privatnu zaštitu i detektivsku djelatnost, OIB 52653402825, Knezova Šubića Bribirskih 16, 23000 Zadar</izvorni_sadrzaj>
    <derivirana_varijabla naziv="DomainObject.Predmet.ProtustrankaFormatedWithAdressOIB_1"> LEGALIS CONSILIUM društvo s ograničenom odgovornošću za privatnu zaštitu i detektivsku djelatnost, OIB 52653402825, Knezova Šubića Bribirskih 16, 23000 Zadar</derivirana_varijabla>
  </DomainObject.Predmet.ProtustrankaFormatedWithAdressOIB>
  <DomainObject.Predmet.ProtustrankaWithAdress>
    <izvorni_sadrzaj>LEGALIS CONSILIUM društvo s ograničenom odgovornošću za privatnu zaštitu i detektivsku djelatnost Knezova Šubića Bribirskih 16, 23000 Zadar</izvorni_sadrzaj>
    <derivirana_varijabla naziv="DomainObject.Predmet.ProtustrankaWithAdress_1">LEGALIS CONSILIUM društvo s ograničenom odgovornošću za privatnu zaštitu i detektivsku djelatnost Knezova Šubića Bribirskih 16, 23000 Zadar</derivirana_varijabla>
  </DomainObject.Predmet.ProtustrankaWithAdress>
  <DomainObject.Predmet.ProtustrankaWithAdressOIB>
    <izvorni_sadrzaj>LEGALIS CONSILIUM društvo s ograničenom odgovornošću za privatnu zaštitu i detektivsku djelatnost, OIB 52653402825, Knezova Šubića Bribirskih 16, 23000 Zadar</izvorni_sadrzaj>
    <derivirana_varijabla naziv="DomainObject.Predmet.ProtustrankaWithAdressOIB_1">LEGALIS CONSILIUM društvo s ograničenom odgovornošću za privatnu zaštitu i detektivsku djelatnost, OIB 52653402825, Knezova Šubića Bribirskih 16, 23000 Zadar</derivirana_varijabla>
  </DomainObject.Predmet.ProtustrankaWithAdressOIB>
  <DomainObject.Predmet.ProtustrankaNazivFormated>
    <izvorni_sadrzaj>LEGALIS CONSILIUM društvo s ograničenom odgovornošću za privatnu zaštitu i detektivsku djelatnost</izvorni_sadrzaj>
    <derivirana_varijabla naziv="DomainObject.Predmet.ProtustrankaNazivFormated_1">LEGALIS CONSILIUM društvo s ograničenom odgovornošću za privatnu zaštitu i detektivsku djelatnost</derivirana_varijabla>
  </DomainObject.Predmet.ProtustrankaNazivFormated>
  <DomainObject.Predmet.ProtustrankaNazivFormatedOIB>
    <izvorni_sadrzaj>LEGALIS CONSILIUM društvo s ograničenom odgovornošću za privatnu zaštitu i detektivsku djelatnost, OIB 52653402825</izvorni_sadrzaj>
    <derivirana_varijabla naziv="DomainObject.Predmet.ProtustrankaNazivFormatedOIB_1">LEGALIS CONSILIUM društvo s ograničenom odgovornošću za privatnu zaštitu i detektivsku djelatnost, OIB 52653402825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6139.27</izvorni_sadrzaj>
    <derivirana_varijabla naziv="DomainObject.Predmet.TrenutnaVrijednost_1">6139.27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LEGALIS CONSILIUM društvo s ograničenom odgovornošću za privatnu zaštitu i detektivsku djelatnost</item>
    </izvorni_sadrzaj>
    <derivirana_varijabla naziv="DomainObject.Predmet.ProtuStrankaListFormated_1">
      <item>LEGALIS CONSILIUM društvo s ograničenom odgovornošću za privatnu zaštitu i detektivsku djelatnost</item>
    </derivirana_varijabla>
  </DomainObject.Predmet.ProtuStrankaListFormated>
  <DomainObject.Predmet.ProtuStrankaListFormatedOIB>
    <izvorni_sadrzaj>
      <item>LEGALIS CONSILIUM društvo s ograničenom odgovornošću za privatnu zaštitu i detektivsku djelatnost, OIB 52653402825</item>
    </izvorni_sadrzaj>
    <derivirana_varijabla naziv="DomainObject.Predmet.ProtuStrankaListFormatedOIB_1">
      <item>LEGALIS CONSILIUM društvo s ograničenom odgovornošću za privatnu zaštitu i detektivsku djelatnost, OIB 52653402825</item>
    </derivirana_varijabla>
  </DomainObject.Predmet.ProtuStrankaListFormatedOIB>
  <DomainObject.Predmet.ProtuStrankaListFormatedWithAdress>
    <izvorni_sadrzaj>
      <item>LEGALIS CONSILIUM društvo s ograničenom odgovornošću za privatnu zaštitu i detektivsku djelatnost, Knezova Šubića Bribirskih 16, 23000 Zadar</item>
    </izvorni_sadrzaj>
    <derivirana_varijabla naziv="DomainObject.Predmet.ProtuStrankaListFormatedWithAdress_1">
      <item>LEGALIS CONSILIUM društvo s ograničenom odgovornošću za privatnu zaštitu i detektivsku djelatnost, Knezova Šubića Bribirskih 16, 23000 Zadar</item>
    </derivirana_varijabla>
  </DomainObject.Predmet.ProtuStrankaListFormatedWithAdress>
  <DomainObject.Predmet.ProtuStrankaListFormatedWithAdressOIB>
    <izvorni_sadrzaj>
      <item>LEGALIS CONSILIUM društvo s ograničenom odgovornošću za privatnu zaštitu i detektivsku djelatnost, OIB 52653402825, Knezova Šubića Bribirskih 16, 23000 Zadar</item>
    </izvorni_sadrzaj>
    <derivirana_varijabla naziv="DomainObject.Predmet.ProtuStrankaListFormatedWithAdressOIB_1">
      <item>LEGALIS CONSILIUM društvo s ograničenom odgovornošću za privatnu zaštitu i detektivsku djelatnost, OIB 52653402825, Knezova Šubića Bribirskih 16, 23000 Zadar</item>
    </derivirana_varijabla>
  </DomainObject.Predmet.ProtuStrankaListFormatedWithAdressOIB>
  <DomainObject.Predmet.ProtuStrankaListNazivFormated>
    <izvorni_sadrzaj>
      <item>LEGALIS CONSILIUM društvo s ograničenom odgovornošću za privatnu zaštitu i detektivsku djelatnost</item>
    </izvorni_sadrzaj>
    <derivirana_varijabla naziv="DomainObject.Predmet.ProtuStrankaListNazivFormated_1">
      <item>LEGALIS CONSILIUM društvo s ograničenom odgovornošću za privatnu zaštitu i detektivsku djelatnost</item>
    </derivirana_varijabla>
  </DomainObject.Predmet.ProtuStrankaListNazivFormated>
  <DomainObject.Predmet.ProtuStrankaListNazivFormatedOIB>
    <izvorni_sadrzaj>
      <item>LEGALIS CONSILIUM društvo s ograničenom odgovornošću za privatnu zaštitu i detektivsku djelatnost, OIB 52653402825</item>
    </izvorni_sadrzaj>
    <derivirana_varijabla naziv="DomainObject.Predmet.ProtuStrankaListNazivFormatedOIB_1">
      <item>LEGALIS CONSILIUM društvo s ograničenom odgovornošću za privatnu zaštitu i detektivsku djelatnost, OIB 52653402825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St-898/2016-5</izvorni_sadrzaj>
    <derivirana_varijabla naziv="DomainObject.PoslovniBrojDokumenta_1">St-898/2016-5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LEGALIS CONSILIUM društvo s ograničenom odgovornošću za privatnu zaštitu i detektivsku djelatnost</izvorni_sadrzaj>
    <derivirana_varijabla naziv="DomainObject.Predmet.ProtustrankaIDrugi_1">LEGALIS CONSILIUM društvo s ograničenom odgovornošću za privatnu zaštitu i detektivsku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LEGALIS CONSILIUM društvo s ograničenom odgovornošću za privatnu zaštitu i detektivsku djelatnost, OIB 52653402825, Knezova Šubića Bribirskih 16, 23000 Zadar</izvorni_sadrzaj>
    <derivirana_varijabla naziv="DomainObject.Predmet.ProtustrankaIDrugiAdressOIB_1">LEGALIS CONSILIUM društvo s ograničenom odgovornošću za privatnu zaštitu i detektivsku djelatnost, OIB 52653402825, Knezova Šubića Bribirskih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LEGALIS CONSILIUM društvo s ograničenom odgovornošću za privatnu zaštitu i detektivsku djelatnost</item>
    </izvorni_sadrzaj>
    <derivirana_varijabla naziv="DomainObject.Predmet.SudioniciListNaziv_1">
      <item>Financijska agencija</item>
      <item>LEGALIS CONSILIUM društvo s ograničenom odgovornošću za privatnu zaštitu i detektivsku djelatnost</item>
    </derivirana_varijabla>
  </DomainObject.Predmet.SudioniciListNaziv>
  <DomainObject.Predmet.SudioniciListAdressOIB>
    <izvorni_sadrzaj>
      <item>Financijska agencija, OIB 85821130368, Ivana Danila 4,23000 Zadar</item>
      <item>LEGALIS CONSILIUM društvo s ograničenom odgovornošću za privatnu zaštitu i detektivsku djelatnost, OIB 52653402825, Knezova Šubića Bribirskih 16,23000 Zadar</item>
    </izvorni_sadrzaj>
    <derivirana_varijabla naziv="DomainObject.Predmet.SudioniciListAdressOIB_1">
      <item>Financijska agencija, OIB 85821130368, Ivana Danila 4,23000 Zadar</item>
      <item>LEGALIS CONSILIUM društvo s ograničenom odgovornošću za privatnu zaštitu i detektivsku djelatnost, OIB 52653402825, Knezova Šubića Bribirskih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46231-3A95-45A1-BA8C-D93BC8964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787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