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289f" w14:paraId="470289f" w:rsidRDefault="004312B1" w:rsidP="004312B1" w:rsidR="004312B1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2520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25201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12B1" w:rsidP="004312B1" w:rsidR="004312B1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312B1" w:rsidP="004312B1" w:rsidR="004312B1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312B1" w:rsidP="004312B1" w:rsidR="004312B1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4312B1" w:rsidP="004312B1" w:rsidR="004312B1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  I M E   R E P U B L I K E   H R V A T S K E</w:t>
      </w:r>
    </w:p>
    <w:p w:rsidRDefault="004312B1" w:rsidP="004312B1" w:rsidR="004312B1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4312B1" w:rsidP="004312B1" w:rsidR="004312B1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J E Š E NJ E</w:t>
      </w: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4312B1" w:rsidP="004312B1" w:rsidR="004312B1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04-06-15-17</w:t>
      </w:r>
      <w:r>
        <w:rPr>
          <w:rFonts w:cs="Times New Roman" w:eastAsia="Times New Roman"/>
          <w:szCs w:val="24"/>
        </w:rPr>
        <w:t>839 od 17</w:t>
      </w:r>
      <w:r w:rsidRPr="00525201">
        <w:rPr>
          <w:rFonts w:cs="Times New Roman" w:eastAsia="Times New Roman"/>
          <w:szCs w:val="24"/>
        </w:rPr>
        <w:t>. prosinca 2015.,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 xml:space="preserve">3DK d. o. o. Pula, Ulica Braće Levak 23, OIB 87800675233, MBS 040145467, </w:t>
      </w:r>
      <w:r w:rsidRPr="00525201">
        <w:rPr>
          <w:rFonts w:cs="Times New Roman" w:eastAsia="Calibri"/>
          <w:lang w:eastAsia="en-US"/>
        </w:rPr>
        <w:t>14. siječnja 2016.</w:t>
      </w:r>
    </w:p>
    <w:p w:rsidRDefault="004312B1" w:rsidP="004312B1" w:rsidR="004312B1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4312B1" w:rsidP="004312B1" w:rsidR="004312B1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i j e š i o   j e</w:t>
      </w: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4312B1" w:rsidP="004312B1" w:rsidR="004312B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3DK d. o. o. Pula, Ulica Braće Levak 23, OIB 87800675233, MBS 040145467.</w:t>
      </w:r>
    </w:p>
    <w:p w:rsidRDefault="004312B1" w:rsidP="004312B1" w:rsidR="004312B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4312B1" w:rsidP="004312B1" w:rsidR="004312B1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4312B1" w:rsidP="004312B1" w:rsidR="004312B1" w:rsidRPr="00525201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25201">
        <w:rPr>
          <w:rFonts w:cs="Times New Roman" w:eastAsia="Calibri"/>
          <w:lang w:eastAsia="en-US"/>
        </w:rPr>
        <w:t>Obrazloženje</w:t>
      </w:r>
    </w:p>
    <w:p w:rsidRDefault="004312B1" w:rsidP="004312B1" w:rsidR="004312B1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4312B1" w:rsidP="004312B1" w:rsidR="004312B1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 xml:space="preserve">3DK d. o. o. Pula. U </w:t>
      </w:r>
      <w:r w:rsidRPr="00525201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931</w:t>
      </w:r>
      <w:r w:rsidRPr="0052520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 xml:space="preserve">826,68 </w:t>
      </w:r>
      <w:r w:rsidRPr="00525201">
        <w:rPr>
          <w:rFonts w:cs="Times New Roman" w:eastAsia="Times New Roman"/>
          <w:szCs w:val="24"/>
        </w:rPr>
        <w:t>kuna.</w:t>
      </w:r>
    </w:p>
    <w:p w:rsidRDefault="004312B1" w:rsidP="004312B1" w:rsidR="004312B1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4312B1" w:rsidP="004312B1" w:rsidR="004312B1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cs="Times New Roman" w:eastAsia="Calibri"/>
          <w:lang w:eastAsia="en-US"/>
        </w:rPr>
        <w:t>Tt-15/6871</w:t>
      </w:r>
      <w:r w:rsidRPr="00525201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4312B1" w:rsidP="004312B1" w:rsidR="004312B1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4312B1" w:rsidP="004312B1" w:rsidR="004312B1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4312B1" w:rsidP="004312B1" w:rsidR="004312B1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Pazinu 14. siječnja 2016.</w:t>
      </w:r>
    </w:p>
    <w:p w:rsidRDefault="004312B1" w:rsidP="004312B1" w:rsidR="004312B1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Sudska savjetnica</w:t>
      </w:r>
    </w:p>
    <w:p w:rsidRDefault="004312B1" w:rsidP="004312B1" w:rsidR="004312B1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4312B1" w:rsidP="004312B1" w:rsidR="004312B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4312B1" w:rsidP="004312B1" w:rsidR="004312B1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4312B1" w:rsidP="004312B1" w:rsidR="004312B1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lastRenderedPageBreak/>
        <w:t>UPUTA O PRAVNOM LIJEKU</w:t>
      </w:r>
    </w:p>
    <w:p w:rsidRDefault="004312B1" w:rsidP="004312B1" w:rsidR="004312B1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4312B1" w:rsidP="004312B1" w:rsidR="004312B1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4312B1" w:rsidP="004312B1" w:rsidR="004312B1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4312B1" w:rsidP="004312B1" w:rsidR="004312B1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DNA:</w:t>
      </w:r>
    </w:p>
    <w:p w:rsidRDefault="004312B1" w:rsidP="004312B1" w:rsidR="004312B1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- e-Oglasna ploča sudova.</w:t>
      </w:r>
    </w:p>
    <w:p w:rsidRDefault="004312B1" w:rsidP="004312B1" w:rsidR="004312B1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tabs>
          <w:tab w:pos="4438" w:val="left"/>
        </w:tabs>
        <w:rPr>
          <w:rFonts w:cs="Times New Roman" w:eastAsia="Times New Roman"/>
        </w:rPr>
      </w:pPr>
    </w:p>
    <w:p w:rsidRDefault="004312B1" w:rsidP="004312B1" w:rsidR="004312B1" w:rsidRPr="00525201">
      <w:pPr>
        <w:rPr>
          <w:rFonts w:cs="Times New Roman" w:eastAsia="Times New Roman"/>
        </w:rPr>
      </w:pPr>
    </w:p>
    <w:p w:rsidRDefault="004312B1" w:rsidP="004312B1" w:rsidR="004312B1" w:rsidRPr="00525201">
      <w:pPr>
        <w:rPr>
          <w:rFonts w:cs="Times New Roman" w:eastAsia="Times New Roman"/>
        </w:rPr>
      </w:pPr>
    </w:p>
    <w:p w:rsidRDefault="00805A52" w:rsidR="00BB10E7"/>
    <w:sectPr w:rsidSect="00D1273B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5D9" w:rsidP="004312B1" w:rsidR="00CD05D9">
      <w:r>
        <w:separator/>
      </w:r>
    </w:p>
  </w:endnote>
  <w:endnote w:id="0" w:type="continuationSeparator">
    <w:p w:rsidRDefault="00CD05D9" w:rsidP="004312B1" w:rsidR="00CD0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5D9" w:rsidP="004312B1" w:rsidR="00CD05D9">
      <w:r>
        <w:separator/>
      </w:r>
    </w:p>
  </w:footnote>
  <w:footnote w:id="0" w:type="continuationSeparator">
    <w:p w:rsidRDefault="00CD05D9" w:rsidP="004312B1" w:rsidR="00CD0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5D9" w:rsidP="00D1273B" w:rsidR="00D1273B">
    <w:pPr>
      <w:pStyle w:val="Zaglavlje"/>
    </w:pPr>
    <w:r>
      <w:tab/>
    </w:r>
    <w:sdt>
      <w:sdtPr>
        <w:id w:val="-15414359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05A52">
          <w:rPr>
            <w:noProof/>
          </w:rPr>
          <w:t>2</w:t>
        </w:r>
        <w:r>
          <w:fldChar w:fldCharType="end"/>
        </w:r>
      </w:sdtContent>
    </w:sdt>
    <w:r>
      <w:tab/>
      <w:t>11 St-12</w:t>
    </w:r>
    <w:r w:rsidR="004312B1">
      <w:t>51</w:t>
    </w:r>
    <w: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5D9" w:rsidP="00D1273B" w:rsidR="00D1273B">
    <w:pPr>
      <w:pStyle w:val="Zaglavlje"/>
      <w:jc w:val="right"/>
    </w:pPr>
    <w:r>
      <w:t>11 St-12</w:t>
    </w:r>
    <w:r w:rsidR="004312B1">
      <w:t>51</w:t>
    </w:r>
    <w: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5D5C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312B1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5A52"/>
    <w:rsid w:val="00807468"/>
    <w:rsid w:val="00810972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D5812"/>
    <w:rsid w:val="009F4B70"/>
    <w:rsid w:val="009F5F23"/>
    <w:rsid w:val="00A00957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05D5C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05D9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12B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12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2B1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12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12B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12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2B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5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A5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05A5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05A5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05A5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12B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12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2B1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12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12B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12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2B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5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A5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05A5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05A5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05A5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1251</izvorni_sadrzaj>
    <derivirana_varijabla naziv="DomainObject.Predmet.Broj_1">1251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St-1251/2015</izvorni_sadrzaj>
    <derivirana_varijabla naziv="DomainObject.Predmet.OznakaBroj_1">St-1251/2015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3DK d.o.o. PULA</izvorni_sadrzaj>
    <derivirana_varijabla naziv="DomainObject.Predmet.ProtustrankaFormated_1">  3DK d.o.o. PULA</derivirana_varijabla>
  </DomainObject.Predmet.ProtustrankaFormated>
  <DomainObject.Predmet.ProtustrankaFormatedOIB>
    <izvorni_sadrzaj>  3DK d.o.o. PULA, OIB 87800675233</izvorni_sadrzaj>
    <derivirana_varijabla naziv="DomainObject.Predmet.ProtustrankaFormatedOIB_1">  3DK d.o.o. PULA, OIB 87800675233</derivirana_varijabla>
  </DomainObject.Predmet.ProtustrankaFormatedOIB>
  <DomainObject.Predmet.ProtustrankaFormatedWithAdress>
    <izvorni_sadrzaj> 3DK d.o.o. PULA, Ulica Braće Levak 23, 52100 Pula</izvorni_sadrzaj>
    <derivirana_varijabla naziv="DomainObject.Predmet.ProtustrankaFormatedWithAdress_1"> 3DK d.o.o. PULA, Ulica Braće Levak 23, 52100 Pula</derivirana_varijabla>
  </DomainObject.Predmet.ProtustrankaFormatedWithAdress>
  <DomainObject.Predmet.ProtustrankaFormatedWithAdressOIB>
    <izvorni_sadrzaj> 3DK d.o.o. PULA, OIB 87800675233, Ulica Braće Levak 23, 52100 Pula</izvorni_sadrzaj>
    <derivirana_varijabla naziv="DomainObject.Predmet.ProtustrankaFormatedWithAdressOIB_1"> 3DK d.o.o. PULA, OIB 87800675233, Ulica Braće Levak 23, 52100 Pula</derivirana_varijabla>
  </DomainObject.Predmet.ProtustrankaFormatedWithAdressOIB>
  <DomainObject.Predmet.ProtustrankaWithAdress>
    <izvorni_sadrzaj>3DK d.o.o. PULA Ulica Braće Levak 23, 52100 Pula</izvorni_sadrzaj>
    <derivirana_varijabla naziv="DomainObject.Predmet.ProtustrankaWithAdress_1">3DK d.o.o. PULA Ulica Braće Levak 23, 52100 Pula</derivirana_varijabla>
  </DomainObject.Predmet.ProtustrankaWithAdress>
  <DomainObject.Predmet.ProtustrankaWithAdressOIB>
    <izvorni_sadrzaj>3DK d.o.o. PULA, OIB 87800675233, Ulica Braće Levak 23, 52100 Pula</izvorni_sadrzaj>
    <derivirana_varijabla naziv="DomainObject.Predmet.ProtustrankaWithAdressOIB_1">3DK d.o.o. PULA, OIB 87800675233, Ulica Braće Levak 23, 52100 Pula</derivirana_varijabla>
  </DomainObject.Predmet.ProtustrankaWithAdressOIB>
  <DomainObject.Predmet.ProtustrankaNazivFormated>
    <izvorni_sadrzaj>3DK d.o.o. PULA</izvorni_sadrzaj>
    <derivirana_varijabla naziv="DomainObject.Predmet.ProtustrankaNazivFormated_1">3DK d.o.o. PULA</derivirana_varijabla>
  </DomainObject.Predmet.ProtustrankaNazivFormated>
  <DomainObject.Predmet.ProtustrankaNazivFormatedOIB>
    <izvorni_sadrzaj>3DK d.o.o. PULA, OIB 87800675233</izvorni_sadrzaj>
    <derivirana_varijabla naziv="DomainObject.Predmet.ProtustrankaNazivFormatedOIB_1">3DK d.o.o. PULA, OIB 87800675233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826.68</izvorni_sadrzaj>
    <derivirana_varijabla naziv="DomainObject.Predmet.TrenutnaVrijednost_1">826.68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3DK d.o.o. PULA</item>
    </izvorni_sadrzaj>
    <derivirana_varijabla naziv="DomainObject.Predmet.ProtuStrankaListFormated_1">
      <item>3DK d.o.o. PULA</item>
    </derivirana_varijabla>
  </DomainObject.Predmet.ProtuStrankaListFormated>
  <DomainObject.Predmet.ProtuStrankaListFormatedOIB>
    <izvorni_sadrzaj>
      <item>3DK d.o.o. PULA, OIB 87800675233</item>
    </izvorni_sadrzaj>
    <derivirana_varijabla naziv="DomainObject.Predmet.ProtuStrankaListFormatedOIB_1">
      <item>3DK d.o.o. PULA, OIB 87800675233</item>
    </derivirana_varijabla>
  </DomainObject.Predmet.ProtuStrankaListFormatedOIB>
  <DomainObject.Predmet.ProtuStrankaListFormatedWithAdress>
    <izvorni_sadrzaj>
      <item>3DK d.o.o. PULA, Ulica Braće Levak 23, 52100 Pula</item>
    </izvorni_sadrzaj>
    <derivirana_varijabla naziv="DomainObject.Predmet.ProtuStrankaListFormatedWithAdress_1">
      <item>3DK d.o.o. PULA, Ulica Braće Levak 23, 52100 Pula</item>
    </derivirana_varijabla>
  </DomainObject.Predmet.ProtuStrankaListFormatedWithAdress>
  <DomainObject.Predmet.ProtuStrankaListFormatedWithAdressOIB>
    <izvorni_sadrzaj>
      <item>3DK d.o.o. PULA, OIB 87800675233, Ulica Braće Levak 23, 52100 Pula</item>
    </izvorni_sadrzaj>
    <derivirana_varijabla naziv="DomainObject.Predmet.ProtuStrankaListFormatedWithAdressOIB_1">
      <item>3DK d.o.o. PULA, OIB 87800675233, Ulica Braće Levak 23, 52100 Pula</item>
    </derivirana_varijabla>
  </DomainObject.Predmet.ProtuStrankaListFormatedWithAdressOIB>
  <DomainObject.Predmet.ProtuStrankaListNazivFormated>
    <izvorni_sadrzaj>
      <item>3DK d.o.o. PULA</item>
    </izvorni_sadrzaj>
    <derivirana_varijabla naziv="DomainObject.Predmet.ProtuStrankaListNazivFormated_1">
      <item>3DK d.o.o. PULA</item>
    </derivirana_varijabla>
  </DomainObject.Predmet.ProtuStrankaListNazivFormated>
  <DomainObject.Predmet.ProtuStrankaListNazivFormatedOIB>
    <izvorni_sadrzaj>
      <item>3DK d.o.o. PULA, OIB 87800675233</item>
    </izvorni_sadrzaj>
    <derivirana_varijabla naziv="DomainObject.Predmet.ProtuStrankaListNazivFormatedOIB_1">
      <item>3DK d.o.o. PULA, OIB 87800675233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3DK d.o.o. PULA</izvorni_sadrzaj>
    <derivirana_varijabla naziv="DomainObject.Predmet.ProtustrankaIDrugi_1">3DK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3DK d.o.o. PULA, OIB 87800675233, Ulica Braće Levak 23, 52100 Pula</izvorni_sadrzaj>
    <derivirana_varijabla naziv="DomainObject.Predmet.ProtustrankaIDrugiAdressOIB_1">3DK d.o.o. PULA, OIB 87800675233, Ulica Braće Levak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3DK d.o.o. PULA</item>
    </izvorni_sadrzaj>
    <derivirana_varijabla naziv="DomainObject.Predmet.SudioniciListNaziv_1">
      <item>FINANCIJSKA AGENCIJA, RC RIJEKA, PODRUŽNICA PULA, PULA</item>
      <item>3DK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3DK d.o.o. PULA, OIB 87800675233, Ulica Braće Levak 23,52100 Pula</item>
    </izvorni_sadrzaj>
    <derivirana_varijabla naziv="DomainObject.Predmet.SudioniciListAdressOIB_1">
      <item>FINANCIJSKA AGENCIJA, RC RIJEKA, PODRUŽNICA PULA, PULA, OIB 85821130368, Giardini 5,52100 Pula</item>
      <item>3DK d.o.o. PULA, OIB 87800675233, Ulica Braće Levak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87800675233</item>
    </izvorni_sadrzaj>
    <derivirana_varijabla naziv="DomainObject.Predmet.SudioniciListNazivOIB_1">
      <item>, OIB 85821130368</item>
      <item>, OIB 87800675233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414</properties:Words>
  <properties:Characters>2179</properties:Characters>
  <properties:Lines>96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2016-01-14T14:45:00Z</dcterms:created>
  <dc:creator>Mihaela Kaligari</dc:creator>
  <dc:description/>
  <cp:keywords/>
  <cp:lastModifiedBy>Sanja Prodan</cp:lastModifiedBy>
  <cp:lastPrinted>2016-01-14T14:47:00Z</cp:lastPrinted>
  <dcterms:modified xmlns:xsi="http://www.w3.org/2001/XMLSchema-instance" xsi:type="dcterms:W3CDTF">2016-01-15T12:07:00Z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