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r w:rsidRPr="009A5B8A">
              <w:rPr>
                <w:snapToGrid w:val="false"/>
                <w:szCs w:val="20"/>
                <w:lang w:eastAsia="en-US" w:val="it-IT"/>
              </w:rPr>
              <w:t>Republika Hrvatska</w:t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r w:rsidRPr="009A5B8A">
              <w:rPr>
                <w:snapToGrid w:val="false"/>
                <w:szCs w:val="20"/>
                <w:lang w:eastAsia="en-US" w:val="it-IT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da8aeff" w14:paraId="da8aeff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9A5B8A" w:rsidR="00CF7B33" w:rsidRPr="00CF7B33">
            <w:pPr>
              <w:jc w:val="right"/>
            </w:pPr>
            <w:r w:rsidRPr="00CF7B33">
              <w:t>Poslovni broj: 5 St-</w:t>
            </w:r>
            <w:r w:rsidR="0099457E">
              <w:t>14</w:t>
            </w:r>
            <w:r w:rsidR="009A5B8A">
              <w:t>/2019-3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99457E">
        <w:t xml:space="preserve"> VARMAR j.d.o.o., Anina ulica 2, Varaždin, OIB: 97067156676, 17</w:t>
      </w:r>
      <w:r w:rsidR="009A5B8A">
        <w:t>. siječnja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</w:t>
      </w:r>
      <w:r w:rsidR="008415BE">
        <w:t xml:space="preserve"> i 104/17</w:t>
      </w:r>
      <w:r w:rsidR="00CB6C18">
        <w:t>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99457E">
        <w:t xml:space="preserve"> VARMAR j.d.o.o., Anina ulica 2, Varaždin, OIB: 97067156676</w:t>
      </w:r>
      <w:r w:rsidR="00740000">
        <w:t xml:space="preserve">, </w:t>
      </w:r>
      <w:r w:rsidR="00CB6C18">
        <w:t xml:space="preserve">iznosi </w:t>
      </w:r>
      <w:r w:rsidR="0099457E">
        <w:t xml:space="preserve">9.662,16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9457E">
        <w:t>ica</w:t>
      </w:r>
      <w:r w:rsidR="009B6C00">
        <w:t xml:space="preserve"> dužnika</w:t>
      </w:r>
      <w:r w:rsidR="0099457E">
        <w:t xml:space="preserve"> Maria Varga, NYARY PAL UTCA 4/1em., 1a., 1056 Budapest, Mađarska</w:t>
      </w:r>
      <w:r w:rsidR="008415BE">
        <w:t>,</w:t>
      </w:r>
      <w:r w:rsidR="00D85FBA">
        <w:t xml:space="preserve"> </w:t>
      </w:r>
      <w:r w:rsidR="0099457E">
        <w:t xml:space="preserve">OIB: 90379575394,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99457E">
        <w:t xml:space="preserve">ica </w:t>
      </w:r>
      <w:r w:rsidR="00FE715E">
        <w:t>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99457E">
        <w:t>17</w:t>
      </w:r>
      <w:r w:rsidR="009A5B8A">
        <w:t>. siječnja 2019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069" w:rsidR="00DD7069">
      <w:r>
        <w:separator/>
      </w:r>
    </w:p>
  </w:endnote>
  <w:endnote w:id="0" w:type="continuationSeparator">
    <w:p w:rsidRDefault="00DD7069" w:rsidR="00DD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069" w:rsidR="00DD7069">
      <w:r>
        <w:separator/>
      </w:r>
    </w:p>
  </w:footnote>
  <w:footnote w:id="0" w:type="continuationSeparator">
    <w:p w:rsidRDefault="00DD7069" w:rsidR="00DD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D762B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9457E"/>
    <w:rsid w:val="009A1525"/>
    <w:rsid w:val="009A5019"/>
    <w:rsid w:val="009A5B8A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14378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D7069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D1BED"/>
    <w:rsid w:val="00EE70BF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62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762B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762B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762B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62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762B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762B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762B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St-14/2019</izvorni_sadrzaj>
    <derivirana_varijabla naziv="DomainObject.Predmet.OznakaBroj_1">St-14/2019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VARMAR jednostavno društvo s ograničenom odgovornošću za trgovinu zastupanog po punomoćniku Maria Varga</izvorni_sadrzaj>
    <derivirana_varijabla naziv="DomainObject.Predmet.ProtustrankaFormated_1">  VARMAR jednostavno društvo s ograničenom odgovornošću za trgovinu zastupanog po punomoćniku Maria Varga</derivirana_varijabla>
  </DomainObject.Predmet.ProtustrankaFormated>
  <DomainObject.Predmet.ProtustrankaFormatedOIB>
    <izvorni_sadrzaj>  VARMAR jednostavno društvo s ograničenom odgovornošću za trgovinu, OIB 97067156676 zastupanog po punomoćniku Maria Varga</izvorni_sadrzaj>
    <derivirana_varijabla naziv="DomainObject.Predmet.ProtustrankaFormatedOIB_1">  VARMAR jednostavno društvo s ograničenom odgovornošću za trgovinu, OIB 97067156676 zastupanog po punomoćniku Maria Varga</derivirana_varijabla>
  </DomainObject.Predmet.ProtustrankaFormatedOIB>
  <DomainObject.Predmet.ProtustrankaFormatedWithAdress>
    <izvorni_sadrzaj> VARMAR jednostavno društvo s ograničenom odgovornošću za trgovinu, Anina ulica 2, 42000 Varaždin zastupanog po punomoćniku Maria Varga</izvorni_sadrzaj>
    <derivirana_varijabla naziv="DomainObject.Predmet.ProtustrankaFormatedWithAdress_1"> VARMAR jednostavno društvo s ograničenom odgovornošću za trgovinu, Anina ulica 2, 42000 Varaždin zastupanog po punomoćniku Maria Varga</derivirana_varijabla>
  </DomainObject.Predmet.ProtustrankaFormatedWithAdress>
  <DomainObject.Predmet.ProtustrankaFormatedWithAdressOIB>
    <izvorni_sadrzaj> VARMAR jednostavno društvo s ograničenom odgovornošću za trgovinu, OIB 97067156676, Anina ulica 2, 42000 Varaždin zastupanog po punomoćniku Maria Varga</izvorni_sadrzaj>
    <derivirana_varijabla naziv="DomainObject.Predmet.ProtustrankaFormatedWithAdressOIB_1"> VARMAR jednostavno društvo s ograničenom odgovornošću za trgovinu, OIB 97067156676, Anina ulica 2, 42000 Varaždin zastupanog po punomoćniku Maria Varga</derivirana_varijabla>
  </DomainObject.Predmet.ProtustrankaFormatedWithAdressOIB>
  <DomainObject.Predmet.ProtustrankaWithAdress>
    <izvorni_sadrzaj>VARMAR jednostavno društvo s ograničenom odgovornošću za trgovinu Anina ulica 2, 42000 Varaždin</izvorni_sadrzaj>
    <derivirana_varijabla naziv="DomainObject.Predmet.ProtustrankaWithAdress_1">VARMAR jednostavno društvo s ograničenom odgovornošću za trgovinu Anina ulica 2, 42000 Varaždin</derivirana_varijabla>
  </DomainObject.Predmet.ProtustrankaWithAdress>
  <DomainObject.Predmet.ProtustrankaWithAdressOIB>
    <izvorni_sadrzaj>VARMAR jednostavno društvo s ograničenom odgovornošću za trgovinu, OIB 97067156676, Anina ulica 2, 42000 Varaždin</izvorni_sadrzaj>
    <derivirana_varijabla naziv="DomainObject.Predmet.ProtustrankaWithAdressOIB_1">VARMAR jednostavno društvo s ograničenom odgovornošću za trgovinu, OIB 97067156676, Anina ulica 2, 42000 Varaždin</derivirana_varijabla>
  </DomainObject.Predmet.ProtustrankaWithAdressOIB>
  <DomainObject.Predmet.ProtustrankaNazivFormated>
    <izvorni_sadrzaj>VARMAR jednostavno društvo s ograničenom odgovornošću za trgovinu</izvorni_sadrzaj>
    <derivirana_varijabla naziv="DomainObject.Predmet.ProtustrankaNazivFormated_1">VARMAR jednostavno društvo s ograničenom odgovornošću za trgovinu</derivirana_varijabla>
  </DomainObject.Predmet.ProtustrankaNazivFormated>
  <DomainObject.Predmet.ProtustrankaNazivFormatedOIB>
    <izvorni_sadrzaj>VARMAR jednostavno društvo s ograničenom odgovornošću za trgovinu, OIB 97067156676</izvorni_sadrzaj>
    <derivirana_varijabla naziv="DomainObject.Predmet.ProtustrankaNazivFormatedOIB_1">VARMAR jednostavno društvo s ograničenom odgovornošću za trgovinu, OIB 97067156676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9662.16</izvorni_sadrzaj>
    <derivirana_varijabla naziv="DomainObject.Predmet.TrenutnaVrijednost_1">9662.16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VARMAR jednostavno društvo s ograničenom odgovornošću za trgovinu zastupanog po punomoćniku Maria Varga</item>
    </izvorni_sadrzaj>
    <derivirana_varijabla naziv="DomainObject.Predmet.ProtuStrankaListFormated_1">
      <item>VARMAR jednostavno društvo s ograničenom odgovornošću za trgovinu zastupanog po punomoćniku Maria Varga</item>
    </derivirana_varijabla>
  </DomainObject.Predmet.ProtuStrankaListFormated>
  <DomainObject.Predmet.ProtuStrankaListFormatedOIB>
    <izvorni_sadrzaj>
      <item>VARMAR jednostavno društvo s ograničenom odgovornošću za trgovinu, OIB 97067156676 zastupanog po punomoćniku Maria Varga</item>
    </izvorni_sadrzaj>
    <derivirana_varijabla naziv="DomainObject.Predmet.ProtuStrankaListFormatedOIB_1">
      <item>VARMAR jednostavno društvo s ograničenom odgovornošću za trgovinu, OIB 97067156676 zastupanog po punomoćniku Maria Varga</item>
    </derivirana_varijabla>
  </DomainObject.Predmet.ProtuStrankaListFormatedOIB>
  <DomainObject.Predmet.ProtuStrankaListFormatedWithAdress>
    <izvorni_sadrzaj>
      <item>VARMAR jednostavno društvo s ograničenom odgovornošću za trgovinu, Anina ulica 2, 42000 Varaždin zastupanog po punomoćniku Maria Varga</item>
    </izvorni_sadrzaj>
    <derivirana_varijabla naziv="DomainObject.Predmet.ProtuStrankaListFormatedWithAdress_1">
      <item>VARMAR jednostavno društvo s ograničenom odgovornošću za trgovinu, Anina ulica 2, 42000 Varaždin zastupanog po punomoćniku Maria Varga</item>
    </derivirana_varijabla>
  </DomainObject.Predmet.ProtuStrankaListFormatedWithAdress>
  <DomainObject.Predmet.ProtuStrankaListFormatedWithAdressOIB>
    <izvorni_sadrzaj>
      <item>VARMAR jednostavno društvo s ograničenom odgovornošću za trgovinu, OIB 97067156676, Anina ulica 2, 42000 Varaždin zastupanog po punomoćniku Maria Varga</item>
    </izvorni_sadrzaj>
    <derivirana_varijabla naziv="DomainObject.Predmet.ProtuStrankaListFormatedWithAdressOIB_1">
      <item>VARMAR jednostavno društvo s ograničenom odgovornošću za trgovinu, OIB 97067156676, Anina ulica 2, 42000 Varaždin zastupanog po punomoćniku Maria Varga</item>
    </derivirana_varijabla>
  </DomainObject.Predmet.ProtuStrankaListFormatedWithAdressOIB>
  <DomainObject.Predmet.ProtuStrankaListNazivFormated>
    <izvorni_sadrzaj>
      <item>VARMAR jednostavno društvo s ograničenom odgovornošću za trgovinu</item>
    </izvorni_sadrzaj>
    <derivirana_varijabla naziv="DomainObject.Predmet.ProtuStrankaListNazivFormated_1">
      <item>VARMAR jednostavno društvo s ograničenom odgovornošću za trgovinu</item>
    </derivirana_varijabla>
  </DomainObject.Predmet.ProtuStrankaListNazivFormated>
  <DomainObject.Predmet.ProtuStrankaListNazivFormatedOIB>
    <izvorni_sadrzaj>
      <item>VARMAR jednostavno društvo s ograničenom odgovornošću za trgovinu, OIB 97067156676</item>
    </izvorni_sadrzaj>
    <derivirana_varijabla naziv="DomainObject.Predmet.ProtuStrankaListNazivFormatedOIB_1">
      <item>VARMAR jednostavno društvo s ograničenom odgovornošću za trgovinu, OIB 97067156676</item>
    </derivirana_varijabla>
  </DomainObject.Predmet.ProtuStrankaListNazivFormatedOIB>
  <DomainObject.Predmet.OstaliListFormated>
    <izvorni_sadrzaj>
      <item>Sudski registar</item>
      <item>Maria Varga punomoćnik sudionika u postupku VARMAR jednostavno društvo s ograničenom odgovornošću za trgovinu</item>
    </izvorni_sadrzaj>
    <derivirana_varijabla naziv="DomainObject.Predmet.OstaliListFormated_1">
      <item>Sudski registar</item>
      <item>Maria Varga punomoćnik sudionika u postupku VARMAR jednostavno društvo s ograničenom odgovornošću za trgovinu</item>
    </derivirana_varijabla>
  </DomainObject.Predmet.OstaliListFormated>
  <DomainObject.Predmet.OstaliListFormatedOIB>
    <izvorni_sadrzaj>
      <item>Sudski registar</item>
      <item>Maria Varga, OIB 90379575394 punomoćnik sudionika u postupku VARMAR jednostavno društvo s ograničenom odgovornošću za trgovinu</item>
    </izvorni_sadrzaj>
    <derivirana_varijabla naziv="DomainObject.Predmet.OstaliListFormatedOIB_1">
      <item>Sudski registar</item>
      <item>Maria Varga, OIB 90379575394 punomoćnik sudionika u postupku VARMAR jednostavno društvo s ograničenom odgovornošću za trgovinu</item>
    </derivirana_varijabla>
  </DomainObject.Predmet.OstaliListFormatedOIB>
  <DomainObject.Predmet.OstaliListFormatedWithAdress>
    <izvorni_sadrzaj>
      <item>Sudski registar</item>
      <item>Maria Varga, Nyary pal utca 4/1em.,1a., 1056 Budapest 05 Budapest punomoćnik sudionika u postupku VARMAR jednostavno društvo s ograničenom odgovornošću za trgovinu</item>
    </izvorni_sadrzaj>
    <derivirana_varijabla naziv="DomainObject.Predmet.OstaliListFormatedWithAdress_1">
      <item>Sudski registar</item>
      <item>Maria Varga, Nyary pal utca 4/1em.,1a., 1056 Budapest 05 Budapest punomoćnik sudionika u postupku VARMAR jednostavno društvo s ograničenom odgovornošću za trgovinu</item>
    </derivirana_varijabla>
  </DomainObject.Predmet.OstaliListFormatedWithAdress>
  <DomainObject.Predmet.OstaliListFormatedWithAdressOIB>
    <izvorni_sadrzaj>
      <item>Sudski registar</item>
      <item>Maria Varga, OIB 90379575394, Nyary pal utca 4/1em.,1a., 1056 Budapest 05 Budapest punomoćnik sudionika u postupku VARMAR jednostavno društvo s ograničenom odgovornošću za trgovinu</item>
    </izvorni_sadrzaj>
    <derivirana_varijabla naziv="DomainObject.Predmet.OstaliListFormatedWithAdressOIB_1">
      <item>Sudski registar</item>
      <item>Maria Varga, OIB 90379575394, Nyary pal utca 4/1em.,1a., 1056 Budapest 05 Budapest punomoćnik sudionika u postupku VARMAR jednostavno društvo s ograničenom odgovornošću za trgovinu</item>
    </derivirana_varijabla>
  </DomainObject.Predmet.OstaliListFormatedWithAdressOIB>
  <DomainObject.Predmet.OstaliListNazivFormated>
    <izvorni_sadrzaj>
      <item>Sudski registar</item>
      <item>Maria Varga</item>
    </izvorni_sadrzaj>
    <derivirana_varijabla naziv="DomainObject.Predmet.OstaliListNazivFormated_1">
      <item>Sudski registar</item>
      <item>Maria Varga</item>
    </derivirana_varijabla>
  </DomainObject.Predmet.OstaliListNazivFormated>
  <DomainObject.Predmet.OstaliListNazivFormatedOIB>
    <izvorni_sadrzaj>
      <item>Sudski registar</item>
      <item>Maria Varga, OIB 90379575394</item>
    </izvorni_sadrzaj>
    <derivirana_varijabla naziv="DomainObject.Predmet.OstaliListNazivFormatedOIB_1">
      <item>Sudski registar</item>
      <item>Maria Varga, OIB 90379575394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VARMAR jednostavno društvo s ograničenom odgovornošću za trgovinu</izvorni_sadrzaj>
    <derivirana_varijabla naziv="DomainObject.Predmet.ProtustrankaIDrugi_1">VARMAR jednostavno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VARMAR jednostavno društvo s ograničenom odgovornošću za trgovinu, OIB 97067156676, Anina ulica 2, 42000 Varaždin</izvorni_sadrzaj>
    <derivirana_varijabla naziv="DomainObject.Predmet.ProtustrankaIDrugiAdressOIB_1">VARMAR jednostavno društvo s ograničenom odgovornošću za trgovinu, OIB 97067156676,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VARMAR jednostavno društvo s ograničenom odgovornošću za trgovinu</item>
      <item>Sudski registar</item>
      <item>Maria Varga</item>
    </izvorni_sadrzaj>
    <derivirana_varijabla naziv="DomainObject.Predmet.SudioniciListNaziv_1">
      <item>Financijska agencija</item>
      <item>VARMAR jednostavno društvo s ograničenom odgovornošću za trgovinu</item>
      <item>Sudski registar</item>
      <item>Maria Varga</item>
    </derivirana_varijabla>
  </DomainObject.Predmet.SudioniciListNaziv>
  <DomainObject.Predmet.SudioniciListAdressOIB>
    <izvorni_sadrzaj>
      <item>Financijska agencija, OIB 85821130368, A. Cesarca 2,42000 Varaždin</item>
      <item>VARMAR jednostavno društvo s ograničenom odgovornošću za trgovinu, OIB 97067156676, Anina ulica 2,42000 Varaždin</item>
      <item>Sudski registar</item>
      <item>Maria Varga, OIB 90379575394, Nyary pal utca 4/1em.,1a.,1056 Budapest 05 Budapest</item>
    </izvorni_sadrzaj>
    <derivirana_varijabla naziv="DomainObject.Predmet.SudioniciListAdressOIB_1">
      <item>Financijska agencija, OIB 85821130368, A. Cesarca 2,42000 Varaždin</item>
      <item>VARMAR jednostavno društvo s ograničenom odgovornošću za trgovinu, OIB 97067156676, Anina ulica 2,42000 Varaždin</item>
      <item>Sudski registar</item>
      <item>Maria Varga, OIB 90379575394, Nyary pal utca 4/1em.,1a.,1056 Budapest 05 Budapest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97067156676</item>
      <item>, OIB null</item>
      <item>, OIB 90379575394</item>
    </izvorni_sadrzaj>
    <derivirana_varijabla naziv="DomainObject.Predmet.SudioniciListNazivOIB_1">
      <item>, OIB 85821130368</item>
      <item>, OIB 97067156676</item>
      <item>, OIB null</item>
      <item>, OIB 90379575394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54A14-1191-4597-9102-1721E0096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2168</properties:Characters>
  <properties:Lines>51</properties:Lines>
  <properties:Paragraphs>15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2019-01-17T08:13:00Z</cp:lastPrinted>
  <dcterms:modified xmlns:xsi="http://www.w3.org/2001/XMLSchema-instance" xsi:type="dcterms:W3CDTF">2019-01-17T08:14:00Z</dcterms:modified>
  <cp:revision>164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(St-8-19-3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