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ba8c" w14:paraId="9ebba8c" w:rsidRDefault="002C55D4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ED20AE">
        <w:t>123/08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ED20AE" w:rsidRPr="00C02823">
        <w:t>TPK</w:t>
      </w:r>
      <w:proofErr w:type="spellEnd"/>
      <w:r w:rsidR="00ED20AE" w:rsidRPr="00C02823">
        <w:t xml:space="preserve">-Održavanje i energetika d.d. za održavanje i popravak strojeva, uređaja i objekata, te distribuciju energenata - u stečaju, Zagreb, Žitnjak </w:t>
      </w:r>
      <w:proofErr w:type="spellStart"/>
      <w:r w:rsidR="00ED20AE" w:rsidRPr="00C02823">
        <w:t>bb</w:t>
      </w:r>
      <w:proofErr w:type="spellEnd"/>
      <w:r w:rsidR="00ED20AE" w:rsidRPr="00C02823">
        <w:t xml:space="preserve">, </w:t>
      </w:r>
      <w:proofErr w:type="spellStart"/>
      <w:r w:rsidR="00ED20AE" w:rsidRPr="00C02823">
        <w:t>MBS</w:t>
      </w:r>
      <w:proofErr w:type="spellEnd"/>
      <w:r w:rsidR="00ED20AE" w:rsidRPr="00C02823">
        <w:t xml:space="preserve">:080287603, </w:t>
      </w:r>
      <w:proofErr w:type="spellStart"/>
      <w:r w:rsidR="00ED20AE" w:rsidRPr="00C02823">
        <w:t>OIB</w:t>
      </w:r>
      <w:proofErr w:type="spellEnd"/>
      <w:r w:rsidR="00ED20AE" w:rsidRPr="00C02823">
        <w:t>:32827269397</w:t>
      </w:r>
      <w:r w:rsidR="00BD7A25" w:rsidRPr="006756CC">
        <w:t xml:space="preserve">, </w:t>
      </w:r>
      <w:r w:rsidR="00ED20AE">
        <w:t>21. srpnja 2017.</w:t>
      </w:r>
      <w:r w:rsidR="00BD7A25" w:rsidRPr="006756CC">
        <w:t>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ED20AE">
        <w:t>21. srpnja 2017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ED20AE">
        <w:t>21. srpnja 2017.</w:t>
      </w: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CE5D0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CE5D0A" w:rsidP="007A1486" w:rsidR="00CE5D0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CE5D0A" w:rsidP="007A1486" w:rsidR="00CE5D0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E5D0A" w:rsidP="007A1486" w:rsidR="00CE5D0A" w:rsidRPr="007A1486">
      <w:pPr>
        <w:ind w:left="720"/>
      </w:pPr>
    </w:p>
    <w:p w:rsidRDefault="00CE5D0A" w:rsidP="00BD641E" w:rsidR="00CE5D0A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C55D4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CE5D0A"/>
    <w:rsid w:val="00DB06B8"/>
    <w:rsid w:val="00ED0496"/>
    <w:rsid w:val="00ED20AE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2008.</izvorni_sadrzaj>
    <derivirana_varijabla naziv="DomainObject.Predmet.DatumOsnivanja_1">2.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izvorni_sadrzaj>
    <derivirana_varijabla naziv="DomainObject.Predmet.Opis_1"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St-123/2008</izvorni_sadrzaj>
    <derivirana_varijabla naziv="DomainObject.Predmet.OznakaBroj_1">St-123/2008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TPK-Održavanje i energetika d.d. za održavanje i popravak strojeva, uređaja i objekata, te distribuciju energenata - u steča</izvorni_sadrzaj>
    <derivirana_varijabla naziv="DomainObject.Predmet.ProtustrankaFormated_1">  TPK-Održavanje i energetika d.d. za održavanje i popravak strojeva, uređaja i objekata, te distribuciju energenata - u steča</derivirana_varijabla>
  </DomainObject.Predmet.ProtustrankaFormated>
  <DomainObject.Predmet.ProtustrankaFormatedOIB>
    <izvorni_sadrzaj>  TPK-Održavanje i energetika d.d. za održavanje i popravak strojeva, uređaja i objekata, te distribuciju energenata - u steča, OIB 32827269397</izvorni_sadrzaj>
    <derivirana_varijabla naziv="DomainObject.Predmet.ProtustrankaFormatedOIB_1">  TPK-Održavanje i energetika d.d. za održavanje i popravak strojeva, uređaja i objekata, te distribuciju energenata - u steča, OIB 32827269397</derivirana_varijabla>
  </DomainObject.Predmet.ProtustrankaFormatedOIB>
  <DomainObject.Predmet.ProtustrankaFormatedWithAdress>
    <izvorni_sadrzaj> TPK-Održavanje i energetika d.d. za održavanje i popravak strojeva, uređaja i objekata, te distribuciju energenata - u steča, Žitnjak bb, 10000 Zagreb</izvorni_sadrzaj>
    <derivirana_varijabla naziv="DomainObject.Predmet.ProtustrankaFormatedWithAdress_1"> TPK-Održavanje i energetika d.d. za održavanje i popravak strojeva, uređaja i objekata, te distribuciju energenata - u steča, Žitnjak bb, 10000 Zagreb</derivirana_varijabla>
  </DomainObject.Predmet.ProtustrankaFormatedWithAdress>
  <DomainObject.Predmet.ProtustrankaFormatedWithAdressOIB>
    <izvorni_sadrzaj> TPK-Održavanje i energetika d.d. za održavanje i popravak strojeva, uređaja i objekata, te distribuciju energenata - u steča, OIB 32827269397, Žitnjak bb, 10000 Zagreb</izvorni_sadrzaj>
    <derivirana_varijabla naziv="DomainObject.Predmet.ProtustrankaFormatedWithAdressOIB_1"> TPK-Održavanje i energetika d.d. za održavanje i popravak strojeva, uređaja i objekata, te distribuciju energenata - u steča, OIB 32827269397, Žitnjak bb, 10000 Zagreb</derivirana_varijabla>
  </DomainObject.Predmet.ProtustrankaFormatedWithAdressOIB>
  <DomainObject.Predmet.ProtustrankaWithAdress>
    <izvorni_sadrzaj>TPK-Održavanje i energetika d.d. za održavanje i popravak strojeva, uređaja i objekata, te distribuciju energenata - u steča Žitnjak bb, 10000 Zagreb</izvorni_sadrzaj>
    <derivirana_varijabla naziv="DomainObject.Predmet.ProtustrankaWithAdress_1">TPK-Održavanje i energetika d.d. za održavanje i popravak strojeva, uređaja i objekata, te distribuciju energenata - u steča Žitnjak bb, 10000 Zagreb</derivirana_varijabla>
  </DomainObject.Predmet.ProtustrankaWithAdress>
  <DomainObject.Predmet.ProtustrankaWith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WithAdressOIB_1">TPK-Održavanje i energetika d.d. za održavanje i popravak strojeva, uređaja i objekata, te distribuciju energenata - u steča, OIB 32827269397, Žitnjak bb, 10000 Zagreb</derivirana_varijabla>
  </DomainObject.Predmet.ProtustrankaWithAdressOIB>
  <DomainObject.Predmet.ProtustrankaNazivFormated>
    <izvorni_sadrzaj>TPK-Održavanje i energetika d.d. za održavanje i popravak strojeva, uređaja i objekata, te distribuciju energenata - u steča</izvorni_sadrzaj>
    <derivirana_varijabla naziv="DomainObject.Predmet.ProtustrankaNazivFormated_1">TPK-Održavanje i energetika d.d. za održavanje i popravak strojeva, uređaja i objekata, te distribuciju energenata - u steča</derivirana_varijabla>
  </DomainObject.Predmet.ProtustrankaNazivFormated>
  <DomainObject.Predmet.ProtustrankaNazivFormatedOIB>
    <izvorni_sadrzaj>TPK-Održavanje i energetika d.d. za održavanje i popravak strojeva, uređaja i objekata, te distribuciju energenata - u steča, OIB 32827269397</izvorni_sadrzaj>
    <derivirana_varijabla naziv="DomainObject.Predmet.ProtustrankaNazivFormatedOIB_1">TPK-Održavanje i energetika d.d. za održavanje i popravak strojeva, uređaja i objekata, te distribuciju energenata - u steča, OIB 32827269397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Bendeković i dr. / - Jurica Bendeković i dr.; MC PLUS d.o.o. za proizvodnju i usluge</izvorni_sadrzaj>
    <derivirana_varijabla naziv="DomainObject.Predmet.StrankaFormated_1">  Jurica Bendeković i dr. / - Jurica Bendeković i dr.; MC PLUS d.o.o. za proizvodnju i usluge</derivirana_varijabla>
  </DomainObject.Predmet.StrankaFormated>
  <DomainObject.Predmet.StrankaFormatedOIB>
    <izvorni_sadrzaj>  Jurica Bendeković i dr. / - Jurica Bendeković i dr.; MC PLUS d.o.o. za proizvodnju i usluge, OIB 69673689183</izvorni_sadrzaj>
    <derivirana_varijabla naziv="DomainObject.Predmet.StrankaFormatedOIB_1">  Jurica Bendeković i dr. / - Jurica Bendeković i dr.; MC PLUS d.o.o. za proizvodnju i usluge, OIB 69673689183</derivirana_varijabla>
  </DomainObject.Predmet.StrankaFormatedOIB>
  <DomainObject.Predmet.StrankaFormatedWithAdress>
    <izvorni_sadrzaj> Jurica Bendeković i dr. / - Jurica Bendeković i dr.; MC PLUS d.o.o. za proizvodnju i usluge, Stupničke Šipkovine 3/1, 10000 Zagreb</izvorni_sadrzaj>
    <derivirana_varijabla naziv="DomainObject.Predmet.StrankaFormatedWithAdress_1"> Jurica Bendeković i dr. / - Jurica Bendeković i dr.; MC PLUS d.o.o. za proizvodnju i usluge, Stupničke Šipkovine 3/1, 10000 Zagreb</derivirana_varijabla>
  </DomainObject.Predmet.StrankaFormatedWithAdress>
  <DomainObject.Predmet.StrankaFormatedWithAdressOIB>
    <izvorni_sadrzaj> Jurica Bendeković i dr. / - Jurica Bendeković i dr.; MC PLUS d.o.o. za proizvodnju i usluge, OIB 69673689183, Stupničke Šipkovine 3/1, 10000 Zagreb</izvorni_sadrzaj>
    <derivirana_varijabla naziv="DomainObject.Predmet.StrankaFormatedWithAdressOIB_1"> Jurica Bendeković i dr. / - Jurica Bendeković i dr.; MC PLUS d.o.o. za proizvodnju i usluge, OIB 69673689183, Stupničke Šipkovine 3/1, 10000 Zagreb</derivirana_varijabla>
  </DomainObject.Predmet.StrankaFormatedWithAdressOIB>
  <DomainObject.Predmet.StrankaWithAdress>
    <izvorni_sadrzaj>Jurica Bendeković i dr. / - Jurica Bendeković i dr. ,MC PLUS d.o.o. za proizvodnju i usluge Stupničke Šipkovine 3/1,10000 Zagreb</izvorni_sadrzaj>
    <derivirana_varijabla naziv="DomainObject.Predmet.StrankaWithAdress_1">Jurica Bendeković i dr. / - Jurica Bendeković i dr. ,MC PLUS d.o.o. za proizvodnju i usluge Stupničke Šipkovine 3/1,10000 Zagreb</derivirana_varijabla>
  </DomainObject.Predmet.StrankaWithAdress>
  <DomainObject.Predmet.StrankaWithAdressOIB>
    <izvorni_sadrzaj>Jurica Bendeković i dr. / - Jurica Bendeković i dr.,MC PLUS d.o.o. za proizvodnju i usluge, OIB 69673689183, Stupničke Šipkovine 3/1,10000 Zagreb</izvorni_sadrzaj>
    <derivirana_varijabla naziv="DomainObject.Predmet.StrankaWithAdressOIB_1">Jurica Bendeković i dr. / - Jurica Bendeković i dr.,MC PLUS d.o.o. za proizvodnju i usluge, OIB 69673689183, Stupničke Šipkovine 3/1,10000 Zagreb</derivirana_varijabla>
  </DomainObject.Predmet.StrankaWithAdressOIB>
  <DomainObject.Predmet.StrankaNazivFormated>
    <izvorni_sadrzaj>Jurica Bendeković i dr. / - Jurica Bendeković i dr.,MC PLUS d.o.o. za proizvodnju i usluge</izvorni_sadrzaj>
    <derivirana_varijabla naziv="DomainObject.Predmet.StrankaNazivFormated_1">Jurica Bendeković i dr. / - Jurica Bendeković i dr.,MC PLUS d.o.o. za proizvodnju i usluge</derivirana_varijabla>
  </DomainObject.Predmet.StrankaNazivFormated>
  <DomainObject.Predmet.StrankaNazivFormatedOIB>
    <izvorni_sadrzaj>Jurica Bendeković i dr. / - Jurica Bendeković i dr.,MC PLUS d.o.o. za proizvodnju i usluge, OIB 69673689183</izvorni_sadrzaj>
    <derivirana_varijabla naziv="DomainObject.Predmet.StrankaNazivFormatedOIB_1">Jurica Bendeković i dr. / - Jurica Bendeković i dr.,MC PLUS d.o.o. za proizvodnju i usluge, OIB 69673689183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Jurica Bendeković i dr. / - Jurica Bendeković i dr.</item>
      <item>MC PLUS d.o.o. za proizvodnju i usluge</item>
    </izvorni_sadrzaj>
    <derivirana_varijabla naziv="DomainObject.Predmet.StrankaListFormated_1">
      <item>Jurica Bendeković i dr. / - Jurica Bendeković i dr.</item>
      <item>MC PLUS d.o.o. za proizvodnju i usluge</item>
    </derivirana_varijabla>
  </DomainObject.Predmet.StrankaListFormated>
  <DomainObject.Predmet.StrankaListFormatedOIB>
    <izvorni_sadrzaj>
      <item>Jurica Bendeković i dr. / - Jurica Bendeković i dr.</item>
      <item>MC PLUS d.o.o. za proizvodnju i usluge, OIB 69673689183</item>
    </izvorni_sadrzaj>
    <derivirana_varijabla naziv="DomainObject.Predmet.StrankaListFormatedOIB_1">
      <item>Jurica Bendeković i dr. / - Jurica Bendeković i dr.</item>
      <item>MC PLUS d.o.o. za proizvodnju i usluge, OIB 69673689183</item>
    </derivirana_varijabla>
  </DomainObject.Predmet.StrankaListFormatedOIB>
  <DomainObject.Predmet.StrankaListFormatedWithAdress>
    <izvorni_sadrzaj>
      <item>Jurica Bendeković i dr. / - Jurica Bendeković i dr.</item>
      <item>MC PLUS d.o.o. za proizvodnju i usluge, Stupničke Šipkovine 3/1, 10000 Zagreb</item>
    </izvorni_sadrzaj>
    <derivirana_varijabla naziv="DomainObject.Predmet.StrankaListFormatedWithAdress_1">
      <item>Jurica Bendeković i dr. / - Jurica Bendeković i dr.</item>
      <item>MC PLUS d.o.o. za proizvodnju i usluge, Stupničke Šipkovine 3/1, 10000 Zagreb</item>
    </derivirana_varijabla>
  </DomainObject.Predmet.StrankaListFormatedWithAdress>
  <DomainObject.Predmet.StrankaListFormatedWithAdressOIB>
    <izvorni_sadrzaj>
      <item>Jurica Bendeković i dr. / - Jurica Bendeković i dr.</item>
      <item>MC PLUS d.o.o. za proizvodnju i usluge, OIB 69673689183, Stupničke Šipkovine 3/1, 10000 Zagreb</item>
    </izvorni_sadrzaj>
    <derivirana_varijabla naziv="DomainObject.Predmet.StrankaListFormatedWithAdressOIB_1">
      <item>Jurica Bendeković i dr. / - Jurica Bendeković i dr.</item>
      <item>MC PLUS d.o.o. za proizvodnju i usluge, OIB 69673689183, Stupničke Šipkovine 3/1, 10000 Zagreb</item>
    </derivirana_varijabla>
  </DomainObject.Predmet.StrankaListFormatedWithAdressOIB>
  <DomainObject.Predmet.StrankaListNazivFormated>
    <izvorni_sadrzaj>
      <item>Jurica Bendeković i dr. / - Jurica Bendeković i dr.</item>
      <item>MC PLUS d.o.o. za proizvodnju i usluge</item>
    </izvorni_sadrzaj>
    <derivirana_varijabla naziv="DomainObject.Predmet.StrankaListNazivFormated_1">
      <item>Jurica Bendeković i dr. / - Jurica Bendeković i dr.</item>
      <item>MC PLUS d.o.o. za proizvodnju i usluge</item>
    </derivirana_varijabla>
  </DomainObject.Predmet.StrankaListNazivFormated>
  <DomainObject.Predmet.StrankaListNazivFormatedOIB>
    <izvorni_sadrzaj>
      <item>Jurica Bendeković i dr. / - Jurica Bendeković i dr.</item>
      <item>MC PLUS d.o.o. za proizvodnju i usluge, OIB 69673689183</item>
    </izvorni_sadrzaj>
    <derivirana_varijabla naziv="DomainObject.Predmet.StrankaListNazivFormatedOIB_1">
      <item>Jurica Bendeković i dr. / - Jurica Bendeković i dr.</item>
      <item>MC PLUS d.o.o. za proizvodnju i usluge, OIB 69673689183</item>
    </derivirana_varijabla>
  </DomainObject.Predmet.StrankaListNazivFormatedOIB>
  <DomainObject.Predmet.ProtuStrankaListFormated>
    <izvorni_sadrzaj>
      <item>TPK-Održavanje i energetika d.d. za održavanje i popravak strojeva, uređaja i objekata, te distribuciju energenata - u steča</item>
    </izvorni_sadrzaj>
    <derivirana_varijabla naziv="DomainObject.Predmet.ProtuStrankaListFormated_1">
      <item>TPK-Održavanje i energetika d.d. za održavanje i popravak strojeva, uređaja i objekata, te distribuciju energenata - u steča</item>
    </derivirana_varijabla>
  </DomainObject.Predmet.ProtuStrankaListFormated>
  <DomainObject.Predmet.ProtuStrankaList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FormatedOIB_1">
      <item>TPK-Održavanje i energetika d.d. za održavanje i popravak strojeva, uređaja i objekata, te distribuciju energenata - u steča, OIB 32827269397</item>
    </derivirana_varijabla>
  </DomainObject.Predmet.ProtuStrankaListFormatedOIB>
  <DomainObject.Predmet.ProtuStrankaListFormatedWithAdress>
    <izvorni_sadrzaj>
      <item>TPK-Održavanje i energetika d.d. za održavanje i popravak strojeva, uređaja i objekata, te distribuciju energenata - u steča, Žitnjak bb, 10000 Zagreb</item>
    </izvorni_sadrzaj>
    <derivirana_varijabla naziv="DomainObject.Predmet.ProtuStrankaListFormatedWithAdress_1">
      <item>TPK-Održavanje i energetika d.d. za održavanje i popravak strojeva, uređaja i objekata, te distribuciju energenata - u steča, Žitnjak bb, 10000 Zagreb</item>
    </derivirana_varijabla>
  </DomainObject.Predmet.ProtuStrankaListFormatedWithAdress>
  <DomainObject.Predmet.ProtuStrankaListFormatedWithAdressOIB>
    <izvorni_sadrzaj>
      <item>TPK-Održavanje i energetika d.d. za održavanje i popravak strojeva, uređaja i objekata, te distribuciju energenata - u steča, OIB 32827269397, Žitnjak bb, 10000 Zagreb</item>
    </izvorni_sadrzaj>
    <derivirana_varijabla naziv="DomainObject.Predmet.ProtuStrankaListFormatedWithAdressOIB_1">
      <item>TPK-Održavanje i energetika d.d. za održavanje i popravak strojeva, uređaja i objekata, te distribuciju energenata - u steča, OIB 32827269397, Žitnjak bb, 10000 Zagreb</item>
    </derivirana_varijabla>
  </DomainObject.Predmet.ProtuStrankaListFormatedWithAdressOIB>
  <DomainObject.Predmet.ProtuStrankaListNazivFormated>
    <izvorni_sadrzaj>
      <item>TPK-Održavanje i energetika d.d. za održavanje i popravak strojeva, uređaja i objekata, te distribuciju energenata - u steča</item>
    </izvorni_sadrzaj>
    <derivirana_varijabla naziv="DomainObject.Predmet.ProtuStrankaListNazivFormated_1">
      <item>TPK-Održavanje i energetika d.d. za održavanje i popravak strojeva, uređaja i objekata, te distribuciju energenata - u steča</item>
    </derivirana_varijabla>
  </DomainObject.Predmet.ProtuStrankaListNazivFormated>
  <DomainObject.Predmet.ProtuStrankaListNaziv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NazivFormatedOIB_1">
      <item>TPK-Održavanje i energetika d.d. za održavanje i popravak strojeva, uređaja i objekata, te distribuciju energenata - u steča, OIB 32827269397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MC PLUS d.o.o. za proizvodnju i usluge i dr.</izvorni_sadrzaj>
    <derivirana_varijabla naziv="DomainObject.Predmet.StrankaIDrugi_1">MC PLUS d.o.o. za proizvodnju i usluge i dr.</derivirana_varijabla>
  </DomainObject.Predmet.StrankaIDrugi>
  <DomainObject.Predmet.ProtustrankaIDrugi>
    <izvorni_sadrzaj>TPK-Održavanje i energetika d.d. za održavanje i popravak strojeva, uređaja i objekata, te distribuciju energenata - u steča</izvorni_sadrzaj>
    <derivirana_varijabla naziv="DomainObject.Predmet.ProtustrankaIDrugi_1">TPK-Održavanje i energetika d.d. za održavanje i popravak strojeva, uređaja i objekata, te distribuciju energenata - u steča</derivirana_varijabla>
  </DomainObject.Predmet.ProtustrankaIDrugi>
  <DomainObject.Predmet.StrankaIDrugiAdressOIB>
    <izvorni_sadrzaj>MC PLUS d.o.o. za proizvodnju i usluge, OIB 69673689183, Stupničke Šipkovine 3/1, 10000 Zagreb i dr.</izvorni_sadrzaj>
    <derivirana_varijabla naziv="DomainObject.Predmet.StrankaIDrugiAdressOIB_1">MC PLUS d.o.o. za proizvodnju i usluge, OIB 69673689183, Stupničke Šipkovine 3/1, 10000 Zagreb i dr.</derivirana_varijabla>
  </DomainObject.Predmet.StrankaIDrugiAdressOIB>
  <DomainObject.Predmet.ProtustrankaIDrugi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IDrugiAdressOIB_1">TPK-Održavanje i energetika d.d. za održavanje i popravak strojeva, uređaja i objekata, te distribuciju energenata - u steča, OIB 32827269397,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izvorni_sadrzaj>
    <derivirana_varijabla naziv="DomainObject.Predmet.SudioniciListNaziv_1"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derivirana_varijabla>
  </DomainObject.Predmet.SudioniciListNaziv>
  <DomainObject.Predmet.SudioniciListAdressOIB>
    <izvorni_sadrzaj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izvorni_sadrzaj>
    <derivirana_varijabla naziv="DomainObject.Predmet.SudioniciListAdressOIB_1"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32827269397</item>
      <item>, OIB 22593287559</item>
      <item>, OIB 69673689183</item>
    </izvorni_sadrzaj>
    <derivirana_varijabla naziv="DomainObject.Predmet.SudioniciListNazivOIB_1">
      <item>, OIB null</item>
      <item>, OIB 32827269397</item>
      <item>, OIB 22593287559</item>
      <item>, OIB 69673689183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114</properties:Words>
  <properties:Characters>613</properties:Characters>
  <properties:Lines>37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2017-07-21T09:06:00Z</dcterms:created>
  <dc:creator>nmarkovic</dc:creator>
  <cp:lastModifiedBy>Ivana Stampf</cp:lastModifiedBy>
  <cp:lastPrinted>2017-07-21T08:59:00Z</cp:lastPrinted>
  <dcterms:modified xmlns:xsi="http://www.w3.org/2001/XMLSchema-instance" xsi:type="dcterms:W3CDTF">2017-07-21T09:07:00Z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