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4e833" w14:paraId="814e833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8D6271">
        <w:t>792</w:t>
      </w:r>
      <w:r w:rsidR="00946625">
        <w:t>/16-</w:t>
      </w:r>
      <w:r w:rsidR="00E02D74">
        <w:t>8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8D6271">
        <w:t>LUCKY j.d.o.o., Zemunik Donji, Ulica I 1A, OIB: 74084101196</w:t>
      </w:r>
      <w:r w:rsidRPr="00EF7C9A">
        <w:t xml:space="preserve">, dana </w:t>
      </w:r>
      <w:r w:rsidR="004C1592">
        <w:t>16</w:t>
      </w:r>
      <w:r w:rsidR="00EB7836">
        <w:t>. lipnja</w:t>
      </w:r>
      <w:r w:rsidR="00154DF7">
        <w:t xml:space="preserve"> </w:t>
      </w:r>
      <w:r w:rsidR="00946625">
        <w:t>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8D6271" w:rsidP="00DA6CDE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6F6B67">
        <w:t>Ante Vukašina, Dr. Franje Tuđmana 46 C, Zadar, datum rođenja: 13. rujna 1960.  godine, mjesto rođenja: Zadar, broj osobne iskaznice: 105363651, izdana od strane: PU Zadarske, OIB: 65643961597</w:t>
      </w:r>
      <w:r w:rsidR="00E02D74">
        <w:t>,</w:t>
      </w:r>
      <w:r w:rsidR="00DA6CDE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>
        <w:t>LUCKY j.d.o.o., Zemunik Donji, Ulica I 1A, OIB: 74084101196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8D6271">
        <w:t>LUCKY j.d.o.o., Zemunik Donji</w:t>
      </w:r>
      <w:r w:rsidR="00E02D7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BC26D1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BC26D1">
        <w:t xml:space="preserve"> </w:t>
      </w:r>
      <w:r w:rsidR="00F27195">
        <w:t>nije pristupio</w:t>
      </w:r>
      <w:r w:rsidR="00BC26D1">
        <w:t xml:space="preserve"> zastupni</w:t>
      </w:r>
      <w:r w:rsidR="00F27195">
        <w:t xml:space="preserve">k po zakonu stečajnog dužnika. </w:t>
      </w:r>
      <w:r w:rsidR="00BC26D1">
        <w:t>S</w:t>
      </w:r>
      <w:r w:rsidR="0038536A" w:rsidRPr="00EF7C9A">
        <w:t xml:space="preserve">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  <w:r w:rsidR="00B71A08">
        <w:t xml:space="preserve">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4C1592">
        <w:t>16</w:t>
      </w:r>
      <w:r w:rsidR="00EB7836">
        <w:t>. lipnja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717AA5" w:rsidP="00BC26D1" w:rsidR="00717AA5">
      <w:pPr>
        <w:jc w:val="right"/>
      </w:pPr>
      <w:r>
        <w:t>S</w:t>
      </w:r>
      <w:r w:rsidRPr="002C500F">
        <w:t>u</w:t>
      </w:r>
      <w:r>
        <w:t>tkinja:</w:t>
      </w:r>
    </w:p>
    <w:p w:rsidRDefault="00BC26D1" w:rsidP="00BC26D1" w:rsidR="00717AA5" w:rsidRPr="00F60CD9">
      <w:pPr>
        <w:jc w:val="right"/>
      </w:pPr>
      <w:r>
        <w:t>Ardena Bajlo</w:t>
      </w:r>
    </w:p>
    <w:p w:rsidRDefault="00717AA5" w:rsidP="00717AA5" w:rsidR="00717AA5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3F29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8D6271">
          <w:t>792</w:t>
        </w:r>
        <w:r w:rsidR="00D26084">
          <w:t>/16-</w:t>
        </w:r>
        <w:r w:rsidR="00AE25B3">
          <w:t>8</w:t>
        </w:r>
      </w:p>
      <w:p w:rsidRDefault="00E12FEA" w:rsidP="009C0FF2" w:rsidR="00E12FEA" w:rsidRPr="00EF7C9A">
        <w:pPr>
          <w:jc w:val="right"/>
        </w:pPr>
      </w:p>
      <w:p w:rsidRDefault="00E73F29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578EA"/>
    <w:rsid w:val="00077BD9"/>
    <w:rsid w:val="0008053D"/>
    <w:rsid w:val="000C103A"/>
    <w:rsid w:val="000D4B36"/>
    <w:rsid w:val="000E0BB3"/>
    <w:rsid w:val="00110C37"/>
    <w:rsid w:val="0013102B"/>
    <w:rsid w:val="00154DF7"/>
    <w:rsid w:val="00170940"/>
    <w:rsid w:val="0017371F"/>
    <w:rsid w:val="001840A0"/>
    <w:rsid w:val="001A363B"/>
    <w:rsid w:val="001C347E"/>
    <w:rsid w:val="0020672D"/>
    <w:rsid w:val="00243782"/>
    <w:rsid w:val="00246D6F"/>
    <w:rsid w:val="00281BC7"/>
    <w:rsid w:val="002F591D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DA5"/>
    <w:rsid w:val="003D73F1"/>
    <w:rsid w:val="00414DDA"/>
    <w:rsid w:val="00453E80"/>
    <w:rsid w:val="00474A81"/>
    <w:rsid w:val="004A1BFA"/>
    <w:rsid w:val="004B768C"/>
    <w:rsid w:val="004C1592"/>
    <w:rsid w:val="004F1515"/>
    <w:rsid w:val="00515656"/>
    <w:rsid w:val="00531CC9"/>
    <w:rsid w:val="00563127"/>
    <w:rsid w:val="005A2E2A"/>
    <w:rsid w:val="00665069"/>
    <w:rsid w:val="006A6847"/>
    <w:rsid w:val="006D1468"/>
    <w:rsid w:val="007002A2"/>
    <w:rsid w:val="007042E6"/>
    <w:rsid w:val="00710885"/>
    <w:rsid w:val="00717AA5"/>
    <w:rsid w:val="0073027C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B123A"/>
    <w:rsid w:val="008D6271"/>
    <w:rsid w:val="008F03DE"/>
    <w:rsid w:val="008F3AD6"/>
    <w:rsid w:val="008F6C7D"/>
    <w:rsid w:val="00932520"/>
    <w:rsid w:val="00946625"/>
    <w:rsid w:val="009B4456"/>
    <w:rsid w:val="009C0FF2"/>
    <w:rsid w:val="009F62F2"/>
    <w:rsid w:val="00A520DC"/>
    <w:rsid w:val="00A5292A"/>
    <w:rsid w:val="00AA6990"/>
    <w:rsid w:val="00AB08B3"/>
    <w:rsid w:val="00AE25B3"/>
    <w:rsid w:val="00B310F0"/>
    <w:rsid w:val="00B71A08"/>
    <w:rsid w:val="00BA7CDC"/>
    <w:rsid w:val="00BB4F73"/>
    <w:rsid w:val="00BC26D1"/>
    <w:rsid w:val="00BE6E59"/>
    <w:rsid w:val="00C02FA1"/>
    <w:rsid w:val="00C34253"/>
    <w:rsid w:val="00C85781"/>
    <w:rsid w:val="00C9120F"/>
    <w:rsid w:val="00D12CD2"/>
    <w:rsid w:val="00D26084"/>
    <w:rsid w:val="00DA6CDE"/>
    <w:rsid w:val="00DF0026"/>
    <w:rsid w:val="00E02D74"/>
    <w:rsid w:val="00E12FEA"/>
    <w:rsid w:val="00E73F29"/>
    <w:rsid w:val="00E86E81"/>
    <w:rsid w:val="00E86F87"/>
    <w:rsid w:val="00E9550E"/>
    <w:rsid w:val="00EB1A94"/>
    <w:rsid w:val="00EB3FAB"/>
    <w:rsid w:val="00EB7836"/>
    <w:rsid w:val="00EF7C9A"/>
    <w:rsid w:val="00F046B4"/>
    <w:rsid w:val="00F27195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3F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3F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3F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3F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3F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3F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3F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3F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3F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3F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</izvorni_sadrzaj>
    <derivirana_varijabla naziv="DomainObject.Predmet.Broj_1">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St-792/2016</izvorni_sadrzaj>
    <derivirana_varijabla naziv="DomainObject.Predmet.OznakaBroj_1">St-792/2016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LUCKY j.d.o.o. za ugostiteljstvo i trgovinu</izvorni_sadrzaj>
    <derivirana_varijabla naziv="DomainObject.Predmet.ProtustrankaFormated_1">  LUCKY j.d.o.o. za ugostiteljstvo i trgovinu</derivirana_varijabla>
  </DomainObject.Predmet.ProtustrankaFormated>
  <DomainObject.Predmet.ProtustrankaFormatedOIB>
    <izvorni_sadrzaj>  LUCKY j.d.o.o. za ugostiteljstvo i trgovinu, OIB 74084101196</izvorni_sadrzaj>
    <derivirana_varijabla naziv="DomainObject.Predmet.ProtustrankaFormatedOIB_1">  LUCKY j.d.o.o. za ugostiteljstvo i trgovinu, OIB 74084101196</derivirana_varijabla>
  </DomainObject.Predmet.ProtustrankaFormatedOIB>
  <DomainObject.Predmet.ProtustrankaFormatedWithAdress>
    <izvorni_sadrzaj> LUCKY j.d.o.o. za ugostiteljstvo i trgovinu, Ulica I 1 A, 23222 Zemunik Donji</izvorni_sadrzaj>
    <derivirana_varijabla naziv="DomainObject.Predmet.ProtustrankaFormatedWithAdress_1"> LUCKY j.d.o.o. za ugostiteljstvo i trgovinu, Ulica I 1 A, 23222 Zemunik Donji</derivirana_varijabla>
  </DomainObject.Predmet.ProtustrankaFormatedWithAdress>
  <DomainObject.Predmet.ProtustrankaFormatedWithAdressOIB>
    <izvorni_sadrzaj> LUCKY j.d.o.o. za ugostiteljstvo i trgovinu, OIB 74084101196, Ulica I 1 A, 23222 Zemunik Donji</izvorni_sadrzaj>
    <derivirana_varijabla naziv="DomainObject.Predmet.ProtustrankaFormatedWithAdressOIB_1"> LUCKY j.d.o.o. za ugostiteljstvo i trgovinu, OIB 74084101196, Ulica I 1 A, 23222 Zemunik Donji</derivirana_varijabla>
  </DomainObject.Predmet.ProtustrankaFormatedWithAdressOIB>
  <DomainObject.Predmet.ProtustrankaWithAdress>
    <izvorni_sadrzaj>LUCKY j.d.o.o. za ugostiteljstvo i trgovinu Ulica I 1 A, 23222 Zemunik Donji</izvorni_sadrzaj>
    <derivirana_varijabla naziv="DomainObject.Predmet.ProtustrankaWithAdress_1">LUCKY j.d.o.o. za ugostiteljstvo i trgovinu Ulica I 1 A, 23222 Zemunik Donji</derivirana_varijabla>
  </DomainObject.Predmet.ProtustrankaWithAdress>
  <DomainObject.Predmet.ProtustrankaWithAdressOIB>
    <izvorni_sadrzaj>LUCKY j.d.o.o. za ugostiteljstvo i trgovinu, OIB 74084101196, Ulica I 1 A, 23222 Zemunik Donji</izvorni_sadrzaj>
    <derivirana_varijabla naziv="DomainObject.Predmet.ProtustrankaWithAdressOIB_1">LUCKY j.d.o.o. za ugostiteljstvo i trgovinu, OIB 74084101196, Ulica I 1 A, 23222 Zemunik Donji</derivirana_varijabla>
  </DomainObject.Predmet.ProtustrankaWithAdressOIB>
  <DomainObject.Predmet.ProtustrankaNazivFormated>
    <izvorni_sadrzaj>LUCKY j.d.o.o. za ugostiteljstvo i trgovinu</izvorni_sadrzaj>
    <derivirana_varijabla naziv="DomainObject.Predmet.ProtustrankaNazivFormated_1">LUCKY j.d.o.o. za ugostiteljstvo i trgovinu</derivirana_varijabla>
  </DomainObject.Predmet.ProtustrankaNazivFormated>
  <DomainObject.Predmet.ProtustrankaNazivFormatedOIB>
    <izvorni_sadrzaj>LUCKY j.d.o.o. za ugostiteljstvo i trgovinu, OIB 74084101196</izvorni_sadrzaj>
    <derivirana_varijabla naziv="DomainObject.Predmet.ProtustrankaNazivFormatedOIB_1">LUCKY j.d.o.o. za ugostiteljstvo i trgovinu, OIB 74084101196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LUCKY j.d.o.o. za ugostiteljstvo i trgovinu</item>
    </izvorni_sadrzaj>
    <derivirana_varijabla naziv="DomainObject.Predmet.ProtuStrankaListFormated_1">
      <item>LUCKY j.d.o.o. za ugostiteljstvo i trgovinu</item>
    </derivirana_varijabla>
  </DomainObject.Predmet.ProtuStrankaListFormated>
  <DomainObject.Predmet.ProtuStrankaListFormatedOIB>
    <izvorni_sadrzaj>
      <item>LUCKY j.d.o.o. za ugostiteljstvo i trgovinu, OIB 74084101196</item>
    </izvorni_sadrzaj>
    <derivirana_varijabla naziv="DomainObject.Predmet.ProtuStrankaListFormatedOIB_1">
      <item>LUCKY j.d.o.o. za ugostiteljstvo i trgovinu, OIB 74084101196</item>
    </derivirana_varijabla>
  </DomainObject.Predmet.ProtuStrankaListFormatedOIB>
  <DomainObject.Predmet.ProtuStrankaListFormatedWithAdress>
    <izvorni_sadrzaj>
      <item>LUCKY j.d.o.o. za ugostiteljstvo i trgovinu, Ulica I 1 A, 23222 Zemunik Donji</item>
    </izvorni_sadrzaj>
    <derivirana_varijabla naziv="DomainObject.Predmet.ProtuStrankaListFormatedWithAdress_1">
      <item>LUCKY j.d.o.o. za ugostiteljstvo i trgovinu, Ulica I 1 A, 23222 Zemunik Donji</item>
    </derivirana_varijabla>
  </DomainObject.Predmet.ProtuStrankaListFormatedWithAdress>
  <DomainObject.Predmet.ProtuStrankaListFormatedWithAdressOIB>
    <izvorni_sadrzaj>
      <item>LUCKY j.d.o.o. za ugostiteljstvo i trgovinu, OIB 74084101196, Ulica I 1 A, 23222 Zemunik Donji</item>
    </izvorni_sadrzaj>
    <derivirana_varijabla naziv="DomainObject.Predmet.ProtuStrankaListFormatedWithAdressOIB_1">
      <item>LUCKY j.d.o.o. za ugostiteljstvo i trgovinu, OIB 74084101196, Ulica I 1 A, 23222 Zemunik Donji</item>
    </derivirana_varijabla>
  </DomainObject.Predmet.ProtuStrankaListFormatedWithAdressOIB>
  <DomainObject.Predmet.ProtuStrankaListNazivFormated>
    <izvorni_sadrzaj>
      <item>LUCKY j.d.o.o. za ugostiteljstvo i trgovinu</item>
    </izvorni_sadrzaj>
    <derivirana_varijabla naziv="DomainObject.Predmet.ProtuStrankaListNazivFormated_1">
      <item>LUCKY j.d.o.o. za ugostiteljstvo i trgovinu</item>
    </derivirana_varijabla>
  </DomainObject.Predmet.ProtuStrankaListNazivFormated>
  <DomainObject.Predmet.ProtuStrankaListNazivFormatedOIB>
    <izvorni_sadrzaj>
      <item>LUCKY j.d.o.o. za ugostiteljstvo i trgovinu, OIB 74084101196</item>
    </izvorni_sadrzaj>
    <derivirana_varijabla naziv="DomainObject.Predmet.ProtuStrankaListNazivFormatedOIB_1">
      <item>LUCKY j.d.o.o. za ugostiteljstvo i trgovinu, OIB 74084101196</item>
    </derivirana_varijabla>
  </DomainObject.Predmet.ProtuStrankaListNazivFormatedOIB>
  <DomainObject.Predmet.OstaliListFormated>
    <izvorni_sadrzaj>
      <item>Halil Musić</item>
    </izvorni_sadrzaj>
    <derivirana_varijabla naziv="DomainObject.Predmet.OstaliListFormated_1">
      <item>Halil Musić</item>
    </derivirana_varijabla>
  </DomainObject.Predmet.OstaliListFormated>
  <DomainObject.Predmet.OstaliListFormatedOIB>
    <izvorni_sadrzaj>
      <item>Halil Musić, OIB 86834062453</item>
    </izvorni_sadrzaj>
    <derivirana_varijabla naziv="DomainObject.Predmet.OstaliListFormatedOIB_1">
      <item>Halil Musić, OIB 86834062453</item>
    </derivirana_varijabla>
  </DomainObject.Predmet.OstaliListFormatedOIB>
  <DomainObject.Predmet.OstaliListFormatedWithAdress>
    <izvorni_sadrzaj>
      <item>Halil Musić, Smoković 30, 23222 Smoković</item>
    </izvorni_sadrzaj>
    <derivirana_varijabla naziv="DomainObject.Predmet.OstaliListFormatedWithAdress_1">
      <item>Halil Musić, Smoković 30, 23222 Smoković</item>
    </derivirana_varijabla>
  </DomainObject.Predmet.OstaliListFormatedWithAdress>
  <DomainObject.Predmet.OstaliListFormatedWithAdressOIB>
    <izvorni_sadrzaj>
      <item>Halil Musić, OIB 86834062453, Smoković 30, 23222 Smoković</item>
    </izvorni_sadrzaj>
    <derivirana_varijabla naziv="DomainObject.Predmet.OstaliListFormatedWithAdressOIB_1">
      <item>Halil Musić, OIB 86834062453, Smoković 30, 23222 Smoković</item>
    </derivirana_varijabla>
  </DomainObject.Predmet.OstaliListFormatedWithAdressOIB>
  <DomainObject.Predmet.OstaliListNazivFormated>
    <izvorni_sadrzaj>
      <item>Halil Musić</item>
    </izvorni_sadrzaj>
    <derivirana_varijabla naziv="DomainObject.Predmet.OstaliListNazivFormated_1">
      <item>Halil Musić</item>
    </derivirana_varijabla>
  </DomainObject.Predmet.OstaliListNazivFormated>
  <DomainObject.Predmet.OstaliListNazivFormatedOIB>
    <izvorni_sadrzaj>
      <item>Halil Musić, OIB 86834062453</item>
    </izvorni_sadrzaj>
    <derivirana_varijabla naziv="DomainObject.Predmet.OstaliListNazivFormatedOIB_1">
      <item>Halil Musić, OIB 86834062453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LUCKY j.d.o.o. za ugostiteljstvo i trgovinu</izvorni_sadrzaj>
    <derivirana_varijabla naziv="DomainObject.Predmet.ProtustrankaIDrugi_1">LUCKY j.d.o.o. za ugostiteljstvo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LUCKY j.d.o.o. za ugostiteljstvo i trgovinu, OIB 74084101196, Ulica I 1 A, 23222 Zemunik Donji</izvorni_sadrzaj>
    <derivirana_varijabla naziv="DomainObject.Predmet.ProtustrankaIDrugiAdressOIB_1">LUCKY j.d.o.o. za ugostiteljstvo i trgovinu, OIB 74084101196, Ulica I 1 A, 23222 Zemunik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LUCKY j.d.o.o. za ugostiteljstvo i trgovinu</item>
      <item>Halil Musić</item>
    </izvorni_sadrzaj>
    <derivirana_varijabla naziv="DomainObject.Predmet.SudioniciListNaziv_1">
      <item>FINA</item>
      <item>LUCKY j.d.o.o. za ugostiteljstvo i trgovinu</item>
      <item>Halil Musić</item>
    </derivirana_varijabla>
  </DomainObject.Predmet.SudioniciListNaziv>
  <DomainObject.Predmet.SudioniciListAdressOIB>
    <izvorni_sadrzaj>
      <item>FINA, OIB 85821130368</item>
      <item>LUCKY j.d.o.o. za ugostiteljstvo i trgovinu, OIB 74084101196, Ulica I 1 A,23222 Zemunik Donji</item>
      <item>Halil Musić, OIB 86834062453, Smoković 30,23222 Smoković</item>
    </izvorni_sadrzaj>
    <derivirana_varijabla naziv="DomainObject.Predmet.SudioniciListAdressOIB_1">
      <item>FINA, OIB 85821130368</item>
      <item>LUCKY j.d.o.o. za ugostiteljstvo i trgovinu, OIB 74084101196, Ulica I 1 A,23222 Zemunik Donji</item>
      <item>Halil Musić, OIB 86834062453, Smoković 30,23222 Smoković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74084101196</item>
      <item>, OIB 86834062453</item>
    </izvorni_sadrzaj>
    <derivirana_varijabla naziv="DomainObject.Predmet.SudioniciListNazivOIB_1">
      <item>, OIB 85821130368</item>
      <item>, OIB 74084101196</item>
      <item>, OIB 86834062453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345</properties:Words>
  <properties:Characters>1801</properties:Characters>
  <properties:Lines>64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2016-06-16T08:17:00Z</dcterms:created>
  <dc:creator>Ardena Bajlo</dc:creator>
  <cp:lastModifiedBy>wsadmin</cp:lastModifiedBy>
  <cp:lastPrinted>2016-06-16T08:11:00Z</cp:lastPrinted>
  <dcterms:modified xmlns:xsi="http://www.w3.org/2001/XMLSchema-instance" xsi:type="dcterms:W3CDTF">2016-06-23T12:23:00Z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