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1095C" w:rsidR="001D7DC0" w:rsidRPr="00B92B86">
        <w:tc>
          <w:tcPr>
            <w:tcW w:type="dxa" w:w="3491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3bcafef" w14:paraId="3bcafef" w:rsidRDefault="00B06363" w:rsidP="00B06363" w:rsidR="00B06363">
      <w:pPr>
        <w15:collapsed w:val="false"/>
      </w:pPr>
    </w:p>
    <w:p w:rsidRDefault="00B06363" w:rsidP="00B06363" w:rsidR="00B06363"/>
    <w:p w:rsidRDefault="00450386" w:rsidP="00450386" w:rsidR="00450386">
      <w:pPr>
        <w:ind w:firstLine="708"/>
        <w:jc w:val="both"/>
      </w:pPr>
      <w:r>
        <w:t xml:space="preserve">Trgovački sud u Osijeku,  po sudskom savjetniku Augustinu Jalšovec  u stečajnom predmetu povodom zahtjeva Financijske agencije, Regionalni centar Zagreb, Podružnica </w:t>
      </w:r>
      <w:r w:rsidR="00C0677A">
        <w:t xml:space="preserve">Zagreb, Trg svibanjskih žrtava 1995. 1, Zagreb, </w:t>
      </w:r>
      <w:r>
        <w:t xml:space="preserve">  OIB 85821130368 za provedbu skraćenog steč</w:t>
      </w:r>
      <w:r w:rsidR="009A5780">
        <w:t xml:space="preserve">ajnog postupka nad </w:t>
      </w:r>
      <w:r w:rsidR="002D41E0">
        <w:t>Hrvački klub "</w:t>
      </w:r>
      <w:proofErr w:type="spellStart"/>
      <w:r w:rsidR="002D41E0">
        <w:t>Anakonda</w:t>
      </w:r>
      <w:proofErr w:type="spellEnd"/>
      <w:r w:rsidR="002D41E0">
        <w:t xml:space="preserve">", </w:t>
      </w:r>
      <w:proofErr w:type="spellStart"/>
      <w:r w:rsidR="002D41E0">
        <w:t>Pojatno</w:t>
      </w:r>
      <w:proofErr w:type="spellEnd"/>
      <w:r w:rsidR="002D41E0">
        <w:t>, Matije Gupca 17, Registarski broj: 01002267, OIB:  99227442337</w:t>
      </w:r>
      <w:r w:rsidR="00DB1A9C">
        <w:t xml:space="preserve">, </w:t>
      </w:r>
      <w:r>
        <w:t xml:space="preserve"> temeljem članka 430. Stečajnog zakon</w:t>
      </w:r>
      <w:r w:rsidR="00C0677A">
        <w:t>a (NN 71/15, dalje: SZ), dana 21</w:t>
      </w:r>
      <w:r>
        <w:t xml:space="preserve">. </w:t>
      </w:r>
      <w:r w:rsidR="00581D18">
        <w:t>svib</w:t>
      </w:r>
      <w:r>
        <w:t>nja 2018., objavljuje sljedeći</w:t>
      </w:r>
    </w:p>
    <w:p w:rsidRDefault="00450386" w:rsidP="00450386" w:rsidR="00450386">
      <w:pPr>
        <w:ind w:firstLine="708"/>
        <w:jc w:val="both"/>
      </w:pPr>
    </w:p>
    <w:p w:rsidRDefault="00450386" w:rsidP="00450386" w:rsidR="00450386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50386" w:rsidP="00450386" w:rsidR="00450386">
      <w:pPr>
        <w:jc w:val="both"/>
        <w:rPr>
          <w:bCs/>
        </w:rPr>
      </w:pPr>
    </w:p>
    <w:p w:rsidRDefault="00450386" w:rsidP="00450386" w:rsidR="00450386">
      <w:pPr>
        <w:numPr>
          <w:ilvl w:val="0"/>
          <w:numId w:val="8"/>
        </w:numPr>
        <w:jc w:val="both"/>
      </w:pPr>
      <w:r>
        <w:rPr>
          <w:bCs/>
        </w:rPr>
        <w:t>Utvrđuje se da ukupni iznos evidentiranog duga dužnika</w:t>
      </w:r>
      <w:r w:rsidR="009A5780">
        <w:rPr>
          <w:bCs/>
        </w:rPr>
        <w:t xml:space="preserve"> nad</w:t>
      </w:r>
      <w:r>
        <w:rPr>
          <w:bCs/>
        </w:rPr>
        <w:t xml:space="preserve"> </w:t>
      </w:r>
      <w:r w:rsidR="002D41E0">
        <w:t>Hrvački klub "</w:t>
      </w:r>
      <w:proofErr w:type="spellStart"/>
      <w:r w:rsidR="002D41E0">
        <w:t>Anakonda</w:t>
      </w:r>
      <w:proofErr w:type="spellEnd"/>
      <w:r w:rsidR="002D41E0">
        <w:t xml:space="preserve">", </w:t>
      </w:r>
      <w:proofErr w:type="spellStart"/>
      <w:r w:rsidR="002D41E0">
        <w:t>Pojatno</w:t>
      </w:r>
      <w:proofErr w:type="spellEnd"/>
      <w:r w:rsidR="002D41E0">
        <w:t>, Matije Gupca 17, Registarski broj: 01002267, OIB:  99227442337</w:t>
      </w:r>
      <w:r w:rsidR="00CA0EF6">
        <w:t>,</w:t>
      </w:r>
      <w:r w:rsidR="00883B8E">
        <w:t xml:space="preserve"> </w:t>
      </w:r>
      <w:r>
        <w:t xml:space="preserve"> na temelju neizvršenih osnova za plaćanje iznosi </w:t>
      </w:r>
      <w:r w:rsidR="00DF349A">
        <w:t>8.465,57</w:t>
      </w:r>
      <w:r w:rsidR="00883B8E">
        <w:t xml:space="preserve"> </w:t>
      </w:r>
      <w:r>
        <w:t xml:space="preserve"> kn.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>Poziva se osoba ovlaštena za zastupanje dužnika</w:t>
      </w:r>
      <w:r w:rsidR="00C0677A">
        <w:t xml:space="preserve"> </w:t>
      </w:r>
      <w:r w:rsidR="00DF349A">
        <w:t xml:space="preserve">Petar Matijević, OIB: 48135728005, </w:t>
      </w:r>
      <w:proofErr w:type="spellStart"/>
      <w:r w:rsidR="00DF349A">
        <w:t>Pojatno</w:t>
      </w:r>
      <w:proofErr w:type="spellEnd"/>
      <w:r w:rsidR="00DF349A">
        <w:t xml:space="preserve">, Ulica Matije Gupca 17, </w:t>
      </w:r>
      <w:r w:rsidR="00E83B7E">
        <w:t xml:space="preserve"> </w:t>
      </w:r>
      <w:r>
        <w:t xml:space="preserve">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450386" w:rsidP="00E21ED0" w:rsidR="00450386">
      <w:pPr>
        <w:numPr>
          <w:ilvl w:val="0"/>
          <w:numId w:val="8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DF349A">
        <w:t>355</w:t>
      </w:r>
      <w:r>
        <w:t>-18 (članak 430. SZ u vezi s člankom 132. SZ).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450386" w:rsidP="00450386" w:rsidR="00450386">
      <w:pPr>
        <w:ind w:hanging="284" w:left="284"/>
        <w:jc w:val="both"/>
      </w:pPr>
    </w:p>
    <w:p w:rsidRDefault="0048616A" w:rsidP="00450386" w:rsidR="00450386">
      <w:pPr>
        <w:ind w:left="708"/>
        <w:jc w:val="center"/>
      </w:pPr>
      <w:r>
        <w:t>U Osijeku  21</w:t>
      </w:r>
      <w:r w:rsidR="00450386">
        <w:t xml:space="preserve">. </w:t>
      </w:r>
      <w:r w:rsidR="00581D18">
        <w:t>svib</w:t>
      </w:r>
      <w:r w:rsidR="00450386">
        <w:t>nja  2018.</w:t>
      </w:r>
    </w:p>
    <w:p w:rsidRDefault="00450386" w:rsidP="00450386" w:rsidR="00450386">
      <w:pPr>
        <w:ind w:left="708"/>
        <w:jc w:val="center"/>
      </w:pPr>
    </w:p>
    <w:p w:rsidRDefault="00450386" w:rsidP="00450386" w:rsidR="00450386" w:rsidRPr="00F2165F">
      <w:pPr>
        <w:jc w:val="both"/>
        <w:rPr>
          <w:bCs/>
        </w:rPr>
      </w:pPr>
    </w:p>
    <w:p w:rsidRDefault="00450386" w:rsidP="00450386" w:rsidR="00450386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 Augustin Jalšovec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48616A" w:rsidP="00DB1A9C" w:rsidR="00450386">
      <w:pPr>
        <w:numPr>
          <w:ilvl w:val="0"/>
          <w:numId w:val="7"/>
        </w:numPr>
      </w:pPr>
      <w:r>
        <w:t>kal. 1</w:t>
      </w:r>
      <w:r w:rsidR="00DF349A">
        <w:t>7.7</w:t>
      </w:r>
      <w:r w:rsidR="00450386">
        <w:t>.2018.</w:t>
      </w:r>
    </w:p>
    <w:p w:rsidRDefault="00B06363" w:rsidP="00B06363" w:rsidR="00B06363" w:rsidRPr="002E3D11"/>
    <w:sectPr w:rsidSect="00AD67F8" w:rsidR="00B06363" w:rsidRPr="002E3D11">
      <w:headerReference w:type="default" r:id="rId11"/>
      <w:headerReference w:type="first" r:id="rId12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13BC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R="00B06363">
    <w:pPr>
      <w:pStyle w:val="Zaglavlje"/>
    </w:pPr>
    <w:r>
      <w:tab/>
      <w:t xml:space="preserve">                                 </w:t>
    </w:r>
  </w:p>
  <w:p w:rsidRDefault="00B06363" w:rsidR="00B063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386" w:rsidR="00450386">
    <w:pPr>
      <w:pStyle w:val="Zaglavlje"/>
    </w:pPr>
    <w:r>
      <w:tab/>
    </w:r>
    <w:r>
      <w:tab/>
      <w:t xml:space="preserve">    Poslovni </w:t>
    </w:r>
    <w:r w:rsidR="007404B5">
      <w:t xml:space="preserve">broj </w:t>
    </w:r>
    <w:r w:rsidR="00064D2E">
      <w:t xml:space="preserve">18 </w:t>
    </w:r>
    <w:r w:rsidR="002D41E0">
      <w:t>St-355</w:t>
    </w:r>
    <w:r w:rsidR="00135819">
      <w:t>/</w:t>
    </w:r>
    <w:r>
      <w:t>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2"/>
  </w:num>
  <w:num w:numId="5">
    <w:abstractNumId w:val="3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6BBB"/>
    <w:rsid w:val="000449A4"/>
    <w:rsid w:val="00064D2E"/>
    <w:rsid w:val="00076CE7"/>
    <w:rsid w:val="000D3CC1"/>
    <w:rsid w:val="000E3CD9"/>
    <w:rsid w:val="00103ED2"/>
    <w:rsid w:val="001172AF"/>
    <w:rsid w:val="00122B97"/>
    <w:rsid w:val="00135819"/>
    <w:rsid w:val="0013588C"/>
    <w:rsid w:val="00137561"/>
    <w:rsid w:val="00143005"/>
    <w:rsid w:val="001B67B1"/>
    <w:rsid w:val="001D7DC0"/>
    <w:rsid w:val="001E315F"/>
    <w:rsid w:val="001F3355"/>
    <w:rsid w:val="00274D38"/>
    <w:rsid w:val="00274EC6"/>
    <w:rsid w:val="002D109A"/>
    <w:rsid w:val="002D41E0"/>
    <w:rsid w:val="00364EB7"/>
    <w:rsid w:val="0038542E"/>
    <w:rsid w:val="003908EC"/>
    <w:rsid w:val="003B2D33"/>
    <w:rsid w:val="003C54F4"/>
    <w:rsid w:val="003E4468"/>
    <w:rsid w:val="004049C3"/>
    <w:rsid w:val="00450386"/>
    <w:rsid w:val="00463C3F"/>
    <w:rsid w:val="0048616A"/>
    <w:rsid w:val="004F486A"/>
    <w:rsid w:val="005260B0"/>
    <w:rsid w:val="005334A7"/>
    <w:rsid w:val="00544EEB"/>
    <w:rsid w:val="00546F77"/>
    <w:rsid w:val="00581D18"/>
    <w:rsid w:val="0059612B"/>
    <w:rsid w:val="005A3617"/>
    <w:rsid w:val="005B5061"/>
    <w:rsid w:val="00616E68"/>
    <w:rsid w:val="006320D2"/>
    <w:rsid w:val="006414F4"/>
    <w:rsid w:val="00651E96"/>
    <w:rsid w:val="00670468"/>
    <w:rsid w:val="00677573"/>
    <w:rsid w:val="00681766"/>
    <w:rsid w:val="0068651A"/>
    <w:rsid w:val="00696430"/>
    <w:rsid w:val="006A7CBC"/>
    <w:rsid w:val="006E7282"/>
    <w:rsid w:val="007130D7"/>
    <w:rsid w:val="00720319"/>
    <w:rsid w:val="007404B5"/>
    <w:rsid w:val="00740D9B"/>
    <w:rsid w:val="0075404A"/>
    <w:rsid w:val="007667D7"/>
    <w:rsid w:val="00783908"/>
    <w:rsid w:val="007B62E4"/>
    <w:rsid w:val="007C75AC"/>
    <w:rsid w:val="007F5BC3"/>
    <w:rsid w:val="008019A1"/>
    <w:rsid w:val="00850ECF"/>
    <w:rsid w:val="0086619A"/>
    <w:rsid w:val="00883522"/>
    <w:rsid w:val="00883B8E"/>
    <w:rsid w:val="008D1548"/>
    <w:rsid w:val="008D7FA0"/>
    <w:rsid w:val="0090773D"/>
    <w:rsid w:val="009158AC"/>
    <w:rsid w:val="00927558"/>
    <w:rsid w:val="00947F82"/>
    <w:rsid w:val="00961707"/>
    <w:rsid w:val="009A5780"/>
    <w:rsid w:val="009C4D46"/>
    <w:rsid w:val="009F5311"/>
    <w:rsid w:val="00A324F9"/>
    <w:rsid w:val="00A85657"/>
    <w:rsid w:val="00A958D2"/>
    <w:rsid w:val="00AA368A"/>
    <w:rsid w:val="00AA72BE"/>
    <w:rsid w:val="00AB536E"/>
    <w:rsid w:val="00AD67F8"/>
    <w:rsid w:val="00B04D66"/>
    <w:rsid w:val="00B06363"/>
    <w:rsid w:val="00B6125C"/>
    <w:rsid w:val="00C04A9D"/>
    <w:rsid w:val="00C0677A"/>
    <w:rsid w:val="00C13E72"/>
    <w:rsid w:val="00C3258D"/>
    <w:rsid w:val="00C639C6"/>
    <w:rsid w:val="00C82963"/>
    <w:rsid w:val="00CA0EF6"/>
    <w:rsid w:val="00CA7F62"/>
    <w:rsid w:val="00CE6105"/>
    <w:rsid w:val="00D61325"/>
    <w:rsid w:val="00D71279"/>
    <w:rsid w:val="00D71DEC"/>
    <w:rsid w:val="00D87EF8"/>
    <w:rsid w:val="00DA13BC"/>
    <w:rsid w:val="00DB1A9C"/>
    <w:rsid w:val="00DF2CDA"/>
    <w:rsid w:val="00DF349A"/>
    <w:rsid w:val="00E21ED0"/>
    <w:rsid w:val="00E42342"/>
    <w:rsid w:val="00E83B7E"/>
    <w:rsid w:val="00E958F4"/>
    <w:rsid w:val="00ED135A"/>
    <w:rsid w:val="00EF1A85"/>
    <w:rsid w:val="00F254BB"/>
    <w:rsid w:val="00F264FF"/>
    <w:rsid w:val="00F4423D"/>
    <w:rsid w:val="00F57A94"/>
    <w:rsid w:val="00FA02DA"/>
    <w:rsid w:val="00FD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450386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C54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54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54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54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54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450386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C54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54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54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54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54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svibnja 2018.</izvorni_sadrzaj>
    <derivirana_varijabla naziv="DomainObject.DatumDonosenjaOdluke_1">21.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</izvorni_sadrzaj>
    <derivirana_varijabla naziv="DomainObject.Predmet.Broj_1">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St-355/2018</izvorni_sadrzaj>
    <derivirana_varijabla naziv="DomainObject.Predmet.OznakaBroj_1">St-355/2018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Hrvački klub "ANAKONDA"</izvorni_sadrzaj>
    <derivirana_varijabla naziv="DomainObject.Predmet.ProtustrankaFormated_1">  Hrvački klub "ANAKONDA"</derivirana_varijabla>
  </DomainObject.Predmet.ProtustrankaFormated>
  <DomainObject.Predmet.ProtustrankaFormatedOIB>
    <izvorni_sadrzaj>  Hrvački klub "ANAKONDA", OIB 99227442337</izvorni_sadrzaj>
    <derivirana_varijabla naziv="DomainObject.Predmet.ProtustrankaFormatedOIB_1">  Hrvački klub "ANAKONDA", OIB 99227442337</derivirana_varijabla>
  </DomainObject.Predmet.ProtustrankaFormatedOIB>
  <DomainObject.Predmet.ProtustrankaFormatedWithAdress>
    <izvorni_sadrzaj> Hrvački klub "ANAKONDA", Matije Gupca 17, 10290 Pojatno</izvorni_sadrzaj>
    <derivirana_varijabla naziv="DomainObject.Predmet.ProtustrankaFormatedWithAdress_1"> Hrvački klub "ANAKONDA", Matije Gupca 17, 10290 Pojatno</derivirana_varijabla>
  </DomainObject.Predmet.ProtustrankaFormatedWithAdress>
  <DomainObject.Predmet.ProtustrankaFormatedWithAdressOIB>
    <izvorni_sadrzaj> Hrvački klub "ANAKONDA", OIB 99227442337, Matije Gupca 17, 10290 Pojatno</izvorni_sadrzaj>
    <derivirana_varijabla naziv="DomainObject.Predmet.ProtustrankaFormatedWithAdressOIB_1"> Hrvački klub "ANAKONDA", OIB 99227442337, Matije Gupca 17, 10290 Pojatno</derivirana_varijabla>
  </DomainObject.Predmet.ProtustrankaFormatedWithAdressOIB>
  <DomainObject.Predmet.ProtustrankaWithAdress>
    <izvorni_sadrzaj>Hrvački klub "ANAKONDA" Matije Gupca 17, 10290 Pojatno</izvorni_sadrzaj>
    <derivirana_varijabla naziv="DomainObject.Predmet.ProtustrankaWithAdress_1">Hrvački klub "ANAKONDA" Matije Gupca 17, 10290 Pojatno</derivirana_varijabla>
  </DomainObject.Predmet.ProtustrankaWithAdress>
  <DomainObject.Predmet.ProtustrankaWithAdressOIB>
    <izvorni_sadrzaj>Hrvački klub "ANAKONDA", OIB 99227442337, Matije Gupca 17, 10290 Pojatno</izvorni_sadrzaj>
    <derivirana_varijabla naziv="DomainObject.Predmet.ProtustrankaWithAdressOIB_1">Hrvački klub "ANAKONDA", OIB 99227442337, Matije Gupca 17, 10290 Pojatno</derivirana_varijabla>
  </DomainObject.Predmet.ProtustrankaWithAdressOIB>
  <DomainObject.Predmet.ProtustrankaNazivFormated>
    <izvorni_sadrzaj>Hrvački klub "ANAKONDA"</izvorni_sadrzaj>
    <derivirana_varijabla naziv="DomainObject.Predmet.ProtustrankaNazivFormated_1">Hrvački klub "ANAKONDA"</derivirana_varijabla>
  </DomainObject.Predmet.ProtustrankaNazivFormated>
  <DomainObject.Predmet.ProtustrankaNazivFormatedOIB>
    <izvorni_sadrzaj>Hrvački klub "ANAKONDA", OIB 99227442337</izvorni_sadrzaj>
    <derivirana_varijabla naziv="DomainObject.Predmet.ProtustrankaNazivFormatedOIB_1">Hrvački klub "ANAKONDA", OIB 99227442337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Hrvački klub "ANAKONDA"</item>
    </izvorni_sadrzaj>
    <derivirana_varijabla naziv="DomainObject.Predmet.ProtuStrankaListFormated_1">
      <item>Hrvački klub "ANAKONDA"</item>
    </derivirana_varijabla>
  </DomainObject.Predmet.ProtuStrankaListFormated>
  <DomainObject.Predmet.ProtuStrankaListFormatedOIB>
    <izvorni_sadrzaj>
      <item>Hrvački klub "ANAKONDA", OIB 99227442337</item>
    </izvorni_sadrzaj>
    <derivirana_varijabla naziv="DomainObject.Predmet.ProtuStrankaListFormatedOIB_1">
      <item>Hrvački klub "ANAKONDA", OIB 99227442337</item>
    </derivirana_varijabla>
  </DomainObject.Predmet.ProtuStrankaListFormatedOIB>
  <DomainObject.Predmet.ProtuStrankaListFormatedWithAdress>
    <izvorni_sadrzaj>
      <item>Hrvački klub "ANAKONDA", Matije Gupca 17, 10290 Pojatno</item>
    </izvorni_sadrzaj>
    <derivirana_varijabla naziv="DomainObject.Predmet.ProtuStrankaListFormatedWithAdress_1">
      <item>Hrvački klub "ANAKONDA", Matije Gupca 17, 10290 Pojatno</item>
    </derivirana_varijabla>
  </DomainObject.Predmet.ProtuStrankaListFormatedWithAdress>
  <DomainObject.Predmet.ProtuStrankaListFormatedWithAdressOIB>
    <izvorni_sadrzaj>
      <item>Hrvački klub "ANAKONDA", OIB 99227442337, Matije Gupca 17, 10290 Pojatno</item>
    </izvorni_sadrzaj>
    <derivirana_varijabla naziv="DomainObject.Predmet.ProtuStrankaListFormatedWithAdressOIB_1">
      <item>Hrvački klub "ANAKONDA", OIB 99227442337, Matije Gupca 17, 10290 Pojatno</item>
    </derivirana_varijabla>
  </DomainObject.Predmet.ProtuStrankaListFormatedWithAdressOIB>
  <DomainObject.Predmet.ProtuStrankaListNazivFormated>
    <izvorni_sadrzaj>
      <item>Hrvački klub "ANAKONDA"</item>
    </izvorni_sadrzaj>
    <derivirana_varijabla naziv="DomainObject.Predmet.ProtuStrankaListNazivFormated_1">
      <item>Hrvački klub "ANAKONDA"</item>
    </derivirana_varijabla>
  </DomainObject.Predmet.ProtuStrankaListNazivFormated>
  <DomainObject.Predmet.ProtuStrankaListNazivFormatedOIB>
    <izvorni_sadrzaj>
      <item>Hrvački klub "ANAKONDA", OIB 99227442337</item>
    </izvorni_sadrzaj>
    <derivirana_varijabla naziv="DomainObject.Predmet.ProtuStrankaListNazivFormatedOIB_1">
      <item>Hrvački klub "ANAKONDA", OIB 99227442337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2018.</izvorni_sadrzaj>
    <derivirana_varijabla naziv="DomainObject.Datum_1">21.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Hrvački klub "ANAKONDA"</izvorni_sadrzaj>
    <derivirana_varijabla naziv="DomainObject.Predmet.ProtustrankaIDrugi_1">Hrvački klub "ANAKONDA"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Hrvački klub "ANAKONDA", OIB 99227442337, Matije Gupca 17, 10290 Pojatno</izvorni_sadrzaj>
    <derivirana_varijabla naziv="DomainObject.Predmet.ProtustrankaIDrugiAdressOIB_1">Hrvački klub "ANAKONDA", OIB 99227442337, Matije Gupca 17, 10290 Pojatno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Hrvački klub "ANAKONDA"</item>
      <item>FINA Regionalni centar Zagreb</item>
    </izvorni_sadrzaj>
    <derivirana_varijabla naziv="DomainObject.Predmet.SudioniciListNaziv_1">
      <item>Hrvački klub "ANAKONDA"</item>
      <item>FINA Regionalni centar Zagreb</item>
    </derivirana_varijabla>
  </DomainObject.Predmet.SudioniciListNaziv>
  <DomainObject.Predmet.SudioniciListAdressOIB>
    <izvorni_sadrzaj>
      <item>Hrvački klub "ANAKONDA", OIB 99227442337, Matije Gupca 17,10290 Pojatno</item>
      <item>FINA Regionalni centar Zagreb, OIB 85821130368, Trg svibanjskih žrtava 1995. br. 1,10000 Zagreb</item>
    </izvorni_sadrzaj>
    <derivirana_varijabla naziv="DomainObject.Predmet.SudioniciListAdressOIB_1">
      <item>Hrvački klub "ANAKONDA", OIB 99227442337, Matije Gupca 17,10290 Pojatno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99227442337</item>
      <item>, OIB 85821130368</item>
    </izvorni_sadrzaj>
    <derivirana_varijabla naziv="DomainObject.Predmet.SudioniciListNazivOIB_1">
      <item>, OIB 99227442337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00A64C-2BE2-43CC-A21B-04C8A0022E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386</properties:Words>
  <properties:Characters>2131</properties:Characters>
  <properties:Lines>46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2018-05-21T06:24:00Z</dcterms:created>
  <dc:creator>Snježana Andrijanić</dc:creator>
  <cp:lastModifiedBy>Gordana Harc</cp:lastModifiedBy>
  <cp:lastPrinted>2018-05-21T06:22:00Z</cp:lastPrinted>
  <dcterms:modified xmlns:xsi="http://www.w3.org/2001/XMLSchema-instance" xsi:type="dcterms:W3CDTF">2018-05-21T08:25:00Z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- 355-18 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