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5161" w14:paraId="bd15161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74D06">
        <w:rPr>
          <w:rFonts w:hAnsi="Times New Roman" w:ascii="Times New Roman"/>
          <w:szCs w:val="24"/>
          <w:lang w:val="hr-HR"/>
        </w:rPr>
        <w:t xml:space="preserve"> </w:t>
      </w:r>
      <w:r w:rsidR="003E1689" w:rsidRPr="005141D7">
        <w:rPr>
          <w:rFonts w:hAnsi="Times New Roman" w:ascii="Times New Roman"/>
        </w:rPr>
        <w:t>DUGA TREPAVICA j.d.o.o. za trgovinu i usluge, Zaprešić, Trg žrtava fašizma 8, OIB:54277962073</w:t>
      </w:r>
      <w:r w:rsidR="003E1689">
        <w:rPr>
          <w:rFonts w:hAnsi="Times New Roman" w:ascii="Times New Roman"/>
        </w:rPr>
        <w:t xml:space="preserve">, </w:t>
      </w:r>
      <w:r w:rsidR="00B8136A" w:rsidRPr="00B8136A">
        <w:rPr>
          <w:rFonts w:hAnsi="Times New Roman" w:ascii="Times New Roman"/>
        </w:rPr>
        <w:t xml:space="preserve">dana </w:t>
      </w:r>
      <w:r w:rsidR="007309B5">
        <w:rPr>
          <w:rFonts w:hAnsi="Times New Roman" w:ascii="Times New Roman"/>
        </w:rPr>
        <w:t>11</w:t>
      </w:r>
      <w:r w:rsidR="00B8136A" w:rsidRPr="00B8136A">
        <w:rPr>
          <w:rFonts w:hAnsi="Times New Roman" w:ascii="Times New Roman"/>
        </w:rPr>
        <w:t>. srpnja 2016. godine</w:t>
      </w:r>
    </w:p>
    <w:p w:rsidRDefault="007309B5" w:rsidP="00997BA9" w:rsidR="007309B5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E168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3E1689">
        <w:rPr>
          <w:rFonts w:hAnsi="Times New Roman" w:ascii="Times New Roman"/>
          <w:szCs w:val="24"/>
          <w:lang w:val="hr-HR"/>
        </w:rPr>
        <w:t xml:space="preserve"> Merita Idrizi, Zaprešić, Trg žrtava fašizma 8, OIB </w:t>
      </w:r>
      <w:r w:rsidR="003E1689" w:rsidRPr="003E1689">
        <w:rPr>
          <w:rFonts w:hAnsi="Times New Roman" w:ascii="Times New Roman"/>
          <w:szCs w:val="24"/>
          <w:lang w:val="hr-HR"/>
        </w:rPr>
        <w:t>72991879191</w:t>
      </w:r>
      <w:r w:rsidR="00B137C5">
        <w:rPr>
          <w:rFonts w:hAnsi="Times New Roman" w:ascii="Times New Roman"/>
          <w:szCs w:val="24"/>
          <w:lang w:val="hr-HR"/>
        </w:rPr>
        <w:t xml:space="preserve">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3E1689">
        <w:rPr>
          <w:rFonts w:hAnsi="Times New Roman" w:ascii="Times New Roman"/>
          <w:lang w:val="hr-HR"/>
        </w:rPr>
        <w:t>7547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1D01B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1D01B0" w:rsidP="00492E13" w:rsidR="001D01B0">
      <w:pPr>
        <w:jc w:val="center"/>
      </w:pPr>
    </w:p>
    <w:p w:rsidRDefault="001D01B0" w:rsidP="002152A3" w:rsidR="001D01B0" w:rsidRPr="001D01B0">
      <w:pPr>
        <w:jc w:val="right"/>
        <w:rPr>
          <w:rFonts w:hAnsi="Times New Roman" w:ascii="Times New Roman"/>
        </w:rPr>
      </w:pPr>
      <w:r w:rsidRPr="001D01B0">
        <w:rPr>
          <w:rFonts w:hAnsi="Times New Roman" w:ascii="Times New Roman"/>
        </w:rPr>
        <w:t>za točnost otpravka</w:t>
      </w:r>
    </w:p>
    <w:p w:rsidRDefault="001D01B0" w:rsidP="002152A3" w:rsidR="001D01B0" w:rsidRPr="001D01B0">
      <w:pPr>
        <w:jc w:val="right"/>
        <w:rPr>
          <w:rFonts w:hAnsi="Times New Roman" w:ascii="Times New Roman"/>
        </w:rPr>
      </w:pPr>
      <w:r w:rsidRPr="001D01B0">
        <w:rPr>
          <w:rFonts w:hAnsi="Times New Roman" w:ascii="Times New Roman"/>
        </w:rPr>
        <w:t>ovlašteni službenik</w:t>
      </w:r>
    </w:p>
    <w:p w:rsidRDefault="001D01B0" w:rsidP="002152A3" w:rsidR="001D01B0" w:rsidRPr="001D01B0">
      <w:pPr>
        <w:jc w:val="right"/>
        <w:rPr>
          <w:rFonts w:hAnsi="Times New Roman" w:ascii="Times New Roman"/>
        </w:rPr>
      </w:pPr>
      <w:r w:rsidRPr="001D01B0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01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E1689">
      <w:rPr>
        <w:rFonts w:hAnsi="Times New Roman" w:ascii="Times New Roman"/>
        <w:lang w:val="hr-HR"/>
      </w:rPr>
      <w:t>7547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E1689">
      <w:rPr>
        <w:rFonts w:hAnsi="Times New Roman" w:ascii="Times New Roman"/>
        <w:lang w:val="hr-HR"/>
      </w:rPr>
      <w:t>7547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01B0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B4D97"/>
    <w:rsid w:val="003E00C6"/>
    <w:rsid w:val="003E1689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09B5"/>
    <w:rsid w:val="00736961"/>
    <w:rsid w:val="00786CBA"/>
    <w:rsid w:val="007A29F9"/>
    <w:rsid w:val="007A2C3C"/>
    <w:rsid w:val="007D7578"/>
    <w:rsid w:val="0080711C"/>
    <w:rsid w:val="0083297C"/>
    <w:rsid w:val="00840E3D"/>
    <w:rsid w:val="00874D06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3340E"/>
    <w:rsid w:val="00A9120D"/>
    <w:rsid w:val="00A95334"/>
    <w:rsid w:val="00AB7883"/>
    <w:rsid w:val="00AF2608"/>
    <w:rsid w:val="00AF40B4"/>
    <w:rsid w:val="00B03169"/>
    <w:rsid w:val="00B137C5"/>
    <w:rsid w:val="00B20E19"/>
    <w:rsid w:val="00B22146"/>
    <w:rsid w:val="00B2526F"/>
    <w:rsid w:val="00B27187"/>
    <w:rsid w:val="00B27B39"/>
    <w:rsid w:val="00B36B44"/>
    <w:rsid w:val="00B8136A"/>
    <w:rsid w:val="00B94B63"/>
    <w:rsid w:val="00BA0654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1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1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1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1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1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1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1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1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7547</izvorni_sadrzaj>
    <derivirana_varijabla naziv="DomainObject.Predmet.Broj_1">7547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St-7547/2015</izvorni_sadrzaj>
    <derivirana_varijabla naziv="DomainObject.Predmet.OznakaBroj_1">St-7547/2015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TREPAVICA j.d.o.o. zastupanog po punomoćniku MERITA IDRIZI</izvorni_sadrzaj>
    <derivirana_varijabla naziv="DomainObject.Predmet.ProtustrankaFormated_1">  DUGA TREPAVICA j.d.o.o. zastupanog po punomoćniku MERITA IDRIZI</derivirana_varijabla>
  </DomainObject.Predmet.ProtustrankaFormated>
  <DomainObject.Predmet.ProtustrankaFormatedOIB>
    <izvorni_sadrzaj>  DUGA TREPAVICA j.d.o.o., OIB 54277962073 zastupanog po punomoćniku MERITA IDRIZI</izvorni_sadrzaj>
    <derivirana_varijabla naziv="DomainObject.Predmet.ProtustrankaFormatedOIB_1">  DUGA TREPAVICA j.d.o.o., OIB 54277962073 zastupanog po punomoćniku MERITA IDRIZI</derivirana_varijabla>
  </DomainObject.Predmet.ProtustrankaFormatedOIB>
  <DomainObject.Predmet.ProtustrankaFormatedWithAdress>
    <izvorni_sadrzaj> DUGA TREPAVICA j.d.o.o., Trg žrtava fašizma 8, 10290 Zaprešić zastupanog po punomoćniku MERITA IDRIZI</izvorni_sadrzaj>
    <derivirana_varijabla naziv="DomainObject.Predmet.ProtustrankaFormatedWithAdress_1"> DUGA TREPAVICA j.d.o.o., Trg žrtava fašizma 8, 10290 Zaprešić zastupanog po punomoćniku MERITA IDRIZI</derivirana_varijabla>
  </DomainObject.Predmet.ProtustrankaFormatedWithAdress>
  <DomainObject.Predmet.ProtustrankaFormatedWithAdressOIB>
    <izvorni_sadrzaj> DUGA TREPAVICA j.d.o.o., OIB 54277962073, Trg žrtava fašizma 8, 10290 Zaprešić zastupanog po punomoćniku MERITA IDRIZI</izvorni_sadrzaj>
    <derivirana_varijabla naziv="DomainObject.Predmet.ProtustrankaFormatedWithAdressOIB_1"> DUGA TREPAVICA j.d.o.o., OIB 54277962073, Trg žrtava fašizma 8, 10290 Zaprešić zastupanog po punomoćniku MERITA IDRIZI</derivirana_varijabla>
  </DomainObject.Predmet.ProtustrankaFormatedWithAdressOIB>
  <DomainObject.Predmet.ProtustrankaWithAdress>
    <izvorni_sadrzaj>DUGA TREPAVICA j.d.o.o. Trg žrtava fašizma 8, 10290 Zaprešić</izvorni_sadrzaj>
    <derivirana_varijabla naziv="DomainObject.Predmet.ProtustrankaWithAdress_1">DUGA TREPAVICA j.d.o.o. Trg žrtava fašizma 8, 10290 Zaprešić</derivirana_varijabla>
  </DomainObject.Predmet.ProtustrankaWithAdress>
  <DomainObject.Predmet.ProtustrankaWithAdressOIB>
    <izvorni_sadrzaj>DUGA TREPAVICA j.d.o.o., OIB 54277962073, Trg žrtava fašizma 8, 10290 Zaprešić</izvorni_sadrzaj>
    <derivirana_varijabla naziv="DomainObject.Predmet.ProtustrankaWithAdressOIB_1">DUGA TREPAVICA j.d.o.o., OIB 54277962073, Trg žrtava fašizma 8, 10290 Zaprešić</derivirana_varijabla>
  </DomainObject.Predmet.ProtustrankaWithAdressOIB>
  <DomainObject.Predmet.ProtustrankaNazivFormated>
    <izvorni_sadrzaj>DUGA TREPAVICA j.d.o.o.</izvorni_sadrzaj>
    <derivirana_varijabla naziv="DomainObject.Predmet.ProtustrankaNazivFormated_1">DUGA TREPAVICA j.d.o.o.</derivirana_varijabla>
  </DomainObject.Predmet.ProtustrankaNazivFormated>
  <DomainObject.Predmet.ProtustrankaNazivFormatedOIB>
    <izvorni_sadrzaj>DUGA TREPAVICA j.d.o.o., OIB 54277962073</izvorni_sadrzaj>
    <derivirana_varijabla naziv="DomainObject.Predmet.ProtustrankaNazivFormatedOIB_1">DUGA TREPAVICA j.d.o.o., OIB 54277962073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TREPAVICA j.d.o.o. zastupanog po punomoćniku MERITA IDRIZI</item>
    </izvorni_sadrzaj>
    <derivirana_varijabla naziv="DomainObject.Predmet.ProtuStrankaListFormated_1">
      <item>DUGA TREPAVICA j.d.o.o. zastupanog po punomoćniku MERITA IDRIZI</item>
    </derivirana_varijabla>
  </DomainObject.Predmet.ProtuStrankaListFormated>
  <DomainObject.Predmet.ProtuStrankaListFormatedOIB>
    <izvorni_sadrzaj>
      <item>DUGA TREPAVICA j.d.o.o., OIB 54277962073 zastupanog po punomoćniku MERITA IDRIZI</item>
    </izvorni_sadrzaj>
    <derivirana_varijabla naziv="DomainObject.Predmet.ProtuStrankaListFormatedOIB_1">
      <item>DUGA TREPAVICA j.d.o.o., OIB 54277962073 zastupanog po punomoćniku MERITA IDRIZI</item>
    </derivirana_varijabla>
  </DomainObject.Predmet.ProtuStrankaListFormatedOIB>
  <DomainObject.Predmet.ProtuStrankaListFormatedWithAdress>
    <izvorni_sadrzaj>
      <item>DUGA TREPAVICA j.d.o.o., Trg žrtava fašizma 8, 10290 Zaprešić zastupanog po punomoćniku MERITA IDRIZI</item>
    </izvorni_sadrzaj>
    <derivirana_varijabla naziv="DomainObject.Predmet.ProtuStrankaListFormatedWithAdress_1">
      <item>DUGA TREPAVICA j.d.o.o., Trg žrtava fašizma 8, 10290 Zaprešić zastupanog po punomoćniku MERITA IDRIZI</item>
    </derivirana_varijabla>
  </DomainObject.Predmet.ProtuStrankaListFormatedWithAdress>
  <DomainObject.Predmet.ProtuStrankaListFormatedWithAdressOIB>
    <izvorni_sadrzaj>
      <item>DUGA TREPAVICA j.d.o.o., OIB 54277962073, Trg žrtava fašizma 8, 10290 Zaprešić zastupanog po punomoćniku MERITA IDRIZI</item>
    </izvorni_sadrzaj>
    <derivirana_varijabla naziv="DomainObject.Predmet.ProtuStrankaListFormatedWithAdressOIB_1">
      <item>DUGA TREPAVICA j.d.o.o., OIB 54277962073, Trg žrtava fašizma 8, 10290 Zaprešić zastupanog po punomoćniku MERITA IDRIZI</item>
    </derivirana_varijabla>
  </DomainObject.Predmet.ProtuStrankaListFormatedWithAdressOIB>
  <DomainObject.Predmet.ProtuStrankaListNazivFormated>
    <izvorni_sadrzaj>
      <item>DUGA TREPAVICA j.d.o.o.</item>
    </izvorni_sadrzaj>
    <derivirana_varijabla naziv="DomainObject.Predmet.ProtuStrankaListNazivFormated_1">
      <item>DUGA TREPAVICA j.d.o.o.</item>
    </derivirana_varijabla>
  </DomainObject.Predmet.ProtuStrankaListNazivFormated>
  <DomainObject.Predmet.ProtuStrankaListNazivFormatedOIB>
    <izvorni_sadrzaj>
      <item>DUGA TREPAVICA j.d.o.o., OIB 54277962073</item>
    </izvorni_sadrzaj>
    <derivirana_varijabla naziv="DomainObject.Predmet.ProtuStrankaListNazivFormatedOIB_1">
      <item>DUGA TREPAVICA j.d.o.o., OIB 54277962073</item>
    </derivirana_varijabla>
  </DomainObject.Predmet.ProtuStrankaListNazivFormatedOIB>
  <DomainObject.Predmet.OstaliListFormated>
    <izvorni_sadrzaj>
      <item>MERITA IDRIZI punomoćnik sudionika u postupku DUGA TREPAVICA j.d.o.o.</item>
    </izvorni_sadrzaj>
    <derivirana_varijabla naziv="DomainObject.Predmet.OstaliListFormated_1">
      <item>MERITA IDRIZI punomoćnik sudionika u postupku DUGA TREPAVICA j.d.o.o.</item>
    </derivirana_varijabla>
  </DomainObject.Predmet.OstaliListFormated>
  <DomainObject.Predmet.OstaliListFormatedOIB>
    <izvorni_sadrzaj>
      <item>MERITA IDRIZI, OIB 72991879191 punomoćnik sudionika u postupku DUGA TREPAVICA j.d.o.o.</item>
    </izvorni_sadrzaj>
    <derivirana_varijabla naziv="DomainObject.Predmet.OstaliListFormatedOIB_1">
      <item>MERITA IDRIZI, OIB 72991879191 punomoćnik sudionika u postupku DUGA TREPAVICA j.d.o.o.</item>
    </derivirana_varijabla>
  </DomainObject.Predmet.OstaliListFormatedOIB>
  <DomainObject.Predmet.OstaliListFormatedWithAdress>
    <izvorni_sadrzaj>
      <item>MERITA IDRIZI, TRG ŽRTAVA FAŠIZMA 8, 10290 Zaprešić punomoćnik sudionika u postupku DUGA TREPAVICA j.d.o.o.</item>
    </izvorni_sadrzaj>
    <derivirana_varijabla naziv="DomainObject.Predmet.OstaliListFormatedWithAdress_1">
      <item>MERITA IDRIZI, TRG ŽRTAVA FAŠIZMA 8, 10290 Zaprešić punomoćnik sudionika u postupku DUGA TREPAVICA j.d.o.o.</item>
    </derivirana_varijabla>
  </DomainObject.Predmet.OstaliListFormatedWithAdress>
  <DomainObject.Predmet.OstaliListFormatedWithAdressOIB>
    <izvorni_sadrzaj>
      <item>MERITA IDRIZI, OIB 72991879191, TRG ŽRTAVA FAŠIZMA 8, 10290 Zaprešić punomoćnik sudionika u postupku DUGA TREPAVICA j.d.o.o.</item>
    </izvorni_sadrzaj>
    <derivirana_varijabla naziv="DomainObject.Predmet.OstaliListFormatedWithAdressOIB_1">
      <item>MERITA IDRIZI, OIB 72991879191, TRG ŽRTAVA FAŠIZMA 8, 10290 Zaprešić punomoćnik sudionika u postupku DUGA TREPAVICA j.d.o.o.</item>
    </derivirana_varijabla>
  </DomainObject.Predmet.OstaliListFormatedWithAdressOIB>
  <DomainObject.Predmet.OstaliListNazivFormated>
    <izvorni_sadrzaj>
      <item>MERITA IDRIZI</item>
    </izvorni_sadrzaj>
    <derivirana_varijabla naziv="DomainObject.Predmet.OstaliListNazivFormated_1">
      <item>MERITA IDRIZI</item>
    </derivirana_varijabla>
  </DomainObject.Predmet.OstaliListNazivFormated>
  <DomainObject.Predmet.OstaliListNazivFormatedOIB>
    <izvorni_sadrzaj>
      <item>MERITA IDRIZI, OIB 72991879191</item>
    </izvorni_sadrzaj>
    <derivirana_varijabla naziv="DomainObject.Predmet.OstaliListNazivFormatedOIB_1">
      <item>MERITA IDRIZI, OIB 72991879191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TREPAVICA j.d.o.o.</izvorni_sadrzaj>
    <derivirana_varijabla naziv="DomainObject.Predmet.ProtustrankaIDrugi_1">DUGA TREPAVICA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TREPAVICA j.d.o.o., OIB 54277962073, Trg žrtava fašizma 8, 10290 Zaprešić</izvorni_sadrzaj>
    <derivirana_varijabla naziv="DomainObject.Predmet.ProtustrankaIDrugiAdressOIB_1">DUGA TREPAVICA j.d.o.o., OIB 54277962073,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TREPAVICA j.d.o.o.</item>
      <item>MERITA IDRIZI</item>
    </izvorni_sadrzaj>
    <derivirana_varijabla naziv="DomainObject.Predmet.SudioniciListNaziv_1">
      <item>FINA Regionalni centar Zagreb</item>
      <item>DUGA TREPAVICA j.d.o.o.</item>
      <item>MERITA IDRIZI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izvorni_sadrzaj>
    <derivirana_varijabla naziv="DomainObject.Predmet.SudioniciListAdressOIB_1"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54277962073</item>
      <item>, OIB 72991879191</item>
    </izvorni_sadrzaj>
    <derivirana_varijabla naziv="DomainObject.Predmet.SudioniciListNazivOIB_1">
      <item>, OIB 85821130368</item>
      <item>, OIB 54277962073</item>
      <item>, OIB 72991879191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5CAC1-8B2C-4049-AEA0-02382EC91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2464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2016-07-11T11:26:00Z</dcterms:created>
  <dc:creator>Sudsko vijeæe</dc:creator>
  <cp:lastModifiedBy>Višnja Svečak</cp:lastModifiedBy>
  <cp:lastPrinted>2016-07-11T11:31:00Z</cp:lastPrinted>
  <dcterms:modified xmlns:xsi="http://www.w3.org/2001/XMLSchema-instance" xsi:type="dcterms:W3CDTF">2016-07-11T11:31:00Z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