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25ac" w14:paraId="9a625ac" w:rsidRDefault="006C537E" w:rsidP="006C537E" w:rsidR="006C537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37E" w:rsidP="006C537E" w:rsidR="006C537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C537E" w:rsidP="006C537E" w:rsidR="006C537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C537E" w:rsidP="006C537E" w:rsidR="006C537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C537E" w:rsidP="006C537E" w:rsidR="006C537E"/>
    <w:p w:rsidRDefault="006C537E" w:rsidP="006C537E" w:rsidR="006C537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C537E" w:rsidP="006C537E" w:rsidR="006C537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C537E" w:rsidP="006C537E" w:rsidR="006C537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9756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Uvala Scott d. o. o. Umag, Murinska 11 B, OIB </w:t>
      </w:r>
      <w:r w:rsidRPr="006C537E">
        <w:rPr>
          <w:rFonts w:cs="Times New Roman" w:eastAsia="Times New Roman"/>
          <w:szCs w:val="24"/>
          <w:lang w:eastAsia="hr-HR"/>
        </w:rPr>
        <w:t>89848026475</w:t>
      </w:r>
      <w:r>
        <w:rPr>
          <w:rFonts w:cs="Times New Roman" w:eastAsia="Times New Roman"/>
          <w:szCs w:val="24"/>
          <w:lang w:eastAsia="hr-HR"/>
        </w:rPr>
        <w:t>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C537E" w:rsidP="006C537E" w:rsidR="006C537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C537E" w:rsidP="006C537E" w:rsidR="006C537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C537E" w:rsidP="006C537E" w:rsidR="006C537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Uvala Scott d. o. o. Umag, Murinska 11 B, OIB </w:t>
      </w:r>
      <w:r w:rsidRPr="006C537E">
        <w:rPr>
          <w:rFonts w:cs="Times New Roman" w:eastAsia="Times New Roman"/>
          <w:szCs w:val="24"/>
          <w:lang w:eastAsia="hr-HR"/>
        </w:rPr>
        <w:t>89848026475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Uvala Scott d. o. o. Umag.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1929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89.568,80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C537E" w:rsidP="006C537E" w:rsidR="006C537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C537E" w:rsidP="006C537E" w:rsidR="006C537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C537E" w:rsidP="006C537E" w:rsidR="006C537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C537E" w:rsidP="006C537E" w:rsidR="006C537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C537E" w:rsidP="006C537E" w:rsidR="006C537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C537E" w:rsidP="006C537E" w:rsidR="006C537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C537E" w:rsidP="006C537E" w:rsidR="006C537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C537E" w:rsidP="006C537E" w:rsidR="006C537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C537E" w:rsidP="006C537E" w:rsidR="006C537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>
      <w:pPr>
        <w:tabs>
          <w:tab w:pos="4116" w:val="left"/>
        </w:tabs>
      </w:pPr>
    </w:p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 w:rsidRPr="00D05CA9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6C537E" w:rsidP="006C537E" w:rsidR="006C537E"/>
    <w:p w:rsidRDefault="000A0BD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431" w:rsidP="006C537E" w:rsidR="00EE6431">
      <w:r>
        <w:separator/>
      </w:r>
    </w:p>
  </w:endnote>
  <w:endnote w:id="0" w:type="continuationSeparator">
    <w:p w:rsidRDefault="00EE6431" w:rsidP="006C537E" w:rsidR="00EE6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431" w:rsidP="006C537E" w:rsidR="00EE6431">
      <w:r>
        <w:separator/>
      </w:r>
    </w:p>
  </w:footnote>
  <w:footnote w:id="0" w:type="continuationSeparator">
    <w:p w:rsidRDefault="00EE6431" w:rsidP="006C537E" w:rsidR="00EE6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431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A0BD0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6C537E">
      <w:t>303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431" w:rsidP="00A81E97" w:rsidR="00A81E97">
    <w:pPr>
      <w:pStyle w:val="Zaglavlje"/>
      <w:jc w:val="right"/>
    </w:pPr>
    <w:r>
      <w:t>11 St-30</w:t>
    </w:r>
    <w:r w:rsidR="006C537E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2E90"/>
    <w:rsid w:val="000A0BD0"/>
    <w:rsid w:val="00104554"/>
    <w:rsid w:val="006C537E"/>
    <w:rsid w:val="007D2E90"/>
    <w:rsid w:val="009A6044"/>
    <w:rsid w:val="00BF033F"/>
    <w:rsid w:val="00EE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37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53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53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3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3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53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537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5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55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5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5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37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53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53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3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3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53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537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5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55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5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5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St-303/2015-3</izvorni_sadrzaj>
    <derivirana_varijabla naziv="DomainObject.Oznaka_1">St-303/2015-3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St-303/2015-3</izvorni_sadrzaj>
    <derivirana_varijabla naziv="DomainObject.PoslovniBrojDokumenta_1">St-303/2015-3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Uvala Scott d.o.o. UMAG</item>
    </izvorni_sadrzaj>
    <derivirana_varijabla naziv="DomainObject.Predmet.SudioniciListNaziv_1">
      <item>FINANCIJSKA AGENCIJA, RC RIJEKA, PODRUŽNICA PULA, PULA</item>
      <item>Uvala Scott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Uvala Scott d.o.o. UMAG, OIB 89848026475, Murinska 11 B,52470 Umag</item>
    </izvorni_sadrzaj>
    <derivirana_varijabla naziv="DomainObject.Predmet.SudioniciListAdressOIB_1">
      <item>FINANCIJSKA AGENCIJA, RC RIJEKA, PODRUŽNICA PULA, PULA, OIB 85821130368, Giardini 5,52100 Pula</item>
      <item>Uvala Scott d.o.o. UMAG, OIB 89848026475, Murinska 11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89848026475</item>
    </izvorni_sadrzaj>
    <derivirana_varijabla naziv="DomainObject.Predmet.SudioniciListNazivOIB_1">
      <item>, OIB 85821130368</item>
      <item>, OIB 89848026475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1976</properties:Characters>
  <properties:Lines>88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2015-11-23T09:03:00Z</dcterms:created>
  <dc:creator>Mihaela Kaligari</dc:creator>
  <dc:description/>
  <cp:keywords/>
  <cp:lastModifiedBy>Ana Jeromela</cp:lastModifiedBy>
  <cp:lastPrinted>2015-11-30T07:48:00Z</cp:lastPrinted>
  <dcterms:modified xmlns:xsi="http://www.w3.org/2001/XMLSchema-instance" xsi:type="dcterms:W3CDTF">2015-11-30T07:48:00Z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