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b642" w14:paraId="c6eb642" w:rsidRDefault="006A2D28" w:rsidP="006A2D28" w:rsidR="006A2D28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6A2D28" w:rsidP="006A2D28" w:rsidR="006A2D2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6A2D28" w:rsidP="006A2D28" w:rsidR="006A2D2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6A2D28" w:rsidP="006A2D28" w:rsidR="006A2D2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947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6A2D28" w:rsidP="006A2D28" w:rsidR="006A2D28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6A2D28" w:rsidP="006A2D28" w:rsidR="006A2D28" w:rsidRPr="00ED131D">
      <w:pPr>
        <w:jc w:val="both"/>
        <w:rPr>
          <w:sz w:val="23"/>
          <w:szCs w:val="23"/>
        </w:rPr>
      </w:pPr>
    </w:p>
    <w:p w:rsidRDefault="006A2D28" w:rsidP="006A2D28" w:rsidR="006A2D28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6A2D28" w:rsidP="006A2D28" w:rsidR="006A2D28" w:rsidRPr="00ED131D">
      <w:pPr>
        <w:rPr>
          <w:sz w:val="23"/>
          <w:szCs w:val="23"/>
        </w:rPr>
      </w:pPr>
    </w:p>
    <w:p w:rsidRDefault="006A2D28" w:rsidP="006A2D28" w:rsidR="006A2D2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6A2D28" w:rsidP="006A2D28" w:rsidR="006A2D28" w:rsidRPr="00ED131D">
      <w:pPr>
        <w:rPr>
          <w:sz w:val="23"/>
          <w:szCs w:val="23"/>
        </w:rPr>
      </w:pPr>
    </w:p>
    <w:p w:rsidRDefault="006A2D28" w:rsidP="006A2D28" w:rsidR="006A2D28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A.S. LEBEN j.d.o.o. Pula, Jeromelina 27, OIB: 12051853615</w:t>
      </w:r>
      <w:r w:rsidRPr="007D009E">
        <w:rPr>
          <w:sz w:val="23"/>
          <w:szCs w:val="23"/>
        </w:rPr>
        <w:t xml:space="preserve">, </w:t>
      </w:r>
      <w:r w:rsidR="00BF3C6C" w:rsidRPr="00BF3C6C">
        <w:rPr>
          <w:sz w:val="23"/>
          <w:szCs w:val="23"/>
        </w:rPr>
        <w:t>8</w:t>
      </w:r>
      <w:r w:rsidRPr="00BF3C6C">
        <w:rPr>
          <w:sz w:val="23"/>
          <w:szCs w:val="23"/>
        </w:rPr>
        <w:t xml:space="preserve">. studenog </w:t>
      </w:r>
      <w:r w:rsidRPr="007D009E">
        <w:rPr>
          <w:sz w:val="23"/>
          <w:szCs w:val="23"/>
        </w:rPr>
        <w:t xml:space="preserve">2016. </w:t>
      </w:r>
    </w:p>
    <w:p w:rsidRDefault="006A2D28" w:rsidP="006A2D28" w:rsidR="006A2D28" w:rsidRPr="00ED131D">
      <w:pPr>
        <w:jc w:val="both"/>
        <w:rPr>
          <w:sz w:val="23"/>
          <w:szCs w:val="23"/>
        </w:rPr>
      </w:pPr>
    </w:p>
    <w:p w:rsidRDefault="006A2D28" w:rsidP="006A2D28" w:rsidR="006A2D2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6A2D28" w:rsidP="006A2D28" w:rsidR="006A2D28" w:rsidRPr="00ED131D">
      <w:pPr>
        <w:jc w:val="center"/>
        <w:rPr>
          <w:sz w:val="23"/>
          <w:szCs w:val="23"/>
        </w:rPr>
      </w:pPr>
    </w:p>
    <w:p w:rsidRDefault="006A2D28" w:rsidP="006A2D28" w:rsidR="006A2D2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A.S. LEBEN j.d.o.o. Pula, Jeromelina 27, OIB: 12051853615</w:t>
      </w:r>
      <w:r w:rsidRPr="00ED131D">
        <w:rPr>
          <w:sz w:val="23"/>
          <w:szCs w:val="23"/>
        </w:rPr>
        <w:t>.</w:t>
      </w:r>
    </w:p>
    <w:p w:rsidRDefault="006A2D28" w:rsidP="006A2D28" w:rsidR="006A2D28" w:rsidRPr="00ED131D">
      <w:pPr>
        <w:ind w:firstLine="720"/>
        <w:jc w:val="both"/>
        <w:rPr>
          <w:sz w:val="23"/>
          <w:szCs w:val="23"/>
        </w:rPr>
      </w:pPr>
    </w:p>
    <w:p w:rsidRDefault="006A2D28" w:rsidP="006A2D28" w:rsidR="006A2D28" w:rsidRPr="00BF3C6C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BF3C6C" w:rsidRPr="00BF3C6C">
        <w:rPr>
          <w:sz w:val="23"/>
          <w:szCs w:val="23"/>
        </w:rPr>
        <w:t>Ana Glavan Dukić, Rijeka, Brca 18, OIB: 32609326349</w:t>
      </w:r>
      <w:r w:rsidRPr="00BF3C6C">
        <w:rPr>
          <w:sz w:val="23"/>
          <w:szCs w:val="23"/>
        </w:rPr>
        <w:t>.</w:t>
      </w:r>
    </w:p>
    <w:p w:rsidRDefault="006A2D28" w:rsidP="006A2D28" w:rsidR="006A2D28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6A2D28" w:rsidP="006A2D28" w:rsidR="006A2D2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A.S. LEBEN j.d.o.o. Pula, Jeromelina 27, OIB: 12051853615</w:t>
      </w:r>
      <w:r w:rsidRPr="00ED131D">
        <w:rPr>
          <w:sz w:val="23"/>
          <w:szCs w:val="23"/>
        </w:rPr>
        <w:t>.</w:t>
      </w:r>
    </w:p>
    <w:p w:rsidRDefault="006A2D28" w:rsidP="006A2D28" w:rsidR="006A2D28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6A2D28" w:rsidP="006A2D28" w:rsidR="006A2D28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6A2D28" w:rsidP="006A2D28" w:rsidR="006A2D28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6A2D28" w:rsidP="006A2D28" w:rsidR="006A2D28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6A2D28" w:rsidP="006A2D28" w:rsidR="006A2D28" w:rsidRPr="00ED131D">
      <w:pPr>
        <w:jc w:val="both"/>
        <w:rPr>
          <w:bCs w:val="false"/>
          <w:sz w:val="23"/>
          <w:szCs w:val="23"/>
        </w:rPr>
      </w:pPr>
    </w:p>
    <w:p w:rsidRDefault="006A2D28" w:rsidP="006A2D28" w:rsidR="006A2D28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6A2D28" w:rsidP="006A2D28" w:rsidR="006A2D28" w:rsidRPr="00ED131D">
      <w:pPr>
        <w:rPr>
          <w:bCs w:val="false"/>
          <w:sz w:val="23"/>
          <w:szCs w:val="23"/>
        </w:rPr>
      </w:pPr>
    </w:p>
    <w:p w:rsidRDefault="006A2D28" w:rsidP="006A2D28" w:rsidR="006A2D28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947/16-3 od 22. kolovoza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A.S. LEBEN j.d.o.o. Pula, Jeromelina 27, OIB: 12051853615.</w:t>
      </w:r>
    </w:p>
    <w:p w:rsidRDefault="006A2D28" w:rsidP="006A2D28" w:rsidR="006A2D28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29. rujna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6A2D28" w:rsidP="006A2D28" w:rsidR="006A2D28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A2D28" w:rsidP="006A2D28" w:rsidR="006A2D28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St-947/16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30. rujna 2016. </w:t>
      </w:r>
    </w:p>
    <w:p w:rsidRDefault="006A2D28" w:rsidP="006A2D28" w:rsidR="006A2D28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6A2D28" w:rsidP="006A2D28" w:rsidR="006A2D28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6A2D28" w:rsidP="006A2D28" w:rsidR="006A2D28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6A2D28" w:rsidP="006A2D28" w:rsidR="006A2D28" w:rsidRPr="00ED131D">
      <w:pPr>
        <w:jc w:val="center"/>
        <w:rPr>
          <w:sz w:val="23"/>
          <w:szCs w:val="23"/>
        </w:rPr>
      </w:pPr>
    </w:p>
    <w:p w:rsidRDefault="006A2D28" w:rsidP="006A2D28" w:rsidR="006A2D28" w:rsidRPr="00ED131D">
      <w:pPr>
        <w:jc w:val="center"/>
        <w:rPr>
          <w:sz w:val="23"/>
          <w:szCs w:val="23"/>
        </w:rPr>
      </w:pPr>
    </w:p>
    <w:p w:rsidRDefault="006A2D28" w:rsidP="006A2D28" w:rsidR="006A2D28" w:rsidRPr="00ED131D">
      <w:pPr>
        <w:rPr>
          <w:sz w:val="23"/>
          <w:szCs w:val="23"/>
        </w:rPr>
      </w:pPr>
    </w:p>
    <w:p w:rsidRDefault="006A2D28" w:rsidP="006A2D28" w:rsidR="006A2D28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BF3C6C" w:rsidRPr="00BF3C6C">
        <w:rPr>
          <w:sz w:val="23"/>
          <w:szCs w:val="23"/>
        </w:rPr>
        <w:t>8</w:t>
      </w:r>
      <w:r w:rsidRPr="00BF3C6C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6A2D28" w:rsidP="006A2D28" w:rsidR="006A2D28" w:rsidRPr="00ED131D">
      <w:pPr>
        <w:ind w:firstLine="720" w:left="2880"/>
        <w:jc w:val="both"/>
        <w:rPr>
          <w:sz w:val="23"/>
          <w:szCs w:val="23"/>
        </w:rPr>
      </w:pPr>
    </w:p>
    <w:p w:rsidRDefault="006A2D28" w:rsidP="006A2D28" w:rsidR="006A2D28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6A2D28" w:rsidP="006A2D28" w:rsidR="006A2D28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6A2D28" w:rsidP="006A2D28" w:rsidR="006A2D28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6A2D28" w:rsidP="006A2D28" w:rsidR="006A2D28">
      <w:pPr>
        <w:jc w:val="both"/>
        <w:rPr>
          <w:sz w:val="23"/>
          <w:szCs w:val="23"/>
        </w:rPr>
      </w:pPr>
    </w:p>
    <w:p w:rsidRDefault="006A2D28" w:rsidP="006A2D28" w:rsidR="006A2D28" w:rsidRPr="00ED131D">
      <w:pPr>
        <w:jc w:val="both"/>
        <w:rPr>
          <w:sz w:val="23"/>
          <w:szCs w:val="23"/>
        </w:rPr>
      </w:pPr>
    </w:p>
    <w:p w:rsidRDefault="006A2D28" w:rsidP="006A2D28" w:rsidR="006A2D28" w:rsidRPr="00ED131D">
      <w:pPr>
        <w:jc w:val="both"/>
        <w:rPr>
          <w:sz w:val="23"/>
          <w:szCs w:val="23"/>
        </w:rPr>
      </w:pPr>
    </w:p>
    <w:p w:rsidRDefault="006A2D28" w:rsidP="006A2D28" w:rsidR="006A2D28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6A2D28" w:rsidP="006A2D28" w:rsidR="006A2D2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6A2D28" w:rsidP="006A2D28" w:rsidR="006A2D28" w:rsidRPr="00EA6F91">
      <w:pPr>
        <w:jc w:val="both"/>
        <w:rPr>
          <w:sz w:val="23"/>
          <w:szCs w:val="23"/>
        </w:rPr>
      </w:pPr>
    </w:p>
    <w:p w:rsidRDefault="006A2D28" w:rsidP="006A2D28" w:rsidR="006A2D2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6A2D28" w:rsidP="006A2D28" w:rsidR="006A2D2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A.S. LEBEN j.d.o.o. Pula, Jeromelina 27</w:t>
      </w:r>
    </w:p>
    <w:p w:rsidRDefault="006A2D28" w:rsidP="006A2D28" w:rsidR="006A2D28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BF3C6C" w:rsidRPr="00BF3C6C">
        <w:rPr>
          <w:sz w:val="23"/>
          <w:szCs w:val="23"/>
        </w:rPr>
        <w:t>Ana Glavan Dukić, Rijeka, Brca 18</w:t>
      </w:r>
    </w:p>
    <w:p w:rsidRDefault="006A2D28" w:rsidP="006A2D28" w:rsidR="006A2D2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6A2D28" w:rsidP="006A2D28" w:rsidR="006A2D2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6A2D28" w:rsidP="006A2D28" w:rsidR="006A2D2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6A2D28" w:rsidP="006A2D28" w:rsidR="006A2D2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6A2D28" w:rsidP="006A2D28" w:rsidR="006A2D28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6A2D28" w:rsidP="006A2D28" w:rsidR="006A2D28"/>
    <w:p w:rsidRDefault="005F555B" w:rsidR="005F555B"/>
    <w:sectPr w:rsidSect="004523B8" w:rsidR="005F555B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D28" w:rsidP="006A2D28" w:rsidR="006A2D28">
      <w:r>
        <w:separator/>
      </w:r>
    </w:p>
  </w:endnote>
  <w:endnote w:id="0" w:type="continuationSeparator">
    <w:p w:rsidRDefault="006A2D28" w:rsidP="006A2D28" w:rsidR="006A2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D28" w:rsidP="006A2D28" w:rsidR="006A2D28">
      <w:r>
        <w:separator/>
      </w:r>
    </w:p>
  </w:footnote>
  <w:footnote w:id="0" w:type="continuationSeparator">
    <w:p w:rsidRDefault="006A2D28" w:rsidP="006A2D28" w:rsidR="006A2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A2D28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1BC4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947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6-9</w:t>
        </w:r>
      </w:p>
    </w:sdtContent>
  </w:sdt>
  <w:p w:rsidRDefault="00531BC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D2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28"/>
    <w:rsid w:val="00531BC4"/>
    <w:rsid w:val="005F555B"/>
    <w:rsid w:val="006A2D28"/>
    <w:rsid w:val="00B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D2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D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2D2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D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D2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2D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2D2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BC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BC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BC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BC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D2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D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2D2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D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D2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2D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2D2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BC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BC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BC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BC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A.S. LEBEN j.d.o.o. PULA</izvorni_sadrzaj>
    <derivirana_varijabla naziv="DomainObject.Predmet.ProtustrankaFormated_1">  A.S. LEBEN j.d.o.o. PULA</derivirana_varijabla>
  </DomainObject.Predmet.ProtustrankaFormated>
  <DomainObject.Predmet.ProtustrankaFormatedOIB>
    <izvorni_sadrzaj>  A.S. LEBEN j.d.o.o. PULA, OIB 12051853615</izvorni_sadrzaj>
    <derivirana_varijabla naziv="DomainObject.Predmet.ProtustrankaFormatedOIB_1">  A.S. LEBEN j.d.o.o. PULA, OIB 12051853615</derivirana_varijabla>
  </DomainObject.Predmet.ProtustrankaFormatedOIB>
  <DomainObject.Predmet.ProtustrankaFormatedWithAdress>
    <izvorni_sadrzaj> A.S. LEBEN j.d.o.o. PULA, Jeromelina 27, 52100 Pula</izvorni_sadrzaj>
    <derivirana_varijabla naziv="DomainObject.Predmet.ProtustrankaFormatedWithAdress_1"> A.S. LEBEN j.d.o.o. PULA, Jeromelina 27, 52100 Pula</derivirana_varijabla>
  </DomainObject.Predmet.ProtustrankaFormatedWithAdress>
  <DomainObject.Predmet.ProtustrankaFormatedWithAdressOIB>
    <izvorni_sadrzaj> A.S. LEBEN j.d.o.o. PULA, OIB 12051853615, Jeromelina 27, 52100 Pula</izvorni_sadrzaj>
    <derivirana_varijabla naziv="DomainObject.Predmet.ProtustrankaFormatedWithAdressOIB_1"> A.S. LEBEN j.d.o.o. PULA, OIB 12051853615, Jeromelina 27, 52100 Pula</derivirana_varijabla>
  </DomainObject.Predmet.ProtustrankaFormatedWithAdressOIB>
  <DomainObject.Predmet.ProtustrankaWithAdress>
    <izvorni_sadrzaj>A.S. LEBEN j.d.o.o. PULA Jeromelina 27, 52100 Pula</izvorni_sadrzaj>
    <derivirana_varijabla naziv="DomainObject.Predmet.ProtustrankaWithAdress_1">A.S. LEBEN j.d.o.o. PULA Jeromelina 27, 52100 Pula</derivirana_varijabla>
  </DomainObject.Predmet.ProtustrankaWithAdress>
  <DomainObject.Predmet.ProtustrankaWithAdressOIB>
    <izvorni_sadrzaj>A.S. LEBEN j.d.o.o. PULA, OIB 12051853615, Jeromelina 27, 52100 Pula</izvorni_sadrzaj>
    <derivirana_varijabla naziv="DomainObject.Predmet.ProtustrankaWithAdressOIB_1">A.S. LEBEN j.d.o.o. PULA, OIB 12051853615, Jeromelina 27, 52100 Pula</derivirana_varijabla>
  </DomainObject.Predmet.ProtustrankaWithAdressOIB>
  <DomainObject.Predmet.ProtustrankaNazivFormated>
    <izvorni_sadrzaj>A.S. LEBEN j.d.o.o. PULA</izvorni_sadrzaj>
    <derivirana_varijabla naziv="DomainObject.Predmet.ProtustrankaNazivFormated_1">A.S. LEBEN j.d.o.o. PULA</derivirana_varijabla>
  </DomainObject.Predmet.ProtustrankaNazivFormated>
  <DomainObject.Predmet.ProtustrankaNazivFormatedOIB>
    <izvorni_sadrzaj>A.S. LEBEN j.d.o.o. PULA, OIB 12051853615</izvorni_sadrzaj>
    <derivirana_varijabla naziv="DomainObject.Predmet.ProtustrankaNazivFormatedOIB_1">A.S. LEBEN j.d.o.o. PULA, OIB 12051853615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85355.26</izvorni_sadrzaj>
    <derivirana_varijabla naziv="DomainObject.Predmet.TrenutnaVrijednost_1">85355.26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A.S. LEBEN j.d.o.o. PULA</item>
    </izvorni_sadrzaj>
    <derivirana_varijabla naziv="DomainObject.Predmet.ProtuStrankaListFormated_1">
      <item>A.S. LEBEN j.d.o.o. PULA</item>
    </derivirana_varijabla>
  </DomainObject.Predmet.ProtuStrankaListFormated>
  <DomainObject.Predmet.ProtuStrankaListFormatedOIB>
    <izvorni_sadrzaj>
      <item>A.S. LEBEN j.d.o.o. PULA, OIB 12051853615</item>
    </izvorni_sadrzaj>
    <derivirana_varijabla naziv="DomainObject.Predmet.ProtuStrankaListFormatedOIB_1">
      <item>A.S. LEBEN j.d.o.o. PULA, OIB 12051853615</item>
    </derivirana_varijabla>
  </DomainObject.Predmet.ProtuStrankaListFormatedOIB>
  <DomainObject.Predmet.ProtuStrankaListFormatedWithAdress>
    <izvorni_sadrzaj>
      <item>A.S. LEBEN j.d.o.o. PULA, Jeromelina 27, 52100 Pula</item>
    </izvorni_sadrzaj>
    <derivirana_varijabla naziv="DomainObject.Predmet.ProtuStrankaListFormatedWithAdress_1">
      <item>A.S. LEBEN j.d.o.o. PULA, Jeromelina 27, 52100 Pula</item>
    </derivirana_varijabla>
  </DomainObject.Predmet.ProtuStrankaListFormatedWithAdress>
  <DomainObject.Predmet.ProtuStrankaListFormatedWithAdressOIB>
    <izvorni_sadrzaj>
      <item>A.S. LEBEN j.d.o.o. PULA, OIB 12051853615, Jeromelina 27, 52100 Pula</item>
    </izvorni_sadrzaj>
    <derivirana_varijabla naziv="DomainObject.Predmet.ProtuStrankaListFormatedWithAdressOIB_1">
      <item>A.S. LEBEN j.d.o.o. PULA, OIB 12051853615, Jeromelina 27, 52100 Pula</item>
    </derivirana_varijabla>
  </DomainObject.Predmet.ProtuStrankaListFormatedWithAdressOIB>
  <DomainObject.Predmet.ProtuStrankaListNazivFormated>
    <izvorni_sadrzaj>
      <item>A.S. LEBEN j.d.o.o. PULA</item>
    </izvorni_sadrzaj>
    <derivirana_varijabla naziv="DomainObject.Predmet.ProtuStrankaListNazivFormated_1">
      <item>A.S. LEBEN j.d.o.o. PULA</item>
    </derivirana_varijabla>
  </DomainObject.Predmet.ProtuStrankaListNazivFormated>
  <DomainObject.Predmet.ProtuStrankaListNazivFormatedOIB>
    <izvorni_sadrzaj>
      <item>A.S. LEBEN j.d.o.o. PULA, OIB 12051853615</item>
    </izvorni_sadrzaj>
    <derivirana_varijabla naziv="DomainObject.Predmet.ProtuStrankaListNazivFormatedOIB_1">
      <item>A.S. LEBEN j.d.o.o. PULA, OIB 12051853615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A.S. LEBEN j.d.o.o. PULA</izvorni_sadrzaj>
    <derivirana_varijabla naziv="DomainObject.Predmet.ProtustrankaIDrugi_1">A.S. LEBEN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A.S. LEBEN j.d.o.o. PULA, OIB 12051853615, Jeromelina 27, 52100 Pula</izvorni_sadrzaj>
    <derivirana_varijabla naziv="DomainObject.Predmet.ProtustrankaIDrugiAdressOIB_1">A.S. LEBEN j.d.o.o. PULA, OIB 12051853615, Jeromelina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 LEBEN j.d.o.o. PULA</item>
    </izvorni_sadrzaj>
    <derivirana_varijabla naziv="DomainObject.Predmet.SudioniciListNaziv_1">
      <item>FINANCIJSKA AGENCIJA, RC RIJEKA, PODRUŽNICA PULA, PULA</item>
      <item>A.S. LEBEN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 LEBEN j.d.o.o. PULA, OIB 12051853615, Jeromelina 27,52100 Pula</item>
    </izvorni_sadrzaj>
    <derivirana_varijabla naziv="DomainObject.Predmet.SudioniciListAdressOIB_1">
      <item>FINANCIJSKA AGENCIJA, RC RIJEKA, PODRUŽNICA PULA, PULA, OIB 85821130368, Giardini 5,52100 Pula</item>
      <item>A.S. LEBEN j.d.o.o. PULA, OIB 12051853615, Jeromelina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12051853615</item>
    </izvorni_sadrzaj>
    <derivirana_varijabla naziv="DomainObject.Predmet.SudioniciListNazivOIB_1">
      <item>, OIB 85821130368</item>
      <item>, OIB 12051853615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3336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2016-11-07T08:56:00Z</dcterms:created>
  <dc:creator>Jasmina Matika</dc:creator>
  <cp:lastModifiedBy>Jasmina Matika</cp:lastModifiedBy>
  <dcterms:modified xmlns:xsi="http://www.w3.org/2001/XMLSchema-instance" xsi:type="dcterms:W3CDTF">2016-11-08T11:10:00Z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