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f5fb7c" w14:paraId="6f5fb7c" w:rsidRDefault="008C17E2" w:rsidP="008C17E2" w:rsidR="008C17E2" w:rsidRPr="008C17E2">
      <w:pPr>
        <w:jc w:val="both"/>
        <w15:collapsed w:val="false"/>
      </w:pPr>
      <w:bookmarkStart w:name="_GoBack" w:id="0"/>
      <w:bookmarkEnd w:id="0"/>
    </w:p>
    <w:p w:rsidRDefault="008F069B" w:rsidP="008F069B" w:rsidR="008C17E2" w:rsidRPr="00895B7F">
      <w:pPr>
        <w:jc w:val="center"/>
      </w:pPr>
      <w:r w:rsidRPr="00895B7F">
        <w:t>U  I M E  R E P U B L I K E  H R V A T S K E</w:t>
      </w:r>
    </w:p>
    <w:p w:rsidRDefault="00895B7F" w:rsidP="008C17E2" w:rsidR="00895B7F">
      <w:pPr>
        <w:jc w:val="center"/>
      </w:pPr>
    </w:p>
    <w:p w:rsidRDefault="008C17E2" w:rsidP="008C17E2" w:rsidR="008C17E2" w:rsidRPr="00895B7F">
      <w:pPr>
        <w:jc w:val="center"/>
      </w:pPr>
      <w:r w:rsidRPr="00895B7F">
        <w:t>R J E Š E NJ E</w:t>
      </w:r>
    </w:p>
    <w:p w:rsidRDefault="008C17E2" w:rsidP="008C17E2" w:rsidR="008C17E2" w:rsidRPr="008C17E2">
      <w:pPr>
        <w:jc w:val="both"/>
      </w:pPr>
    </w:p>
    <w:p w:rsidRDefault="008F069B" w:rsidP="009E4C9E" w:rsidR="00691F94">
      <w:pPr>
        <w:ind w:firstLine="708"/>
        <w:jc w:val="both"/>
      </w:pPr>
      <w:r w:rsidRPr="008F069B">
        <w:t>Trgovački sud u Zagrebu, po su</w:t>
      </w:r>
      <w:r w:rsidR="009E4C9E">
        <w:t xml:space="preserve">cu Gordanu </w:t>
      </w:r>
      <w:proofErr w:type="spellStart"/>
      <w:r w:rsidR="009E4C9E">
        <w:t>Zubaku</w:t>
      </w:r>
      <w:proofErr w:type="spellEnd"/>
      <w:r w:rsidR="009E4C9E">
        <w:t xml:space="preserve">, u stečajnom </w:t>
      </w:r>
      <w:r w:rsidRPr="008F069B">
        <w:t xml:space="preserve">postupku nad dužnikom </w:t>
      </w:r>
      <w:r w:rsidR="00FC036D" w:rsidRPr="00FC036D">
        <w:rPr>
          <w:bCs/>
          <w:lang w:val="pt-BR"/>
        </w:rPr>
        <w:t>MALKOM-MARKETING d.o.o. u stečaju, Zagreb, Kutinska 6, OIB: 47075405382</w:t>
      </w:r>
      <w:r w:rsidR="00FC036D">
        <w:rPr>
          <w:bCs/>
          <w:lang w:val="pt-BR"/>
        </w:rPr>
        <w:t xml:space="preserve">, </w:t>
      </w:r>
      <w:r w:rsidR="00B801B6">
        <w:rPr>
          <w:bCs/>
          <w:lang w:val="pt-BR"/>
        </w:rPr>
        <w:t xml:space="preserve">dana 1. rujna </w:t>
      </w:r>
      <w:r w:rsidR="00FC036D">
        <w:rPr>
          <w:bCs/>
          <w:lang w:val="pt-BR"/>
        </w:rPr>
        <w:t>2016.,</w:t>
      </w:r>
    </w:p>
    <w:p w:rsidRDefault="000500C7" w:rsidP="000500C7" w:rsidR="000500C7" w:rsidRPr="00D15FDF">
      <w:pPr>
        <w:jc w:val="both"/>
        <w:rPr>
          <w:b/>
        </w:rPr>
      </w:pPr>
    </w:p>
    <w:p w:rsidRDefault="00997B1A" w:rsidP="009E4C9E" w:rsidR="00CB0ACD" w:rsidRPr="00D15FDF">
      <w:pPr>
        <w:jc w:val="center"/>
      </w:pPr>
      <w:r w:rsidRPr="00D15FDF">
        <w:t xml:space="preserve">r </w:t>
      </w:r>
      <w:r w:rsidR="00CB0ACD" w:rsidRPr="00D15FDF">
        <w:t>i j e š i o    j e</w:t>
      </w:r>
    </w:p>
    <w:p w:rsidRDefault="00834DFB" w:rsidP="00834DFB" w:rsidR="00834DFB" w:rsidRPr="00D15FDF">
      <w:pPr>
        <w:jc w:val="both"/>
      </w:pPr>
    </w:p>
    <w:p w:rsidRDefault="00A71EEB" w:rsidP="009E4C9E" w:rsidR="009E4C9E">
      <w:pPr>
        <w:pStyle w:val="Odlomakpopisa"/>
        <w:numPr>
          <w:ilvl w:val="0"/>
          <w:numId w:val="6"/>
        </w:numPr>
        <w:ind w:left="709"/>
        <w:jc w:val="both"/>
      </w:pPr>
      <w:r w:rsidRPr="00D15FDF">
        <w:t>Zaključuje se stečajni postupak nad stečajnim dužnikom</w:t>
      </w:r>
      <w:r w:rsidR="001B78BA" w:rsidRPr="00D15FDF">
        <w:t xml:space="preserve"> </w:t>
      </w:r>
      <w:r w:rsidR="00FC036D" w:rsidRPr="00FC036D">
        <w:rPr>
          <w:bCs/>
          <w:lang w:val="pt-BR"/>
        </w:rPr>
        <w:t>MALKOM-MARKETING d.o.o. u stečaju, Zagreb, Kutinska 6, OIB: 47075405382</w:t>
      </w:r>
      <w:r w:rsidRPr="0025741B">
        <w:t>.</w:t>
      </w:r>
    </w:p>
    <w:p w:rsidRDefault="009E4C9E" w:rsidP="009E4C9E" w:rsidR="009E4C9E">
      <w:pPr>
        <w:pStyle w:val="Odlomakpopisa"/>
        <w:ind w:left="709"/>
        <w:jc w:val="both"/>
      </w:pPr>
    </w:p>
    <w:p w:rsidRDefault="00A71EEB" w:rsidP="009E4C9E" w:rsidR="009E4C9E">
      <w:pPr>
        <w:pStyle w:val="Odlomakpopisa"/>
        <w:numPr>
          <w:ilvl w:val="0"/>
          <w:numId w:val="6"/>
        </w:numPr>
        <w:ind w:left="709"/>
        <w:jc w:val="both"/>
      </w:pPr>
      <w:r w:rsidRPr="00D15FDF">
        <w:t>Ovo rješenje biti će objavljeno na</w:t>
      </w:r>
      <w:r w:rsidR="00895B7F">
        <w:t xml:space="preserve"> mrežnoj stranici e-oglasna ploča Trgovačkog</w:t>
      </w:r>
      <w:r w:rsidRPr="00D15FDF">
        <w:t xml:space="preserve"> suda</w:t>
      </w:r>
      <w:r w:rsidR="00895B7F">
        <w:t xml:space="preserve"> u Zagrebu.</w:t>
      </w:r>
    </w:p>
    <w:p w:rsidRDefault="009E4C9E" w:rsidP="009E4C9E" w:rsidR="009E4C9E">
      <w:pPr>
        <w:jc w:val="both"/>
      </w:pPr>
    </w:p>
    <w:p w:rsidRDefault="00834DFB" w:rsidP="009E4C9E" w:rsidR="006B7AA6" w:rsidRPr="00D15FDF">
      <w:pPr>
        <w:pStyle w:val="Odlomakpopisa"/>
        <w:numPr>
          <w:ilvl w:val="0"/>
          <w:numId w:val="6"/>
        </w:numPr>
        <w:ind w:left="709"/>
        <w:jc w:val="both"/>
      </w:pPr>
      <w:r w:rsidRPr="00D15FDF">
        <w:t>Rješenje će se</w:t>
      </w:r>
      <w:r w:rsidR="00EA0B48" w:rsidRPr="00D15FDF">
        <w:t>, po pravomoćnosti,</w:t>
      </w:r>
      <w:r w:rsidRPr="00D15FDF">
        <w:t xml:space="preserve"> dostavit</w:t>
      </w:r>
      <w:r w:rsidR="00EA0B48" w:rsidRPr="00D15FDF">
        <w:t>i</w:t>
      </w:r>
      <w:r w:rsidRPr="00D15FDF">
        <w:t xml:space="preserve"> s</w:t>
      </w:r>
      <w:r w:rsidR="006B7AA6" w:rsidRPr="00D15FDF">
        <w:t>udskom registru ovog suda radi brisa</w:t>
      </w:r>
      <w:r w:rsidRPr="00D15FDF">
        <w:t>nja dužnika iz s</w:t>
      </w:r>
      <w:r w:rsidR="006B7AA6" w:rsidRPr="00D15FDF">
        <w:t>udskog registra</w:t>
      </w:r>
      <w:r w:rsidR="00EA0B48" w:rsidRPr="00D15FDF">
        <w:t>.</w:t>
      </w:r>
    </w:p>
    <w:p w:rsidRDefault="00CB0ACD" w:rsidP="0071790D" w:rsidR="00CB0ACD" w:rsidRPr="00D15FDF">
      <w:pPr>
        <w:jc w:val="center"/>
      </w:pPr>
    </w:p>
    <w:p w:rsidRDefault="00CB0ACD" w:rsidP="0071790D" w:rsidR="00CB0ACD" w:rsidRPr="00D15FDF">
      <w:pPr>
        <w:jc w:val="center"/>
      </w:pPr>
      <w:r w:rsidRPr="00D15FDF">
        <w:t>Obrazloženje</w:t>
      </w:r>
    </w:p>
    <w:p w:rsidRDefault="00CB0ACD" w:rsidP="00CB0ACD" w:rsidR="00CB0ACD" w:rsidRPr="00D15FDF">
      <w:pPr>
        <w:jc w:val="both"/>
      </w:pPr>
    </w:p>
    <w:p w:rsidRDefault="00013169" w:rsidP="00CB0ACD" w:rsidR="00834DFB" w:rsidRPr="00D15FDF">
      <w:pPr>
        <w:jc w:val="both"/>
      </w:pPr>
      <w:r w:rsidRPr="00D15FDF">
        <w:t xml:space="preserve">         </w:t>
      </w:r>
      <w:r w:rsidR="00BF0090" w:rsidRPr="00D15FDF">
        <w:t xml:space="preserve">Rješenjem suda od </w:t>
      </w:r>
      <w:r w:rsidR="00FC036D">
        <w:t>1. srpnja 2015</w:t>
      </w:r>
      <w:r w:rsidR="00834DFB" w:rsidRPr="00D15FDF">
        <w:t>.</w:t>
      </w:r>
      <w:r w:rsidR="00BF0090" w:rsidRPr="00D15FDF">
        <w:t xml:space="preserve"> otvoren je st</w:t>
      </w:r>
      <w:r w:rsidR="003B2BDE" w:rsidRPr="00D15FDF">
        <w:t>e</w:t>
      </w:r>
      <w:r w:rsidR="00BF0090" w:rsidRPr="00D15FDF">
        <w:t xml:space="preserve">čajni postupak </w:t>
      </w:r>
      <w:r w:rsidR="00834DFB" w:rsidRPr="00D15FDF">
        <w:t xml:space="preserve">nad stečajnim dužnikom </w:t>
      </w:r>
      <w:r w:rsidR="00FC036D" w:rsidRPr="00FC036D">
        <w:rPr>
          <w:bCs/>
          <w:lang w:val="pt-BR"/>
        </w:rPr>
        <w:t>MALKOM-MARKETING d.o.o. u stečaju, Zagreb</w:t>
      </w:r>
      <w:r w:rsidR="00895B7F">
        <w:rPr>
          <w:bCs/>
        </w:rPr>
        <w:t>.</w:t>
      </w:r>
    </w:p>
    <w:p w:rsidRDefault="00834DFB" w:rsidP="00CB0ACD" w:rsidR="00834DFB" w:rsidRPr="00D15FDF">
      <w:pPr>
        <w:jc w:val="both"/>
      </w:pPr>
    </w:p>
    <w:p w:rsidRDefault="00AB49A3" w:rsidP="009532A1" w:rsidR="009532A1" w:rsidRPr="00D15FDF">
      <w:pPr>
        <w:ind w:firstLine="708"/>
        <w:jc w:val="both"/>
      </w:pPr>
      <w:r>
        <w:t>Stečajni</w:t>
      </w:r>
      <w:r w:rsidR="00A56CE5" w:rsidRPr="00D15FDF">
        <w:t xml:space="preserve"> upravitelj je</w:t>
      </w:r>
      <w:r w:rsidR="0025741B">
        <w:t>,</w:t>
      </w:r>
      <w:r w:rsidR="00A56CE5" w:rsidRPr="00D15FDF">
        <w:t xml:space="preserve"> sukladno odluci skupštine vjerovnika</w:t>
      </w:r>
      <w:r w:rsidR="0025741B">
        <w:t>,</w:t>
      </w:r>
      <w:r>
        <w:t xml:space="preserve"> pristupio</w:t>
      </w:r>
      <w:r w:rsidR="00A56CE5" w:rsidRPr="00D15FDF">
        <w:t xml:space="preserve"> unovčenju </w:t>
      </w:r>
      <w:r w:rsidR="00E652F0" w:rsidRPr="00D15FDF">
        <w:t>imovine</w:t>
      </w:r>
      <w:r w:rsidR="00A56CE5" w:rsidRPr="00D15FDF">
        <w:t xml:space="preserve"> koj</w:t>
      </w:r>
      <w:r w:rsidR="00255D25" w:rsidRPr="00D15FDF">
        <w:t>a je</w:t>
      </w:r>
      <w:r w:rsidR="00A56CE5" w:rsidRPr="00D15FDF">
        <w:t xml:space="preserve"> činil</w:t>
      </w:r>
      <w:r w:rsidR="00255D25" w:rsidRPr="00D15FDF">
        <w:t>a</w:t>
      </w:r>
      <w:r w:rsidR="00A56CE5" w:rsidRPr="00D15FDF">
        <w:t xml:space="preserve"> stečajnu masu</w:t>
      </w:r>
      <w:r w:rsidR="00255D25" w:rsidRPr="00D15FDF">
        <w:t>,</w:t>
      </w:r>
      <w:r w:rsidR="00A56CE5" w:rsidRPr="00D15FDF">
        <w:t xml:space="preserve"> u skladu </w:t>
      </w:r>
      <w:r w:rsidR="00255D25" w:rsidRPr="00D15FDF">
        <w:t xml:space="preserve">s odredbom </w:t>
      </w:r>
      <w:r w:rsidR="009532A1" w:rsidRPr="00D15FDF">
        <w:t>čl.</w:t>
      </w:r>
      <w:r w:rsidR="00A56CE5" w:rsidRPr="00D15FDF">
        <w:t xml:space="preserve"> 158. Stečajnog zakona</w:t>
      </w:r>
      <w:r w:rsidR="009532A1" w:rsidRPr="00D15FDF">
        <w:t xml:space="preserve"> („Narodne novine“ broj 44/96, 29/99, 129/00, 123/03, 82/06, 116/10, 25/12 i 133/12, dalje: SZ)</w:t>
      </w:r>
      <w:r w:rsidR="00895B7F">
        <w:t>, koji se primjenjuje na temelju odredbe čl. 441. Stečajnog zakona („Narodne novine“ br. 71/15, dalje SZ2015)</w:t>
      </w:r>
      <w:r w:rsidR="009532A1" w:rsidRPr="00D15FDF">
        <w:t>.</w:t>
      </w:r>
    </w:p>
    <w:p w:rsidRDefault="009532A1" w:rsidP="009532A1" w:rsidR="009532A1" w:rsidRPr="00D15FDF">
      <w:pPr>
        <w:jc w:val="both"/>
      </w:pPr>
    </w:p>
    <w:p w:rsidRDefault="00AB49A3" w:rsidP="009532A1" w:rsidR="009532A1" w:rsidRPr="00D15FDF">
      <w:pPr>
        <w:ind w:firstLine="708"/>
        <w:jc w:val="both"/>
      </w:pPr>
      <w:r>
        <w:t>Stečajni</w:t>
      </w:r>
      <w:r w:rsidR="00B76B6D" w:rsidRPr="00D15FDF">
        <w:t xml:space="preserve"> upravitelj</w:t>
      </w:r>
      <w:r>
        <w:t xml:space="preserve"> unovčio</w:t>
      </w:r>
      <w:r w:rsidR="00A165FE" w:rsidRPr="00D15FDF">
        <w:t xml:space="preserve"> je cjelokupnu imovinu stečajnog dužnika</w:t>
      </w:r>
      <w:r>
        <w:t>, a potom je dostavio</w:t>
      </w:r>
      <w:r w:rsidR="009532A1" w:rsidRPr="00D15FDF">
        <w:t xml:space="preserve"> sudu </w:t>
      </w:r>
      <w:r w:rsidR="00A56CE5" w:rsidRPr="00D15FDF">
        <w:t>završni račun s prijedlogom završne diobe</w:t>
      </w:r>
      <w:r w:rsidR="003B2BDE" w:rsidRPr="00D15FDF">
        <w:t xml:space="preserve"> u</w:t>
      </w:r>
      <w:r w:rsidR="0010363D" w:rsidRPr="00D15FDF">
        <w:t xml:space="preserve"> </w:t>
      </w:r>
      <w:r w:rsidR="00FC036D">
        <w:t>10,54</w:t>
      </w:r>
      <w:r w:rsidR="007B1ED2">
        <w:t>%</w:t>
      </w:r>
      <w:r w:rsidR="0025741B">
        <w:t xml:space="preserve"> </w:t>
      </w:r>
      <w:r w:rsidR="009532A1" w:rsidRPr="00D15FDF">
        <w:t xml:space="preserve">iznosu namirenja tražbina vjerovnika </w:t>
      </w:r>
      <w:r w:rsidR="00895B7F">
        <w:t>prvog</w:t>
      </w:r>
      <w:r w:rsidR="009532A1" w:rsidRPr="00D15FDF">
        <w:t xml:space="preserve"> višeg isplatnog reda.</w:t>
      </w:r>
    </w:p>
    <w:p w:rsidRDefault="009532A1" w:rsidP="009532A1" w:rsidR="009532A1" w:rsidRPr="00D15FDF">
      <w:pPr>
        <w:ind w:firstLine="708"/>
        <w:jc w:val="both"/>
      </w:pPr>
    </w:p>
    <w:p w:rsidRDefault="00895B7F" w:rsidP="00047B86" w:rsidR="004C51CF" w:rsidRPr="00D15FDF">
      <w:pPr>
        <w:ind w:firstLine="708"/>
        <w:jc w:val="both"/>
      </w:pPr>
      <w:r>
        <w:t>S</w:t>
      </w:r>
      <w:r w:rsidR="009532A1" w:rsidRPr="00D15FDF">
        <w:t>udac</w:t>
      </w:r>
      <w:r w:rsidR="00A56CE5" w:rsidRPr="00D15FDF">
        <w:t xml:space="preserve"> je rješenjem od </w:t>
      </w:r>
      <w:r w:rsidR="00FC036D">
        <w:t>30. svibnja</w:t>
      </w:r>
      <w:r w:rsidR="009532A1" w:rsidRPr="00D15FDF">
        <w:t xml:space="preserve"> </w:t>
      </w:r>
      <w:r w:rsidR="00A56CE5" w:rsidRPr="00D15FDF">
        <w:t>201</w:t>
      </w:r>
      <w:r w:rsidR="00FC036D">
        <w:t>6</w:t>
      </w:r>
      <w:r w:rsidR="009532A1" w:rsidRPr="00D15FDF">
        <w:t>.</w:t>
      </w:r>
      <w:r w:rsidR="00A56CE5" w:rsidRPr="00D15FDF">
        <w:t xml:space="preserve"> dao suglasnost za provo</w:t>
      </w:r>
      <w:r w:rsidR="009532A1" w:rsidRPr="00D15FDF">
        <w:t>đenje z</w:t>
      </w:r>
      <w:r w:rsidR="00B76B6D" w:rsidRPr="00D15FDF">
        <w:t>avršne diobe i naložio stečajnom upravitelju</w:t>
      </w:r>
      <w:r w:rsidR="00A56CE5" w:rsidRPr="00D15FDF">
        <w:t xml:space="preserve"> objavu zavr</w:t>
      </w:r>
      <w:r w:rsidR="009532A1" w:rsidRPr="00D15FDF">
        <w:t>šnog popisa, sve sukladno čl.</w:t>
      </w:r>
      <w:r w:rsidR="00A56CE5" w:rsidRPr="00D15FDF">
        <w:t xml:space="preserve"> 184. </w:t>
      </w:r>
      <w:r w:rsidR="009532A1" w:rsidRPr="00D15FDF">
        <w:t>SZ-a</w:t>
      </w:r>
      <w:r w:rsidR="00A56CE5" w:rsidRPr="00D15FDF">
        <w:t>.</w:t>
      </w:r>
      <w:r w:rsidR="00B76B6D" w:rsidRPr="00D15FDF">
        <w:t xml:space="preserve"> Stečajni</w:t>
      </w:r>
      <w:r w:rsidR="00A56CE5" w:rsidRPr="00D15FDF">
        <w:t xml:space="preserve"> upravitelj je objavi</w:t>
      </w:r>
      <w:r w:rsidR="00B76B6D" w:rsidRPr="00D15FDF">
        <w:t>o</w:t>
      </w:r>
      <w:r w:rsidR="00612BE8">
        <w:t xml:space="preserve"> završni diob</w:t>
      </w:r>
      <w:r w:rsidR="003B2BDE" w:rsidRPr="00D15FDF">
        <w:t xml:space="preserve">ni popis u </w:t>
      </w:r>
      <w:r w:rsidR="009532A1" w:rsidRPr="00D15FDF">
        <w:t>„Narodnim novinama“ broj</w:t>
      </w:r>
      <w:r w:rsidR="003B2BDE" w:rsidRPr="00D15FDF">
        <w:t xml:space="preserve"> </w:t>
      </w:r>
      <w:r w:rsidR="00FC036D">
        <w:t>55/16</w:t>
      </w:r>
      <w:r w:rsidR="0025741B" w:rsidRPr="00AC2C70">
        <w:t xml:space="preserve"> od </w:t>
      </w:r>
      <w:r w:rsidR="0025741B">
        <w:br/>
      </w:r>
      <w:r w:rsidR="00FC036D">
        <w:t>15. lipnja 2016</w:t>
      </w:r>
      <w:r w:rsidR="00A56CE5" w:rsidRPr="00D15FDF">
        <w:t>.</w:t>
      </w:r>
      <w:r w:rsidR="00047B86" w:rsidRPr="00047B86">
        <w:t xml:space="preserve"> Sud je</w:t>
      </w:r>
      <w:r w:rsidR="00047B86">
        <w:t>,</w:t>
      </w:r>
      <w:r w:rsidR="00047B86" w:rsidRPr="00047B86">
        <w:t xml:space="preserve"> na temelju odredbe čl. 12. SZ2015</w:t>
      </w:r>
      <w:r w:rsidR="00047B86">
        <w:t>, objavio poziv</w:t>
      </w:r>
      <w:r w:rsidR="00112800" w:rsidRPr="00D15FDF">
        <w:t xml:space="preserve"> za završno ročište uz objavu dnevnog reda</w:t>
      </w:r>
      <w:r w:rsidR="00047B86">
        <w:t xml:space="preserve"> na mrežnoj stranici e-oglasna ploča Trgovačkog suda u Zagrebu od </w:t>
      </w:r>
      <w:r w:rsidR="00FC036D">
        <w:lastRenderedPageBreak/>
        <w:t>30. svibnja 2016</w:t>
      </w:r>
      <w:r w:rsidR="004C51CF" w:rsidRPr="00D15FDF">
        <w:t xml:space="preserve">. </w:t>
      </w:r>
      <w:r w:rsidR="00793C75" w:rsidRPr="00D15FDF">
        <w:t>N</w:t>
      </w:r>
      <w:r w:rsidR="00112800" w:rsidRPr="00D15FDF">
        <w:t>a završnom ročištu, skupština vjerovnika je jednoglasno prihvatila završno izvješće stečajn</w:t>
      </w:r>
      <w:r w:rsidR="00B76B6D" w:rsidRPr="00D15FDF">
        <w:t>og upravitelja</w:t>
      </w:r>
      <w:r w:rsidR="00112800" w:rsidRPr="00D15FDF">
        <w:t>.</w:t>
      </w:r>
      <w:r w:rsidR="004C51CF" w:rsidRPr="00D15FDF">
        <w:t xml:space="preserve"> Nadalje, na toj skupštini vjerovnika nije bilo</w:t>
      </w:r>
      <w:r w:rsidR="00612BE8">
        <w:t xml:space="preserve"> prigovora na završni diob</w:t>
      </w:r>
      <w:r w:rsidR="00112800" w:rsidRPr="00D15FDF">
        <w:t>ni popis.</w:t>
      </w:r>
    </w:p>
    <w:p w:rsidRDefault="004C51CF" w:rsidP="004C51CF" w:rsidR="004C51CF" w:rsidRPr="00D15FDF">
      <w:pPr>
        <w:ind w:firstLine="708"/>
        <w:jc w:val="both"/>
      </w:pPr>
    </w:p>
    <w:p w:rsidRDefault="00FB10C1" w:rsidP="004C51CF" w:rsidR="004C51CF" w:rsidRPr="00D15FDF">
      <w:pPr>
        <w:ind w:firstLine="708"/>
        <w:jc w:val="both"/>
      </w:pPr>
      <w:r>
        <w:t>P</w:t>
      </w:r>
      <w:r w:rsidR="004C51CF" w:rsidRPr="00D15FDF">
        <w:t xml:space="preserve">odneskom od </w:t>
      </w:r>
      <w:r w:rsidR="00FC036D">
        <w:t>22. srpnja</w:t>
      </w:r>
      <w:r w:rsidR="00047B86">
        <w:t xml:space="preserve"> 2016</w:t>
      </w:r>
      <w:r w:rsidR="00B76B6D" w:rsidRPr="00D15FDF">
        <w:t>.</w:t>
      </w:r>
      <w:r>
        <w:t xml:space="preserve"> stečajni upravitelj obavijestio je sud</w:t>
      </w:r>
      <w:r w:rsidR="00B76B6D" w:rsidRPr="00D15FDF">
        <w:t xml:space="preserve"> kako je okončao</w:t>
      </w:r>
      <w:r w:rsidR="004C51CF" w:rsidRPr="00D15FDF">
        <w:t xml:space="preserve"> završnu diobu</w:t>
      </w:r>
      <w:r w:rsidR="00EA0B48" w:rsidRPr="00D15FDF">
        <w:t>,</w:t>
      </w:r>
      <w:r w:rsidR="004C51CF" w:rsidRPr="00D15FDF">
        <w:t xml:space="preserve"> sukladno završnom popisu</w:t>
      </w:r>
      <w:r w:rsidR="000A7F5A" w:rsidRPr="00D15FDF">
        <w:t>.</w:t>
      </w:r>
      <w:r w:rsidR="004C51CF" w:rsidRPr="00D15FDF">
        <w:t xml:space="preserve"> Na ovaj način je, </w:t>
      </w:r>
      <w:r w:rsidR="00112800" w:rsidRPr="00D15FDF">
        <w:t>s</w:t>
      </w:r>
      <w:r w:rsidR="001B78BA" w:rsidRPr="00D15FDF">
        <w:t xml:space="preserve">ukladno rješenju </w:t>
      </w:r>
      <w:r w:rsidR="00B8569C" w:rsidRPr="00D15FDF">
        <w:t xml:space="preserve">suda o </w:t>
      </w:r>
      <w:r w:rsidR="00691F94" w:rsidRPr="00D15FDF">
        <w:t>suglasnosti za diobu</w:t>
      </w:r>
      <w:r w:rsidR="00DA6B9B" w:rsidRPr="00D15FDF">
        <w:t>,</w:t>
      </w:r>
      <w:r w:rsidR="00B76B6D" w:rsidRPr="00D15FDF">
        <w:t xml:space="preserve"> stečajni</w:t>
      </w:r>
      <w:r w:rsidR="00B8569C" w:rsidRPr="00D15FDF">
        <w:t xml:space="preserve"> upravitelj</w:t>
      </w:r>
      <w:r w:rsidR="00B76B6D" w:rsidRPr="00D15FDF">
        <w:t xml:space="preserve"> postupio</w:t>
      </w:r>
      <w:r w:rsidR="00B8569C" w:rsidRPr="00D15FDF">
        <w:t xml:space="preserve"> </w:t>
      </w:r>
      <w:r w:rsidR="00112800" w:rsidRPr="00D15FDF">
        <w:t xml:space="preserve">i </w:t>
      </w:r>
      <w:r w:rsidR="00B76B6D" w:rsidRPr="00D15FDF">
        <w:t>potvrdio</w:t>
      </w:r>
      <w:r w:rsidR="00DA6B9B" w:rsidRPr="00D15FDF">
        <w:t xml:space="preserve"> prijenos sredstava.</w:t>
      </w:r>
    </w:p>
    <w:p w:rsidRDefault="004C51CF" w:rsidP="004C51CF" w:rsidR="004C51CF" w:rsidRPr="00D15FDF">
      <w:pPr>
        <w:ind w:firstLine="708"/>
        <w:jc w:val="both"/>
      </w:pPr>
    </w:p>
    <w:p w:rsidRDefault="00DA6B9B" w:rsidP="004C51CF" w:rsidR="00C83086" w:rsidRPr="00D15FDF">
      <w:pPr>
        <w:ind w:firstLine="708"/>
        <w:jc w:val="both"/>
      </w:pPr>
      <w:r w:rsidRPr="00D15FDF">
        <w:t xml:space="preserve"> </w:t>
      </w:r>
      <w:r w:rsidR="004C51CF" w:rsidRPr="00D15FDF">
        <w:t>S obzirom na to</w:t>
      </w:r>
      <w:r w:rsidR="005A0BD1" w:rsidRPr="00D15FDF">
        <w:t xml:space="preserve"> </w:t>
      </w:r>
      <w:r w:rsidR="00E90FC0" w:rsidRPr="00D15FDF">
        <w:t xml:space="preserve">da </w:t>
      </w:r>
      <w:r w:rsidR="005A0BD1" w:rsidRPr="00D15FDF">
        <w:t>je unovče</w:t>
      </w:r>
      <w:r w:rsidR="00455167" w:rsidRPr="00D15FDF">
        <w:t>na stečajna masa</w:t>
      </w:r>
      <w:r w:rsidR="00112800" w:rsidRPr="00D15FDF">
        <w:t xml:space="preserve"> i provedeno završno ročište</w:t>
      </w:r>
      <w:r w:rsidR="005A0BD1" w:rsidRPr="00D15FDF">
        <w:t xml:space="preserve"> </w:t>
      </w:r>
      <w:r w:rsidR="004C51CF" w:rsidRPr="00D15FDF">
        <w:t>u skladu sa čl.</w:t>
      </w:r>
      <w:r w:rsidR="000A7F5A" w:rsidRPr="00D15FDF">
        <w:t xml:space="preserve"> 193</w:t>
      </w:r>
      <w:r w:rsidR="004C51CF" w:rsidRPr="00D15FDF">
        <w:t>. SZ-a</w:t>
      </w:r>
      <w:r w:rsidR="00EA0B48" w:rsidRPr="00D15FDF">
        <w:t xml:space="preserve"> te kako </w:t>
      </w:r>
      <w:r w:rsidR="00B76B6D" w:rsidRPr="00D15FDF">
        <w:t>je stečajni</w:t>
      </w:r>
      <w:r w:rsidR="00112800" w:rsidRPr="00D15FDF">
        <w:t xml:space="preserve"> upravitelj</w:t>
      </w:r>
      <w:r w:rsidR="00B76B6D" w:rsidRPr="00D15FDF">
        <w:t xml:space="preserve"> proveo</w:t>
      </w:r>
      <w:r w:rsidR="00112800" w:rsidRPr="00D15FDF">
        <w:t xml:space="preserve"> završnu diobu, riješeno je </w:t>
      </w:r>
      <w:r w:rsidR="005A0BD1" w:rsidRPr="00D15FDF">
        <w:t>kao</w:t>
      </w:r>
      <w:r w:rsidRPr="00D15FDF">
        <w:t xml:space="preserve"> u izreci</w:t>
      </w:r>
      <w:r w:rsidR="00B8569C" w:rsidRPr="00D15FDF">
        <w:t xml:space="preserve">, </w:t>
      </w:r>
      <w:r w:rsidR="004C51CF" w:rsidRPr="00D15FDF">
        <w:t>u smislu čl.</w:t>
      </w:r>
      <w:r w:rsidR="00B8569C" w:rsidRPr="00D15FDF">
        <w:t xml:space="preserve"> 19</w:t>
      </w:r>
      <w:r w:rsidR="000A7F5A" w:rsidRPr="00D15FDF">
        <w:t>6</w:t>
      </w:r>
      <w:r w:rsidR="00B8569C" w:rsidRPr="00D15FDF">
        <w:t xml:space="preserve">. </w:t>
      </w:r>
      <w:r w:rsidR="004C51CF" w:rsidRPr="00D15FDF">
        <w:t>SZ-a</w:t>
      </w:r>
      <w:r w:rsidR="00B8569C" w:rsidRPr="00D15FDF">
        <w:t>.</w:t>
      </w:r>
      <w:r w:rsidR="00E90FC0" w:rsidRPr="00D15FDF">
        <w:t xml:space="preserve"> </w:t>
      </w:r>
    </w:p>
    <w:p w:rsidRDefault="009E4C9E" w:rsidP="009E4C9E" w:rsidR="009E4C9E">
      <w:pPr>
        <w:jc w:val="center"/>
      </w:pPr>
    </w:p>
    <w:p w:rsidRDefault="004C51CF" w:rsidP="009E4C9E" w:rsidR="0071790D" w:rsidRPr="00D15FDF">
      <w:pPr>
        <w:jc w:val="center"/>
      </w:pPr>
      <w:r w:rsidRPr="00D15FDF">
        <w:t>U Zagrebu</w:t>
      </w:r>
      <w:r w:rsidR="009E4C9E">
        <w:t xml:space="preserve"> </w:t>
      </w:r>
      <w:r w:rsidR="00B801B6">
        <w:t xml:space="preserve">1. rujna </w:t>
      </w:r>
      <w:r w:rsidR="009E4C9E">
        <w:t xml:space="preserve"> </w:t>
      </w:r>
      <w:r w:rsidR="0071790D" w:rsidRPr="00D15FDF">
        <w:t>20</w:t>
      </w:r>
      <w:r w:rsidR="00112800" w:rsidRPr="00D15FDF">
        <w:t>1</w:t>
      </w:r>
      <w:r w:rsidR="00047B86">
        <w:t>6</w:t>
      </w:r>
      <w:r w:rsidR="0071790D" w:rsidRPr="00D15FDF">
        <w:t>.</w:t>
      </w:r>
    </w:p>
    <w:p w:rsidRDefault="00B801B6" w:rsidP="00F213B6" w:rsidR="00B801B6" w:rsidRPr="00310646">
      <w:pPr>
        <w:pStyle w:val="Tijeloteksta"/>
        <w:ind w:firstLine="612" w:left="5760"/>
      </w:pPr>
      <w:r>
        <w:t xml:space="preserve"> </w:t>
      </w:r>
      <w:r w:rsidRPr="00310646">
        <w:t>SUDAC:</w:t>
      </w:r>
    </w:p>
    <w:p w:rsidRDefault="00B801B6" w:rsidP="00F213B6" w:rsidR="00B801B6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310646">
        <w:rPr>
          <w:rFonts w:hAnsi="Times New Roman" w:ascii="Times New Roman"/>
          <w:b w:val="false"/>
          <w:color w:val="auto"/>
          <w:szCs w:val="24"/>
        </w:rPr>
        <w:t xml:space="preserve">                      Gordan Zubak</w:t>
      </w:r>
      <w:r>
        <w:rPr>
          <w:rFonts w:hAnsi="Times New Roman" w:ascii="Times New Roman"/>
          <w:b w:val="false"/>
          <w:color w:val="auto"/>
          <w:szCs w:val="24"/>
        </w:rPr>
        <w:t xml:space="preserve"> v.r.</w:t>
      </w:r>
    </w:p>
    <w:p w:rsidRDefault="00B801B6" w:rsidP="00F213B6" w:rsidR="00B801B6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B801B6" w:rsidP="00F213B6" w:rsidR="00B801B6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Za točnost </w:t>
      </w:r>
      <w:proofErr w:type="spellStart"/>
      <w:r>
        <w:rPr>
          <w:rFonts w:hAnsi="Times New Roman" w:ascii="Times New Roman"/>
          <w:b w:val="false"/>
          <w:color w:val="auto"/>
          <w:szCs w:val="24"/>
        </w:rPr>
        <w:t>otpravka</w:t>
      </w:r>
      <w:proofErr w:type="spellEnd"/>
      <w:r>
        <w:rPr>
          <w:rFonts w:hAnsi="Times New Roman" w:ascii="Times New Roman"/>
          <w:b w:val="false"/>
          <w:color w:val="auto"/>
          <w:szCs w:val="24"/>
        </w:rPr>
        <w:t xml:space="preserve"> – ovlašteni službenik:</w:t>
      </w:r>
    </w:p>
    <w:p w:rsidRDefault="00B801B6" w:rsidP="00F213B6" w:rsidR="00B801B6" w:rsidRPr="00310646">
      <w:pPr>
        <w:pStyle w:val="Podnaslov"/>
        <w:ind w:firstLine="720" w:left="576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Jadranka Zelić</w:t>
      </w:r>
    </w:p>
    <w:p w:rsidRDefault="00B801B6" w:rsidR="00B801B6"/>
    <w:p w:rsidRDefault="0051104F" w:rsidP="009E4C9E" w:rsidR="0051104F" w:rsidRPr="00D15FDF">
      <w:pPr>
        <w:ind w:left="6804"/>
        <w:jc w:val="both"/>
      </w:pPr>
    </w:p>
    <w:p w:rsidRDefault="0051104F" w:rsidP="0051104F" w:rsidR="0051104F" w:rsidRPr="00D15FDF">
      <w:pPr>
        <w:jc w:val="both"/>
      </w:pPr>
    </w:p>
    <w:p w:rsidRDefault="0051104F" w:rsidP="0051104F" w:rsidR="0051104F" w:rsidRPr="00D15FDF">
      <w:pPr>
        <w:jc w:val="both"/>
      </w:pPr>
      <w:r w:rsidRPr="00D15FDF">
        <w:t>POUKA O PRAVNOM LIJEKU:</w:t>
      </w:r>
    </w:p>
    <w:p w:rsidRDefault="0051104F" w:rsidP="0051104F" w:rsidR="0051104F" w:rsidRPr="00D15FDF">
      <w:pPr>
        <w:jc w:val="both"/>
      </w:pPr>
      <w:r w:rsidRPr="00D15FDF">
        <w:t>Protiv ovog rješenja nezadovoljna stranka može uložiti žalbu Visokom trgovačkom sudu Republike Hrvatske u roku 8 dana po primitku rješenja, a ulaže se putem ovog Suda u 2 primjerka za Sud i po 1 za svaku protivnu stranku.</w:t>
      </w:r>
    </w:p>
    <w:p w:rsidRDefault="0051104F" w:rsidP="0051104F" w:rsidR="0051104F" w:rsidRPr="00D15FDF">
      <w:pPr>
        <w:jc w:val="both"/>
      </w:pPr>
      <w:r w:rsidRPr="00D15FDF">
        <w:tab/>
      </w:r>
      <w:r w:rsidRPr="00D15FDF">
        <w:tab/>
      </w:r>
      <w:r w:rsidRPr="00D15FDF">
        <w:tab/>
      </w:r>
      <w:r w:rsidRPr="00D15FDF">
        <w:tab/>
      </w:r>
      <w:r w:rsidRPr="00D15FDF">
        <w:tab/>
      </w:r>
      <w:r w:rsidRPr="00D15FDF">
        <w:tab/>
      </w:r>
    </w:p>
    <w:p w:rsidRDefault="0071790D" w:rsidP="00CB0ACD" w:rsidR="0071790D">
      <w:pPr>
        <w:jc w:val="both"/>
      </w:pPr>
    </w:p>
    <w:p w:rsidRDefault="009E4C9E" w:rsidP="00CB0ACD" w:rsidR="009E4C9E" w:rsidRPr="00D15FDF">
      <w:pPr>
        <w:jc w:val="both"/>
      </w:pPr>
    </w:p>
    <w:p w:rsidRDefault="00B801B6" w:rsidP="006B7AA6" w:rsidR="00B801B6"/>
    <w:p w:rsidRDefault="00B801B6" w:rsidP="006B7AA6" w:rsidR="00B801B6"/>
    <w:p w:rsidRDefault="00B801B6" w:rsidP="006B7AA6" w:rsidR="00B801B6"/>
    <w:p w:rsidRDefault="00B801B6" w:rsidP="006B7AA6" w:rsidR="00B801B6"/>
    <w:p w:rsidRDefault="00B801B6" w:rsidP="006B7AA6" w:rsidR="00B801B6"/>
    <w:p w:rsidRDefault="00B801B6" w:rsidP="006B7AA6" w:rsidR="00B801B6"/>
    <w:p w:rsidRDefault="00B801B6" w:rsidP="006B7AA6" w:rsidR="00B801B6"/>
    <w:p w:rsidRDefault="00B801B6" w:rsidP="006B7AA6" w:rsidR="00B801B6"/>
    <w:p w:rsidRDefault="00B801B6" w:rsidP="006B7AA6" w:rsidR="00B801B6"/>
    <w:p w:rsidRDefault="00B801B6" w:rsidP="006B7AA6" w:rsidR="00B801B6"/>
    <w:p w:rsidRDefault="00B801B6" w:rsidP="006B7AA6" w:rsidR="00B801B6"/>
    <w:p w:rsidRDefault="00B801B6" w:rsidP="006B7AA6" w:rsidR="00B801B6"/>
    <w:p w:rsidRDefault="00B801B6" w:rsidP="006B7AA6" w:rsidR="00B801B6"/>
    <w:p w:rsidRDefault="00B801B6" w:rsidP="006B7AA6" w:rsidR="00B801B6"/>
    <w:p w:rsidRDefault="00B801B6" w:rsidP="006B7AA6" w:rsidR="00B801B6"/>
    <w:p w:rsidRDefault="00B801B6" w:rsidP="006B7AA6" w:rsidR="00B801B6"/>
    <w:p w:rsidRDefault="00B801B6" w:rsidP="006B7AA6" w:rsidR="00B801B6"/>
    <w:p w:rsidRDefault="00B801B6" w:rsidP="006B7AA6" w:rsidR="00B801B6"/>
    <w:p w:rsidRDefault="00B801B6" w:rsidP="006B7AA6" w:rsidR="00B801B6"/>
    <w:p w:rsidRDefault="00B801B6" w:rsidP="006B7AA6" w:rsidR="00B801B6"/>
    <w:p w:rsidRDefault="00B801B6" w:rsidP="006B7AA6" w:rsidR="00B801B6"/>
    <w:p w:rsidRDefault="00B801B6" w:rsidP="006B7AA6" w:rsidR="00B801B6"/>
    <w:p w:rsidRDefault="00B801B6" w:rsidP="006B7AA6" w:rsidR="00B801B6"/>
    <w:p w:rsidRDefault="0071790D" w:rsidP="0071790D" w:rsidR="0071790D" w:rsidRPr="00D15FDF">
      <w:pPr>
        <w:jc w:val="both"/>
      </w:pPr>
    </w:p>
    <w:sectPr w:rsidSect="009E4C9E" w:rsidR="0071790D" w:rsidRPr="00D15FDF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E4C9E" w:rsidP="009E4C9E" w:rsidR="009E4C9E">
      <w:r>
        <w:separator/>
      </w:r>
    </w:p>
  </w:endnote>
  <w:endnote w:id="0" w:type="continuationSeparator">
    <w:p w:rsidRDefault="009E4C9E" w:rsidP="009E4C9E" w:rsidR="009E4C9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E4C9E" w:rsidP="009E4C9E" w:rsidR="009E4C9E">
      <w:r>
        <w:separator/>
      </w:r>
    </w:p>
  </w:footnote>
  <w:footnote w:id="0" w:type="continuationSeparator">
    <w:p w:rsidRDefault="009E4C9E" w:rsidP="009E4C9E" w:rsidR="009E4C9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4C9E" w:rsidR="009E4C9E">
    <w:pPr>
      <w:pStyle w:val="Zaglavlje"/>
    </w:pPr>
  </w:p>
  <w:p w:rsidRDefault="009E4C9E" w:rsidR="009E4C9E">
    <w:pPr>
      <w:pStyle w:val="Zaglavlje"/>
    </w:pPr>
  </w:p>
  <w:p w:rsidRDefault="009E4C9E" w:rsidP="009E4C9E" w:rsidR="009E4C9E">
    <w:pPr>
      <w:pStyle w:val="Zaglavlje"/>
    </w:pPr>
    <w:r>
      <w:tab/>
    </w:r>
    <w:r>
      <w:tab/>
      <w:t xml:space="preserve"> 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4C9E" w:rsidP="009E4C9E" w:rsidR="009E4C9E">
    <w:pPr>
      <w:pStyle w:val="Zaglavlje"/>
    </w:pPr>
  </w:p>
  <w:p w:rsidRDefault="009E4C9E" w:rsidP="009E4C9E" w:rsidR="009E4C9E">
    <w:pPr>
      <w:pStyle w:val="Zaglavlje"/>
    </w:pPr>
  </w:p>
  <w:p w:rsidRDefault="009E4C9E" w:rsidP="009E4C9E" w:rsidR="009E4C9E">
    <w:pPr>
      <w:pStyle w:val="Zaglavlje"/>
      <w:rPr>
        <w:sz w:val="20"/>
      </w:rPr>
    </w:pPr>
    <w:r>
      <w:tab/>
    </w:r>
    <w:r>
      <w:tab/>
      <w:t>Poslovni broj: 67. St-</w:t>
    </w:r>
    <w:r w:rsidR="00FC036D">
      <w:t>330/15</w:t>
    </w:r>
    <w:r w:rsidR="00B801B6">
      <w:t>-59</w:t>
    </w:r>
  </w:p>
  <w:p w:rsidRDefault="009E4C9E" w:rsidP="009E4C9E" w:rsidR="009E4C9E">
    <w:pPr>
      <w:pStyle w:val="Zaglavlje"/>
      <w:rPr>
        <w:sz w:val="20"/>
      </w:rPr>
    </w:pPr>
  </w:p>
  <w:p w:rsidRDefault="009E4C9E" w:rsidP="009E4C9E" w:rsidR="009E4C9E">
    <w:pPr>
      <w:pStyle w:val="Zaglavlje"/>
      <w:rPr>
        <w:sz w:val="20"/>
      </w:rPr>
    </w:pPr>
  </w:p>
  <w:p w:rsidRDefault="009E4C9E" w:rsidP="009E4C9E" w:rsidR="009E4C9E">
    <w:pPr>
      <w:pStyle w:val="Zaglavlje"/>
      <w:rPr>
        <w:sz w:val="20"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509905</wp:posOffset>
          </wp:positionH>
          <wp:positionV relativeFrom="paragraph">
            <wp:posOffset>-5080</wp:posOffset>
          </wp:positionV>
          <wp:extent cy="805180" cx="603250"/>
          <wp:effectExtent b="0" r="635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05180" cx="603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9E4C9E" w:rsidP="009E4C9E" w:rsidR="009E4C9E">
    <w:pPr>
      <w:pStyle w:val="Zaglavlje"/>
      <w:rPr>
        <w:noProof/>
      </w:rPr>
    </w:pPr>
  </w:p>
  <w:p w:rsidRDefault="009E4C9E" w:rsidP="009E4C9E" w:rsidR="009E4C9E">
    <w:pPr>
      <w:rPr>
        <w:noProof/>
      </w:rPr>
    </w:pPr>
  </w:p>
  <w:p w:rsidRDefault="009E4C9E" w:rsidP="009E4C9E" w:rsidR="009E4C9E">
    <w:pPr>
      <w:rPr>
        <w:noProof/>
      </w:rPr>
    </w:pPr>
  </w:p>
  <w:p w:rsidRDefault="009E4C9E" w:rsidP="009E4C9E" w:rsidR="009E4C9E"/>
  <w:p w:rsidRDefault="009E4C9E" w:rsidP="009E4C9E" w:rsidR="009E4C9E">
    <w:r>
      <w:t>REPUBLIKA HRVATSKA</w:t>
    </w:r>
  </w:p>
  <w:p w:rsidRDefault="009E4C9E" w:rsidP="009E4C9E" w:rsidR="009E4C9E">
    <w:r>
      <w:t>TRGOVAČKI SUD U ZAGREBU</w:t>
    </w:r>
  </w:p>
  <w:p w:rsidRDefault="009E4C9E" w:rsidP="009E4C9E" w:rsidR="009E4C9E">
    <w:pPr>
      <w:pStyle w:val="Zaglavlje"/>
    </w:pPr>
    <w:r>
      <w:t xml:space="preserve">Zagreb, </w:t>
    </w:r>
    <w:proofErr w:type="spellStart"/>
    <w:r>
      <w:t>Amruševa</w:t>
    </w:r>
    <w:proofErr w:type="spellEnd"/>
    <w:r>
      <w:t xml:space="preserve"> 2/II     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2A389C"/>
    <w:multiLevelType w:val="hybridMultilevel"/>
    <w:tmpl w:val="1648361E"/>
    <w:lvl w:tplc="18CE1C0A" w:ilvl="0">
      <w:start w:val="1"/>
      <w:numFmt w:val="decimal"/>
      <w:lvlText w:val="%1."/>
      <w:lvlJc w:val="left"/>
      <w:pPr>
        <w:tabs>
          <w:tab w:pos="540" w:val="num"/>
        </w:tabs>
        <w:ind w:hanging="360" w:left="5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60" w:val="num"/>
        </w:tabs>
        <w:ind w:hanging="360" w:left="1260"/>
      </w:pPr>
    </w:lvl>
    <w:lvl w:tentative="true" w:tplc="041A001B" w:ilvl="2">
      <w:start w:val="1"/>
      <w:numFmt w:val="lowerRoman"/>
      <w:lvlText w:val="%3."/>
      <w:lvlJc w:val="right"/>
      <w:pPr>
        <w:tabs>
          <w:tab w:pos="1980" w:val="num"/>
        </w:tabs>
        <w:ind w:hanging="180" w:left="1980"/>
      </w:pPr>
    </w:lvl>
    <w:lvl w:tentative="true" w:tplc="041A000F" w:ilvl="3">
      <w:start w:val="1"/>
      <w:numFmt w:val="decimal"/>
      <w:lvlText w:val="%4."/>
      <w:lvlJc w:val="left"/>
      <w:pPr>
        <w:tabs>
          <w:tab w:pos="2700" w:val="num"/>
        </w:tabs>
        <w:ind w:hanging="360" w:left="2700"/>
      </w:pPr>
    </w:lvl>
    <w:lvl w:tentative="true" w:tplc="041A0019" w:ilvl="4">
      <w:start w:val="1"/>
      <w:numFmt w:val="lowerLetter"/>
      <w:lvlText w:val="%5."/>
      <w:lvlJc w:val="left"/>
      <w:pPr>
        <w:tabs>
          <w:tab w:pos="3420" w:val="num"/>
        </w:tabs>
        <w:ind w:hanging="360" w:left="3420"/>
      </w:pPr>
    </w:lvl>
    <w:lvl w:tentative="true" w:tplc="041A001B" w:ilvl="5">
      <w:start w:val="1"/>
      <w:numFmt w:val="lowerRoman"/>
      <w:lvlText w:val="%6."/>
      <w:lvlJc w:val="right"/>
      <w:pPr>
        <w:tabs>
          <w:tab w:pos="4140" w:val="num"/>
        </w:tabs>
        <w:ind w:hanging="180" w:left="4140"/>
      </w:pPr>
    </w:lvl>
    <w:lvl w:tentative="true" w:tplc="041A000F" w:ilvl="6">
      <w:start w:val="1"/>
      <w:numFmt w:val="decimal"/>
      <w:lvlText w:val="%7."/>
      <w:lvlJc w:val="left"/>
      <w:pPr>
        <w:tabs>
          <w:tab w:pos="4860" w:val="num"/>
        </w:tabs>
        <w:ind w:hanging="360" w:left="4860"/>
      </w:pPr>
    </w:lvl>
    <w:lvl w:tentative="true" w:tplc="041A0019" w:ilvl="7">
      <w:start w:val="1"/>
      <w:numFmt w:val="lowerLetter"/>
      <w:lvlText w:val="%8."/>
      <w:lvlJc w:val="left"/>
      <w:pPr>
        <w:tabs>
          <w:tab w:pos="5580" w:val="num"/>
        </w:tabs>
        <w:ind w:hanging="360" w:left="5580"/>
      </w:pPr>
    </w:lvl>
    <w:lvl w:tentative="true" w:tplc="041A001B" w:ilvl="8">
      <w:start w:val="1"/>
      <w:numFmt w:val="lowerRoman"/>
      <w:lvlText w:val="%9."/>
      <w:lvlJc w:val="right"/>
      <w:pPr>
        <w:tabs>
          <w:tab w:pos="6300" w:val="num"/>
        </w:tabs>
        <w:ind w:hanging="180" w:left="6300"/>
      </w:pPr>
    </w:lvl>
  </w:abstractNum>
  <w:abstractNum w:abstractNumId="1">
    <w:nsid w:val="18470E02"/>
    <w:multiLevelType w:val="hybridMultilevel"/>
    <w:tmpl w:val="0C38456C"/>
    <w:lvl w:tplc="FD0651B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D6E44B9"/>
    <w:multiLevelType w:val="hybridMultilevel"/>
    <w:tmpl w:val="CCFA4128"/>
    <w:lvl w:tplc="3E906B4C" w:ilvl="0">
      <w:numFmt w:val="bullet"/>
      <w:lvlText w:val="-"/>
      <w:lvlJc w:val="left"/>
      <w:pPr>
        <w:tabs>
          <w:tab w:pos="840" w:val="num"/>
        </w:tabs>
        <w:ind w:hanging="360" w:left="8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560" w:val="num"/>
        </w:tabs>
        <w:ind w:hanging="360" w:left="15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280" w:val="num"/>
        </w:tabs>
        <w:ind w:hanging="360" w:left="22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000" w:val="num"/>
        </w:tabs>
        <w:ind w:hanging="360" w:left="30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720" w:val="num"/>
        </w:tabs>
        <w:ind w:hanging="360" w:left="37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440" w:val="num"/>
        </w:tabs>
        <w:ind w:hanging="360" w:left="44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160" w:val="num"/>
        </w:tabs>
        <w:ind w:hanging="360" w:left="51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880" w:val="num"/>
        </w:tabs>
        <w:ind w:hanging="360" w:left="58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600" w:val="num"/>
        </w:tabs>
        <w:ind w:hanging="360" w:left="6600"/>
      </w:pPr>
      <w:rPr>
        <w:rFonts w:hAnsi="Wingdings" w:ascii="Wingdings" w:hint="default"/>
      </w:rPr>
    </w:lvl>
  </w:abstractNum>
  <w:abstractNum w:abstractNumId="3">
    <w:nsid w:val="22A96161"/>
    <w:multiLevelType w:val="hybridMultilevel"/>
    <w:tmpl w:val="7C02B7F0"/>
    <w:lvl w:tplc="0B2E320C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4DB2F57"/>
    <w:multiLevelType w:val="hybridMultilevel"/>
    <w:tmpl w:val="954AAF8E"/>
    <w:lvl w:tplc="896C9A36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3CD74C4"/>
    <w:multiLevelType w:val="hybridMultilevel"/>
    <w:tmpl w:val="CE924A64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93A75A0"/>
    <w:multiLevelType w:val="hybridMultilevel"/>
    <w:tmpl w:val="26CA5F5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3"/>
  </w:num>
  <w:num w:numId="5">
    <w:abstractNumId w:val="6"/>
  </w:num>
  <w:num w:numId="6">
    <w:abstractNumId w:val="1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B0ACD"/>
    <w:rsid w:val="00005BDE"/>
    <w:rsid w:val="00013169"/>
    <w:rsid w:val="00047B86"/>
    <w:rsid w:val="000500C7"/>
    <w:rsid w:val="000A7F5A"/>
    <w:rsid w:val="0010363D"/>
    <w:rsid w:val="00112800"/>
    <w:rsid w:val="001A07A6"/>
    <w:rsid w:val="001B78BA"/>
    <w:rsid w:val="00231DF8"/>
    <w:rsid w:val="00255BB6"/>
    <w:rsid w:val="00255D25"/>
    <w:rsid w:val="0025741B"/>
    <w:rsid w:val="003323D1"/>
    <w:rsid w:val="003B2BDE"/>
    <w:rsid w:val="003D18E7"/>
    <w:rsid w:val="00443763"/>
    <w:rsid w:val="00455167"/>
    <w:rsid w:val="004C51CF"/>
    <w:rsid w:val="005101CB"/>
    <w:rsid w:val="00510FA6"/>
    <w:rsid w:val="0051104F"/>
    <w:rsid w:val="00520A90"/>
    <w:rsid w:val="00544F5F"/>
    <w:rsid w:val="00560758"/>
    <w:rsid w:val="005A0BD1"/>
    <w:rsid w:val="00612BE8"/>
    <w:rsid w:val="0062182A"/>
    <w:rsid w:val="00661E79"/>
    <w:rsid w:val="00666AAB"/>
    <w:rsid w:val="00691F94"/>
    <w:rsid w:val="006B7AA6"/>
    <w:rsid w:val="006E31C2"/>
    <w:rsid w:val="0071790D"/>
    <w:rsid w:val="00793C75"/>
    <w:rsid w:val="007B1ED2"/>
    <w:rsid w:val="007C5E0B"/>
    <w:rsid w:val="007F66B5"/>
    <w:rsid w:val="00826C47"/>
    <w:rsid w:val="00834DFB"/>
    <w:rsid w:val="00895B7F"/>
    <w:rsid w:val="008C17E2"/>
    <w:rsid w:val="008F069B"/>
    <w:rsid w:val="00902F1F"/>
    <w:rsid w:val="00907570"/>
    <w:rsid w:val="009532A1"/>
    <w:rsid w:val="00993FC5"/>
    <w:rsid w:val="00997B1A"/>
    <w:rsid w:val="009E4C9E"/>
    <w:rsid w:val="009F440B"/>
    <w:rsid w:val="00A165FE"/>
    <w:rsid w:val="00A56CE5"/>
    <w:rsid w:val="00A71EEB"/>
    <w:rsid w:val="00AB49A3"/>
    <w:rsid w:val="00B46C68"/>
    <w:rsid w:val="00B76B6D"/>
    <w:rsid w:val="00B801B6"/>
    <w:rsid w:val="00B823F9"/>
    <w:rsid w:val="00B8569C"/>
    <w:rsid w:val="00BF0090"/>
    <w:rsid w:val="00BF4F2D"/>
    <w:rsid w:val="00C80606"/>
    <w:rsid w:val="00C83086"/>
    <w:rsid w:val="00CB0ACD"/>
    <w:rsid w:val="00CD27C6"/>
    <w:rsid w:val="00D15FDF"/>
    <w:rsid w:val="00D87F76"/>
    <w:rsid w:val="00DA6B9B"/>
    <w:rsid w:val="00E652F0"/>
    <w:rsid w:val="00E90FC0"/>
    <w:rsid w:val="00E970E4"/>
    <w:rsid w:val="00EA0B48"/>
    <w:rsid w:val="00ED5031"/>
    <w:rsid w:val="00FB10C1"/>
    <w:rsid w:val="00FC0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6B7AA6"/>
    <w:pPr>
      <w:jc w:val="both"/>
    </w:pPr>
  </w:style>
  <w:style w:styleId="Zaglavlje" w:type="paragraph">
    <w:name w:val="header"/>
    <w:basedOn w:val="Normal"/>
    <w:link w:val="ZaglavljeChar"/>
    <w:uiPriority w:val="99"/>
    <w:rsid w:val="009E4C9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E4C9E"/>
    <w:rPr>
      <w:sz w:val="24"/>
      <w:szCs w:val="24"/>
    </w:rPr>
  </w:style>
  <w:style w:styleId="Podnoje" w:type="paragraph">
    <w:name w:val="footer"/>
    <w:basedOn w:val="Normal"/>
    <w:link w:val="PodnojeChar"/>
    <w:rsid w:val="009E4C9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E4C9E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E4C9E"/>
    <w:pPr>
      <w:ind w:left="720"/>
      <w:contextualSpacing/>
    </w:pPr>
  </w:style>
  <w:style w:styleId="Podnaslov" w:type="paragraph">
    <w:name w:val="Subtitle"/>
    <w:basedOn w:val="Normal"/>
    <w:link w:val="PodnaslovChar"/>
    <w:qFormat/>
    <w:rsid w:val="00B801B6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B801B6"/>
    <w:rPr>
      <w:rFonts w:hAnsi="Tahoma" w:ascii="Tahoma"/>
      <w:b/>
      <w:color w:val="0000FF"/>
      <w:sz w:val="24"/>
    </w:rPr>
  </w:style>
  <w:style w:customStyle="true" w:styleId="TijelotekstaChar" w:type="character">
    <w:name w:val="Tijelo teksta Char"/>
    <w:basedOn w:val="Zadanifontodlomka"/>
    <w:link w:val="Tijeloteksta"/>
    <w:rsid w:val="00B801B6"/>
    <w:rPr>
      <w:sz w:val="24"/>
      <w:szCs w:val="24"/>
    </w:rPr>
  </w:style>
  <w:style w:styleId="Tekstbalonia" w:type="paragraph">
    <w:name w:val="Balloon Text"/>
    <w:basedOn w:val="Normal"/>
    <w:link w:val="TekstbaloniaChar"/>
    <w:rsid w:val="00B801B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801B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F4F2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F4F2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F4F2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F4F2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F4F2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6B7AA6"/>
    <w:pPr>
      <w:jc w:val="both"/>
    </w:pPr>
  </w:style>
  <w:style w:styleId="Zaglavlje" w:type="paragraph">
    <w:name w:val="header"/>
    <w:basedOn w:val="Normal"/>
    <w:link w:val="ZaglavljeChar"/>
    <w:uiPriority w:val="99"/>
    <w:rsid w:val="009E4C9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E4C9E"/>
    <w:rPr>
      <w:sz w:val="24"/>
      <w:szCs w:val="24"/>
    </w:rPr>
  </w:style>
  <w:style w:styleId="Podnoje" w:type="paragraph">
    <w:name w:val="footer"/>
    <w:basedOn w:val="Normal"/>
    <w:link w:val="PodnojeChar"/>
    <w:rsid w:val="009E4C9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E4C9E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E4C9E"/>
    <w:pPr>
      <w:ind w:left="720"/>
      <w:contextualSpacing/>
    </w:pPr>
  </w:style>
  <w:style w:styleId="Podnaslov" w:type="paragraph">
    <w:name w:val="Subtitle"/>
    <w:basedOn w:val="Normal"/>
    <w:link w:val="PodnaslovChar"/>
    <w:qFormat/>
    <w:rsid w:val="00B801B6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B801B6"/>
    <w:rPr>
      <w:rFonts w:ascii="Tahoma" w:hAnsi="Tahoma"/>
      <w:b/>
      <w:color w:val="0000FF"/>
      <w:sz w:val="24"/>
    </w:rPr>
  </w:style>
  <w:style w:customStyle="1" w:styleId="TijelotekstaChar" w:type="character">
    <w:name w:val="Tijelo teksta Char"/>
    <w:basedOn w:val="Zadanifontodlomka"/>
    <w:link w:val="Tijeloteksta"/>
    <w:rsid w:val="00B801B6"/>
    <w:rPr>
      <w:sz w:val="24"/>
      <w:szCs w:val="24"/>
    </w:rPr>
  </w:style>
  <w:style w:styleId="Tekstbalonia" w:type="paragraph">
    <w:name w:val="Balloon Text"/>
    <w:basedOn w:val="Normal"/>
    <w:link w:val="TekstbaloniaChar"/>
    <w:rsid w:val="00B801B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801B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F4F2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F4F2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F4F2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F4F2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F4F2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7520273">
      <w:bodyDiv w:val="true"/>
      <w:marLeft w:val="82"/>
      <w:marRight w:val="82"/>
      <w:marTop w:val="82"/>
      <w:marBottom w:val="82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43877895">
          <w:marLeft w:val="0"/>
          <w:marRight w:val="0"/>
          <w:marTop w:val="41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2777901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7574745">
                  <w:marLeft w:val="2553"/>
                  <w:marRight w:val="0"/>
                  <w:marTop w:val="0"/>
                  <w:marBottom w:val="204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569076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586253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606537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024179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378446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071026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990777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3247944">
      <w:bodyDiv w:val="true"/>
      <w:marLeft w:val="82"/>
      <w:marRight w:val="82"/>
      <w:marTop w:val="82"/>
      <w:marBottom w:val="82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1297221">
          <w:marLeft w:val="0"/>
          <w:marRight w:val="0"/>
          <w:marTop w:val="41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371714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29971131">
                  <w:marLeft w:val="2553"/>
                  <w:marRight w:val="0"/>
                  <w:marTop w:val="0"/>
                  <w:marBottom w:val="204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4322454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4784539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542683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868510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87861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240302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948905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70830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8324176">
      <w:bodyDiv w:val="true"/>
      <w:marLeft w:val="82"/>
      <w:marRight w:val="82"/>
      <w:marTop w:val="82"/>
      <w:marBottom w:val="82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35973101">
          <w:marLeft w:val="0"/>
          <w:marRight w:val="0"/>
          <w:marTop w:val="41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3244873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84178229">
                  <w:marLeft w:val="2553"/>
                  <w:marRight w:val="0"/>
                  <w:marTop w:val="0"/>
                  <w:marBottom w:val="204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2679349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1117665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154135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587348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757326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34030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093609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rujna 2016.</izvorni_sadrzaj>
    <derivirana_varijabla naziv="DomainObject.DatumDonosenjaOdluke_1">1.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330</izvorni_sadrzaj>
    <derivirana_varijabla naziv="DomainObject.Predmet.Broj_1">330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svibnja 2015.</izvorni_sadrzaj>
    <derivirana_varijabla naziv="DomainObject.Predmet.DatumOsnivanja_1">7. svibnja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St-330/2015</izvorni_sadrzaj>
    <derivirana_varijabla naziv="DomainObject.Predmet.OznakaBroj_1">St-330/2015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MALKOM-MARKETING d.o.o.</izvorni_sadrzaj>
    <derivirana_varijabla naziv="DomainObject.Predmet.ProtustrankaFormated_1">  MALKOM-MARKETING d.o.o.</derivirana_varijabla>
  </DomainObject.Predmet.ProtustrankaFormated>
  <DomainObject.Predmet.ProtustrankaFormatedOIB>
    <izvorni_sadrzaj>  MALKOM-MARKETING d.o.o., OIB 47075405382</izvorni_sadrzaj>
    <derivirana_varijabla naziv="DomainObject.Predmet.ProtustrankaFormatedOIB_1">  MALKOM-MARKETING d.o.o., OIB 47075405382</derivirana_varijabla>
  </DomainObject.Predmet.ProtustrankaFormatedOIB>
  <DomainObject.Predmet.ProtustrankaFormatedWithAdress>
    <izvorni_sadrzaj> MALKOM-MARKETING d.o.o., Kutinska 6, 10000 Zagreb</izvorni_sadrzaj>
    <derivirana_varijabla naziv="DomainObject.Predmet.ProtustrankaFormatedWithAdress_1"> MALKOM-MARKETING d.o.o., Kutinska 6, 10000 Zagreb</derivirana_varijabla>
  </DomainObject.Predmet.ProtustrankaFormatedWithAdress>
  <DomainObject.Predmet.ProtustrankaFormatedWithAdressOIB>
    <izvorni_sadrzaj> MALKOM-MARKETING d.o.o., OIB 47075405382, Kutinska 6, 10000 Zagreb</izvorni_sadrzaj>
    <derivirana_varijabla naziv="DomainObject.Predmet.ProtustrankaFormatedWithAdressOIB_1"> MALKOM-MARKETING d.o.o., OIB 47075405382, Kutinska 6, 10000 Zagreb</derivirana_varijabla>
  </DomainObject.Predmet.ProtustrankaFormatedWithAdressOIB>
  <DomainObject.Predmet.ProtustrankaWithAdress>
    <izvorni_sadrzaj>MALKOM-MARKETING d.o.o. Kutinska 6, 10000 Zagreb</izvorni_sadrzaj>
    <derivirana_varijabla naziv="DomainObject.Predmet.ProtustrankaWithAdress_1">MALKOM-MARKETING d.o.o. Kutinska 6, 10000 Zagreb</derivirana_varijabla>
  </DomainObject.Predmet.ProtustrankaWithAdress>
  <DomainObject.Predmet.ProtustrankaWithAdressOIB>
    <izvorni_sadrzaj>MALKOM-MARKETING d.o.o., OIB 47075405382, Kutinska 6, 10000 Zagreb</izvorni_sadrzaj>
    <derivirana_varijabla naziv="DomainObject.Predmet.ProtustrankaWithAdressOIB_1">MALKOM-MARKETING d.o.o., OIB 47075405382, Kutinska 6, 10000 Zagreb</derivirana_varijabla>
  </DomainObject.Predmet.ProtustrankaWithAdressOIB>
  <DomainObject.Predmet.ProtustrankaNazivFormated>
    <izvorni_sadrzaj>MALKOM-MARKETING d.o.o.</izvorni_sadrzaj>
    <derivirana_varijabla naziv="DomainObject.Predmet.ProtustrankaNazivFormated_1">MALKOM-MARKETING d.o.o.</derivirana_varijabla>
  </DomainObject.Predmet.ProtustrankaNazivFormated>
  <DomainObject.Predmet.ProtustrankaNazivFormatedOIB>
    <izvorni_sadrzaj>MALKOM-MARKETING d.o.o., OIB 47075405382</izvorni_sadrzaj>
    <derivirana_varijabla naziv="DomainObject.Predmet.ProtustrankaNazivFormatedOIB_1">MALKOM-MARKETING d.o.o., OIB 47075405382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Dario Krkač zastupanog po punomoćniku Blaženka Musulin</izvorni_sadrzaj>
    <derivirana_varijabla naziv="DomainObject.Predmet.StrankaFormated_1">  Dario Krkač zastupanog po punomoćniku Blaženka Musulin</derivirana_varijabla>
  </DomainObject.Predmet.StrankaFormated>
  <DomainObject.Predmet.StrankaFormatedOIB>
    <izvorni_sadrzaj>  Dario Krkač, OIB 15533732668 zastupanog po punomoćniku Blaženka Musulin</izvorni_sadrzaj>
    <derivirana_varijabla naziv="DomainObject.Predmet.StrankaFormatedOIB_1">  Dario Krkač, OIB 15533732668 zastupanog po punomoćniku Blaženka Musulin</derivirana_varijabla>
  </DomainObject.Predmet.StrankaFormatedOIB>
  <DomainObject.Predmet.StrankaFormatedWithAdress>
    <izvorni_sadrzaj> Dario Krkač, Rebrovac 26A, 10000 Zagreb zastupanog po punomoćniku Blaženka Musulin</izvorni_sadrzaj>
    <derivirana_varijabla naziv="DomainObject.Predmet.StrankaFormatedWithAdress_1"> Dario Krkač, Rebrovac 26A, 10000 Zagreb zastupanog po punomoćniku Blaženka Musulin</derivirana_varijabla>
  </DomainObject.Predmet.StrankaFormatedWithAdress>
  <DomainObject.Predmet.StrankaFormatedWithAdressOIB>
    <izvorni_sadrzaj> Dario Krkač, OIB 15533732668, Rebrovac 26A, 10000 Zagreb zastupanog po punomoćniku Blaženka Musulin</izvorni_sadrzaj>
    <derivirana_varijabla naziv="DomainObject.Predmet.StrankaFormatedWithAdressOIB_1"> Dario Krkač, OIB 15533732668, Rebrovac 26A, 10000 Zagreb zastupanog po punomoćniku Blaženka Musulin</derivirana_varijabla>
  </DomainObject.Predmet.StrankaFormatedWithAdressOIB>
  <DomainObject.Predmet.StrankaWithAdress>
    <izvorni_sadrzaj>Dario Krkač Rebrovac 26A,10000 Zagreb</izvorni_sadrzaj>
    <derivirana_varijabla naziv="DomainObject.Predmet.StrankaWithAdress_1">Dario Krkač Rebrovac 26A,10000 Zagreb</derivirana_varijabla>
  </DomainObject.Predmet.StrankaWithAdress>
  <DomainObject.Predmet.StrankaWithAdressOIB>
    <izvorni_sadrzaj>Dario Krkač, OIB 15533732668, Rebrovac 26A,10000 Zagreb</izvorni_sadrzaj>
    <derivirana_varijabla naziv="DomainObject.Predmet.StrankaWithAdressOIB_1">Dario Krkač, OIB 15533732668, Rebrovac 26A,10000 Zagreb</derivirana_varijabla>
  </DomainObject.Predmet.StrankaWithAdressOIB>
  <DomainObject.Predmet.StrankaNazivFormated>
    <izvorni_sadrzaj>Dario Krkač</izvorni_sadrzaj>
    <derivirana_varijabla naziv="DomainObject.Predmet.StrankaNazivFormated_1">Dario Krkač</derivirana_varijabla>
  </DomainObject.Predmet.StrankaNazivFormated>
  <DomainObject.Predmet.StrankaNazivFormatedOIB>
    <izvorni_sadrzaj>Dario Krkač, OIB 15533732668</izvorni_sadrzaj>
    <derivirana_varijabla naziv="DomainObject.Predmet.StrankaNazivFormatedOIB_1">Dario Krkač, OIB 15533732668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Dario Krkač zastupanog po punomoćniku Blaženka Musulin</item>
    </izvorni_sadrzaj>
    <derivirana_varijabla naziv="DomainObject.Predmet.StrankaListFormated_1">
      <item>Dario Krkač zastupanog po punomoćniku Blaženka Musulin</item>
    </derivirana_varijabla>
  </DomainObject.Predmet.StrankaListFormated>
  <DomainObject.Predmet.StrankaListFormatedOIB>
    <izvorni_sadrzaj>
      <item>Dario Krkač, OIB 15533732668 zastupanog po punomoćniku Blaženka Musulin</item>
    </izvorni_sadrzaj>
    <derivirana_varijabla naziv="DomainObject.Predmet.StrankaListFormatedOIB_1">
      <item>Dario Krkač, OIB 15533732668 zastupanog po punomoćniku Blaženka Musulin</item>
    </derivirana_varijabla>
  </DomainObject.Predmet.StrankaListFormatedOIB>
  <DomainObject.Predmet.StrankaListFormatedWithAdress>
    <izvorni_sadrzaj>
      <item>Dario Krkač, Rebrovac 26A, 10000 Zagreb zastupanog po punomoćniku Blaženka Musulin</item>
    </izvorni_sadrzaj>
    <derivirana_varijabla naziv="DomainObject.Predmet.StrankaListFormatedWithAdress_1">
      <item>Dario Krkač, Rebrovac 26A, 10000 Zagreb zastupanog po punomoćniku Blaženka Musulin</item>
    </derivirana_varijabla>
  </DomainObject.Predmet.StrankaListFormatedWithAdress>
  <DomainObject.Predmet.StrankaListFormatedWithAdressOIB>
    <izvorni_sadrzaj>
      <item>Dario Krkač, OIB 15533732668, Rebrovac 26A, 10000 Zagreb zastupanog po punomoćniku Blaženka Musulin</item>
    </izvorni_sadrzaj>
    <derivirana_varijabla naziv="DomainObject.Predmet.StrankaListFormatedWithAdressOIB_1">
      <item>Dario Krkač, OIB 15533732668, Rebrovac 26A, 10000 Zagreb zastupanog po punomoćniku Blaženka Musulin</item>
    </derivirana_varijabla>
  </DomainObject.Predmet.StrankaListFormatedWithAdressOIB>
  <DomainObject.Predmet.StrankaListNazivFormated>
    <izvorni_sadrzaj>
      <item>Dario Krkač</item>
    </izvorni_sadrzaj>
    <derivirana_varijabla naziv="DomainObject.Predmet.StrankaListNazivFormated_1">
      <item>Dario Krkač</item>
    </derivirana_varijabla>
  </DomainObject.Predmet.StrankaListNazivFormated>
  <DomainObject.Predmet.StrankaListNazivFormatedOIB>
    <izvorni_sadrzaj>
      <item>Dario Krkač, OIB 15533732668</item>
    </izvorni_sadrzaj>
    <derivirana_varijabla naziv="DomainObject.Predmet.StrankaListNazivFormatedOIB_1">
      <item>Dario Krkač, OIB 15533732668</item>
    </derivirana_varijabla>
  </DomainObject.Predmet.StrankaListNazivFormatedOIB>
  <DomainObject.Predmet.ProtuStrankaListFormated>
    <izvorni_sadrzaj>
      <item>MALKOM-MARKETING d.o.o.</item>
    </izvorni_sadrzaj>
    <derivirana_varijabla naziv="DomainObject.Predmet.ProtuStrankaListFormated_1">
      <item>MALKOM-MARKETING d.o.o.</item>
    </derivirana_varijabla>
  </DomainObject.Predmet.ProtuStrankaListFormated>
  <DomainObject.Predmet.ProtuStrankaListFormatedOIB>
    <izvorni_sadrzaj>
      <item>MALKOM-MARKETING d.o.o., OIB 47075405382</item>
    </izvorni_sadrzaj>
    <derivirana_varijabla naziv="DomainObject.Predmet.ProtuStrankaListFormatedOIB_1">
      <item>MALKOM-MARKETING d.o.o., OIB 47075405382</item>
    </derivirana_varijabla>
  </DomainObject.Predmet.ProtuStrankaListFormatedOIB>
  <DomainObject.Predmet.ProtuStrankaListFormatedWithAdress>
    <izvorni_sadrzaj>
      <item>MALKOM-MARKETING d.o.o., Kutinska 6, 10000 Zagreb</item>
    </izvorni_sadrzaj>
    <derivirana_varijabla naziv="DomainObject.Predmet.ProtuStrankaListFormatedWithAdress_1">
      <item>MALKOM-MARKETING d.o.o., Kutinska 6, 10000 Zagreb</item>
    </derivirana_varijabla>
  </DomainObject.Predmet.ProtuStrankaListFormatedWithAdress>
  <DomainObject.Predmet.ProtuStrankaListFormatedWithAdressOIB>
    <izvorni_sadrzaj>
      <item>MALKOM-MARKETING d.o.o., OIB 47075405382, Kutinska 6, 10000 Zagreb</item>
    </izvorni_sadrzaj>
    <derivirana_varijabla naziv="DomainObject.Predmet.ProtuStrankaListFormatedWithAdressOIB_1">
      <item>MALKOM-MARKETING d.o.o., OIB 47075405382, Kutinska 6, 10000 Zagreb</item>
    </derivirana_varijabla>
  </DomainObject.Predmet.ProtuStrankaListFormatedWithAdressOIB>
  <DomainObject.Predmet.ProtuStrankaListNazivFormated>
    <izvorni_sadrzaj>
      <item>MALKOM-MARKETING d.o.o.</item>
    </izvorni_sadrzaj>
    <derivirana_varijabla naziv="DomainObject.Predmet.ProtuStrankaListNazivFormated_1">
      <item>MALKOM-MARKETING d.o.o.</item>
    </derivirana_varijabla>
  </DomainObject.Predmet.ProtuStrankaListNazivFormated>
  <DomainObject.Predmet.ProtuStrankaListNazivFormatedOIB>
    <izvorni_sadrzaj>
      <item>MALKOM-MARKETING d.o.o., OIB 47075405382</item>
    </izvorni_sadrzaj>
    <derivirana_varijabla naziv="DomainObject.Predmet.ProtuStrankaListNazivFormatedOIB_1">
      <item>MALKOM-MARKETING d.o.o., OIB 47075405382</item>
    </derivirana_varijabla>
  </DomainObject.Predmet.ProtuStrankaListNazivFormatedOIB>
  <DomainObject.Predmet.OstaliListFormated>
    <izvorni_sadrzaj>
      <item>Blaženka Musulin punomoćnik sudionika u postupku Dario Krkač</item>
      <item>SNJEŽANA MALEK</item>
      <item>DAVORIN MALEK</item>
      <item>Matko Ljuban</item>
    </izvorni_sadrzaj>
    <derivirana_varijabla naziv="DomainObject.Predmet.OstaliListFormated_1">
      <item>Blaženka Musulin punomoćnik sudionika u postupku Dario Krkač</item>
      <item>SNJEŽANA MALEK</item>
      <item>DAVORIN MALEK</item>
      <item>Matko Ljuban</item>
    </derivirana_varijabla>
  </DomainObject.Predmet.OstaliListFormated>
  <DomainObject.Predmet.OstaliListFormatedOIB>
    <izvorni_sadrzaj>
      <item>Blaženka Musulin punomoćnik sudionika u postupku Dario Krkač</item>
      <item>SNJEŽANA MALEK, OIB 83528586139</item>
      <item>DAVORIN MALEK, OIB 87654217394</item>
      <item>Matko Ljuban, OIB 28695463260</item>
    </izvorni_sadrzaj>
    <derivirana_varijabla naziv="DomainObject.Predmet.OstaliListFormatedOIB_1">
      <item>Blaženka Musulin punomoćnik sudionika u postupku Dario Krkač</item>
      <item>SNJEŽANA MALEK, OIB 83528586139</item>
      <item>DAVORIN MALEK, OIB 87654217394</item>
      <item>Matko Ljuban, OIB 28695463260</item>
    </derivirana_varijabla>
  </DomainObject.Predmet.OstaliListFormatedOIB>
  <DomainObject.Predmet.OstaliListFormatedWithAdress>
    <izvorni_sadrzaj>
      <item>Blaženka Musulin, Palmotićeva 37/I, 10000 Zagreb punomoćnik sudionika u postupku Dario Krkač</item>
      <item>SNJEŽANA MALEK, Kutinska 6, 10000 Zagreb</item>
      <item>DAVORIN MALEK, Kutinska 6, 10000 Zagreb</item>
      <item>Matko Ljuban, Hrvatskih Iseljenika 3, 10000 Zagreb</item>
    </izvorni_sadrzaj>
    <derivirana_varijabla naziv="DomainObject.Predmet.OstaliListFormatedWithAdress_1">
      <item>Blaženka Musulin, Palmotićeva 37/I, 10000 Zagreb punomoćnik sudionika u postupku Dario Krkač</item>
      <item>SNJEŽANA MALEK, Kutinska 6, 10000 Zagreb</item>
      <item>DAVORIN MALEK, Kutinska 6, 10000 Zagreb</item>
      <item>Matko Ljuban, Hrvatskih Iseljenika 3, 10000 Zagreb</item>
    </derivirana_varijabla>
  </DomainObject.Predmet.OstaliListFormatedWithAdress>
  <DomainObject.Predmet.OstaliListFormatedWithAdressOIB>
    <izvorni_sadrzaj>
      <item>Blaženka Musulin, Palmotićeva 37/I, 10000 Zagreb punomoćnik sudionika u postupku Dario Krkač</item>
      <item>SNJEŽANA MALEK, OIB 83528586139, Kutinska 6, 10000 Zagreb</item>
      <item>DAVORIN MALEK, OIB 87654217394, Kutinska 6, 10000 Zagreb</item>
      <item>Matko Ljuban, OIB 28695463260, Hrvatskih Iseljenika 3, 10000 Zagreb</item>
    </izvorni_sadrzaj>
    <derivirana_varijabla naziv="DomainObject.Predmet.OstaliListFormatedWithAdressOIB_1">
      <item>Blaženka Musulin, Palmotićeva 37/I, 10000 Zagreb punomoćnik sudionika u postupku Dario Krkač</item>
      <item>SNJEŽANA MALEK, OIB 83528586139, Kutinska 6, 10000 Zagreb</item>
      <item>DAVORIN MALEK, OIB 87654217394, Kutinska 6, 10000 Zagreb</item>
      <item>Matko Ljuban, OIB 28695463260, Hrvatskih Iseljenika 3, 10000 Zagreb</item>
    </derivirana_varijabla>
  </DomainObject.Predmet.OstaliListFormatedWithAdressOIB>
  <DomainObject.Predmet.OstaliListNazivFormated>
    <izvorni_sadrzaj>
      <item>Blaženka Musulin</item>
      <item>SNJEŽANA MALEK</item>
      <item>DAVORIN MALEK</item>
      <item>Matko Ljuban</item>
    </izvorni_sadrzaj>
    <derivirana_varijabla naziv="DomainObject.Predmet.OstaliListNazivFormated_1">
      <item>Blaženka Musulin</item>
      <item>SNJEŽANA MALEK</item>
      <item>DAVORIN MALEK</item>
      <item>Matko Ljuban</item>
    </derivirana_varijabla>
  </DomainObject.Predmet.OstaliListNazivFormated>
  <DomainObject.Predmet.OstaliListNazivFormatedOIB>
    <izvorni_sadrzaj>
      <item>Blaženka Musulin</item>
      <item>SNJEŽANA MALEK, OIB 83528586139</item>
      <item>DAVORIN MALEK, OIB 87654217394</item>
      <item>Matko Ljuban, OIB 28695463260</item>
    </izvorni_sadrzaj>
    <derivirana_varijabla naziv="DomainObject.Predmet.OstaliListNazivFormatedOIB_1">
      <item>Blaženka Musulin</item>
      <item>SNJEŽANA MALEK, OIB 83528586139</item>
      <item>DAVORIN MALEK, OIB 87654217394</item>
      <item>Matko Ljuban, OIB 28695463260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rujna 2016.</izvorni_sadrzaj>
    <derivirana_varijabla naziv="DomainObject.Datum_1">1.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Dario Krkač</izvorni_sadrzaj>
    <derivirana_varijabla naziv="DomainObject.Predmet.StrankaIDrugi_1">Dario Krkač</derivirana_varijabla>
  </DomainObject.Predmet.StrankaIDrugi>
  <DomainObject.Predmet.ProtustrankaIDrugi>
    <izvorni_sadrzaj>MALKOM-MARKETING d.o.o.</izvorni_sadrzaj>
    <derivirana_varijabla naziv="DomainObject.Predmet.ProtustrankaIDrugi_1">MALKOM-MARKETING d.o.o.</derivirana_varijabla>
  </DomainObject.Predmet.ProtustrankaIDrugi>
  <DomainObject.Predmet.StrankaIDrugiAdressOIB>
    <izvorni_sadrzaj>Dario Krkač, OIB 15533732668, Rebrovac 26A, 10000 Zagreb</izvorni_sadrzaj>
    <derivirana_varijabla naziv="DomainObject.Predmet.StrankaIDrugiAdressOIB_1">Dario Krkač, OIB 15533732668, Rebrovac 26A, 10000 Zagreb</derivirana_varijabla>
  </DomainObject.Predmet.StrankaIDrugiAdressOIB>
  <DomainObject.Predmet.ProtustrankaIDrugiAdressOIB>
    <izvorni_sadrzaj>MALKOM-MARKETING d.o.o., OIB 47075405382, Kutinska 6, 10000 Zagreb</izvorni_sadrzaj>
    <derivirana_varijabla naziv="DomainObject.Predmet.ProtustrankaIDrugiAdressOIB_1">MALKOM-MARKETING d.o.o., OIB 47075405382, Kutinska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Dario Krkač</item>
      <item>MALKOM-MARKETING d.o.o.</item>
      <item>Blaženka Musulin</item>
      <item>SNJEŽANA MALEK</item>
      <item>DAVORIN MALEK</item>
      <item>Matko Ljuban</item>
    </izvorni_sadrzaj>
    <derivirana_varijabla naziv="DomainObject.Predmet.SudioniciListNaziv_1">
      <item>Dario Krkač</item>
      <item>MALKOM-MARKETING d.o.o.</item>
      <item>Blaženka Musulin</item>
      <item>SNJEŽANA MALEK</item>
      <item>DAVORIN MALEK</item>
      <item>Matko Ljuban</item>
    </derivirana_varijabla>
  </DomainObject.Predmet.SudioniciListNaziv>
  <DomainObject.Predmet.SudioniciListAdressOIB>
    <izvorni_sadrzaj>
      <item>Dario Krkač, OIB 15533732668, Rebrovac 26A,10000 Zagreb</item>
      <item>MALKOM-MARKETING d.o.o., OIB 47075405382, Kutinska 6,10000 Zagreb</item>
      <item>Blaženka Musulin, Palmotićeva 37/I,10000 Zagreb</item>
      <item>SNJEŽANA MALEK, OIB 83528586139, Kutinska 6,10000 Zagreb</item>
      <item>DAVORIN MALEK, OIB 87654217394, Kutinska 6,10000 Zagreb</item>
      <item>Matko Ljuban, OIB 28695463260, Hrvatskih Iseljenika 3,10000 Zagreb</item>
    </izvorni_sadrzaj>
    <derivirana_varijabla naziv="DomainObject.Predmet.SudioniciListAdressOIB_1">
      <item>Dario Krkač, OIB 15533732668, Rebrovac 26A,10000 Zagreb</item>
      <item>MALKOM-MARKETING d.o.o., OIB 47075405382, Kutinska 6,10000 Zagreb</item>
      <item>Blaženka Musulin, Palmotićeva 37/I,10000 Zagreb</item>
      <item>SNJEŽANA MALEK, OIB 83528586139, Kutinska 6,10000 Zagreb</item>
      <item>DAVORIN MALEK, OIB 87654217394, Kutinska 6,10000 Zagreb</item>
      <item>Matko Ljuban, OIB 28695463260, Hrvatskih Iseljenika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15533732668</item>
      <item>, OIB 47075405382</item>
      <item>, OIB null</item>
      <item>, OIB 83528586139</item>
      <item>, OIB 87654217394</item>
      <item>, OIB 28695463260</item>
    </izvorni_sadrzaj>
    <derivirana_varijabla naziv="DomainObject.Predmet.SudioniciListNazivOIB_1">
      <item>, OIB 15533732668</item>
      <item>, OIB 47075405382</item>
      <item>, OIB null</item>
      <item>, OIB 83528586139</item>
      <item>, OIB 87654217394</item>
      <item>, OIB 28695463260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Matko Ljuban, OIB 28695463260, Hrvatskih iseljenika 3 Zagreb</item>
    </izvorni_sadrzaj>
    <derivirana_varijabla naziv="DomainObject.Predmet.StecajniUpraviteljiListAddressOIB_1">
      <item>Matko Ljuban, OIB 28695463260, Hrvatskih iseljenika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439</properties:Words>
  <properties:Characters>2335</properties:Characters>
  <properties:Lines>91</properties:Lines>
  <properties:Paragraphs>21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2016-08-26T12:26:00Z</dcterms:created>
  <dc:creator>nradic</dc:creator>
  <cp:lastModifiedBy>Ivana Rogić</cp:lastModifiedBy>
  <cp:lastPrinted>2016-09-01T11:36:00Z</cp:lastPrinted>
  <dcterms:modified xmlns:xsi="http://www.w3.org/2001/XMLSchema-instance" xsi:type="dcterms:W3CDTF">2016-09-01T11:39:00Z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