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6826" w14:paraId="f7a6826" w:rsidRDefault="00B270BF" w:rsidP="00B270BF" w:rsidR="00B270B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0BF" w:rsidP="00B270BF" w:rsidR="00B270B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270BF" w:rsidP="00B270BF" w:rsidR="00B270B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270BF" w:rsidP="00B270BF" w:rsidR="00B270B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270BF" w:rsidP="00B270BF" w:rsidR="00B270B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270BF" w:rsidP="00B270BF" w:rsidR="00B270B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270BF" w:rsidP="00B270BF" w:rsidR="00B270BF" w:rsidRPr="005D578C">
      <w:pPr>
        <w:jc w:val="center"/>
        <w:rPr>
          <w:rFonts w:cs="Times New Roman" w:eastAsia="Times New Roman"/>
          <w:szCs w:val="24"/>
        </w:rPr>
      </w:pPr>
    </w:p>
    <w:p w:rsidRDefault="00B270BF" w:rsidP="00B270BF" w:rsidR="00B270B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270BF" w:rsidP="00B270BF" w:rsidR="00B270BF" w:rsidRPr="005D578C">
      <w:pPr>
        <w:rPr>
          <w:rFonts w:cs="Times New Roman" w:eastAsia="Times New Roman"/>
          <w:szCs w:val="24"/>
        </w:rPr>
      </w:pPr>
    </w:p>
    <w:p w:rsidRDefault="00B270BF" w:rsidP="00B270BF" w:rsidR="00B270B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SAGITTA PLUS d. o. o. Roč (Grad Buzet), Hum, Brižac 19, OIB </w:t>
      </w:r>
      <w:r w:rsidRPr="00B270BF">
        <w:rPr>
          <w:rFonts w:cs="Times New Roman" w:eastAsia="Times New Roman"/>
          <w:szCs w:val="24"/>
        </w:rPr>
        <w:t>67578290610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270BF">
        <w:rPr>
          <w:rFonts w:cs="Times New Roman" w:eastAsia="Times New Roman"/>
          <w:szCs w:val="24"/>
        </w:rPr>
        <w:t>040262226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3. svibnja 2016.</w:t>
      </w:r>
    </w:p>
    <w:p w:rsidRDefault="00B270BF" w:rsidP="00B270BF" w:rsidR="00B270BF" w:rsidRPr="005D578C">
      <w:pPr>
        <w:rPr>
          <w:rFonts w:cs="Times New Roman" w:eastAsia="Times New Roman"/>
          <w:szCs w:val="24"/>
        </w:rPr>
      </w:pPr>
    </w:p>
    <w:p w:rsidRDefault="00B270BF" w:rsidP="00B270BF" w:rsidR="00B270B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270BF" w:rsidP="00B270BF" w:rsidR="00B270BF" w:rsidRPr="005D578C">
      <w:pPr>
        <w:rPr>
          <w:rFonts w:cs="Times New Roman" w:eastAsia="Times New Roman"/>
          <w:szCs w:val="24"/>
        </w:rPr>
      </w:pPr>
    </w:p>
    <w:p w:rsidRDefault="00B270BF" w:rsidP="00B270BF" w:rsidR="00B270B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SAGITTA PLUS d. o. o. Roč (Grad Buzet), Hum, Brižac 19, OIB </w:t>
      </w:r>
      <w:r w:rsidRPr="00B270BF">
        <w:rPr>
          <w:rFonts w:cs="Times New Roman" w:eastAsia="Times New Roman"/>
          <w:szCs w:val="24"/>
        </w:rPr>
        <w:t>67578290610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270BF">
        <w:rPr>
          <w:rFonts w:cs="Times New Roman" w:eastAsia="Times New Roman"/>
          <w:szCs w:val="24"/>
        </w:rPr>
        <w:t>040262226</w:t>
      </w:r>
      <w:r>
        <w:rPr>
          <w:rFonts w:cs="Times New Roman" w:eastAsia="Times New Roman"/>
          <w:szCs w:val="24"/>
        </w:rPr>
        <w:t>.</w:t>
      </w:r>
    </w:p>
    <w:p w:rsidRDefault="00B270BF" w:rsidP="00B270BF" w:rsidR="00B270BF" w:rsidRPr="005D578C">
      <w:pPr>
        <w:rPr>
          <w:rFonts w:cs="Times New Roman" w:eastAsia="Times New Roman"/>
          <w:szCs w:val="24"/>
        </w:rPr>
      </w:pPr>
    </w:p>
    <w:p w:rsidRDefault="00B270BF" w:rsidP="00B270BF" w:rsidR="00B270B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B270BF" w:rsidP="00B270BF" w:rsidR="00B270BF">
      <w:pPr>
        <w:rPr>
          <w:rFonts w:cs="Times New Roman" w:eastAsia="Times New Roman"/>
          <w:szCs w:val="20"/>
        </w:rPr>
      </w:pPr>
    </w:p>
    <w:p w:rsidRDefault="00B270BF" w:rsidP="00B270BF" w:rsidR="00B270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SAGITTA PLUS d. o. o. Roč (Grad Buzet), Hum, Brižac 19, OIB </w:t>
      </w:r>
      <w:r w:rsidRPr="00B270BF">
        <w:rPr>
          <w:rFonts w:cs="Times New Roman" w:eastAsia="Times New Roman"/>
          <w:szCs w:val="24"/>
        </w:rPr>
        <w:t>67578290610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270BF">
        <w:rPr>
          <w:rFonts w:cs="Times New Roman" w:eastAsia="Times New Roman"/>
          <w:szCs w:val="24"/>
        </w:rPr>
        <w:t>040262226</w:t>
      </w:r>
      <w:r>
        <w:rPr>
          <w:rFonts w:cs="Times New Roman" w:eastAsia="Times New Roman"/>
          <w:szCs w:val="24"/>
        </w:rPr>
        <w:t>.</w:t>
      </w:r>
    </w:p>
    <w:p w:rsidRDefault="00B270BF" w:rsidP="00B270BF" w:rsidR="00B270BF">
      <w:pPr>
        <w:ind w:firstLine="709"/>
        <w:rPr>
          <w:rFonts w:cs="Times New Roman" w:eastAsia="Times New Roman"/>
          <w:szCs w:val="24"/>
        </w:rPr>
      </w:pPr>
    </w:p>
    <w:p w:rsidRDefault="00B270BF" w:rsidP="00B270BF" w:rsidR="00B270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SAGITTA PLUS d. o. o. Roč (Grad Buzet), Hum, Brižac 19, OIB </w:t>
      </w:r>
      <w:r w:rsidRPr="00B270BF">
        <w:rPr>
          <w:rFonts w:cs="Times New Roman" w:eastAsia="Times New Roman"/>
          <w:szCs w:val="24"/>
        </w:rPr>
        <w:t>67578290610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270BF">
        <w:rPr>
          <w:rFonts w:cs="Times New Roman" w:eastAsia="Times New Roman"/>
          <w:szCs w:val="24"/>
        </w:rPr>
        <w:t>040262226</w:t>
      </w:r>
      <w:r>
        <w:rPr>
          <w:rFonts w:cs="Times New Roman" w:eastAsia="Times New Roman"/>
          <w:szCs w:val="24"/>
        </w:rPr>
        <w:t>.</w:t>
      </w:r>
    </w:p>
    <w:p w:rsidRDefault="00B270BF" w:rsidP="00B270BF" w:rsidR="00B270BF">
      <w:pPr>
        <w:rPr>
          <w:rFonts w:cs="Times New Roman" w:eastAsia="Times New Roman"/>
          <w:szCs w:val="24"/>
        </w:rPr>
      </w:pPr>
    </w:p>
    <w:p w:rsidRDefault="00B270BF" w:rsidP="00B270BF" w:rsidR="00B270BF" w:rsidRPr="005D578C">
      <w:pPr>
        <w:rPr>
          <w:rFonts w:cs="Times New Roman" w:eastAsia="Times New Roman"/>
          <w:szCs w:val="24"/>
        </w:rPr>
      </w:pPr>
    </w:p>
    <w:p w:rsidRDefault="00B270BF" w:rsidP="00B270BF" w:rsidR="00B270B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270BF" w:rsidP="00B270BF" w:rsidR="00B270BF">
      <w:pPr>
        <w:ind w:firstLine="708"/>
        <w:rPr>
          <w:rFonts w:cs="Times New Roman" w:eastAsia="Times New Roman"/>
          <w:szCs w:val="24"/>
        </w:rPr>
      </w:pPr>
    </w:p>
    <w:p w:rsidRDefault="00B270BF" w:rsidP="00B270BF" w:rsidR="00B270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SAGITTA PLUS d. o. o. Roč (Grad Buzet).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St-284/2016-3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270BF" w:rsidP="00B270BF" w:rsidR="00B270B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270BF" w:rsidP="00B270BF" w:rsidR="00B270BF" w:rsidRPr="005D578C">
      <w:pPr>
        <w:rPr>
          <w:rFonts w:cs="Times New Roman" w:eastAsia="Times New Roman"/>
          <w:szCs w:val="24"/>
        </w:rPr>
      </w:pPr>
    </w:p>
    <w:p w:rsidRDefault="00B270BF" w:rsidP="00B270BF" w:rsidR="00B270B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270BF" w:rsidP="00B270BF" w:rsidR="00B270BF">
      <w:pPr>
        <w:rPr>
          <w:rFonts w:cs="Times New Roman" w:eastAsia="Times New Roman"/>
          <w:szCs w:val="24"/>
        </w:rPr>
      </w:pPr>
    </w:p>
    <w:p w:rsidRDefault="00B270BF" w:rsidP="00B270BF" w:rsidR="00B270B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B270BF" w:rsidP="00B270BF" w:rsidR="00B270B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057DD3">
        <w:rPr>
          <w:rFonts w:cs="Times New Roman" w:eastAsia="Times New Roman"/>
          <w:szCs w:val="24"/>
        </w:rPr>
        <w:t xml:space="preserve">, v. r. </w:t>
      </w:r>
    </w:p>
    <w:p w:rsidRDefault="00B270BF" w:rsidP="00B270BF" w:rsidR="00B270BF">
      <w:pPr>
        <w:jc w:val="left"/>
        <w:rPr>
          <w:rFonts w:cs="Times New Roman" w:eastAsia="Times New Roman"/>
          <w:szCs w:val="24"/>
        </w:rPr>
      </w:pPr>
    </w:p>
    <w:p w:rsidRDefault="00B270BF" w:rsidP="00B270BF" w:rsidR="00B270BF" w:rsidRPr="005D578C">
      <w:pPr>
        <w:jc w:val="left"/>
        <w:rPr>
          <w:rFonts w:cs="Times New Roman" w:eastAsia="Times New Roman"/>
          <w:szCs w:val="24"/>
        </w:rPr>
      </w:pPr>
    </w:p>
    <w:p w:rsidRDefault="00B270BF" w:rsidP="00B270BF" w:rsidR="00B270B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270BF" w:rsidP="00B270BF" w:rsidR="00B270BF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B270BF" w:rsidP="00B270BF" w:rsidR="00B270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270BF" w:rsidP="00B270BF" w:rsidR="00B270BF">
      <w:pPr>
        <w:rPr>
          <w:rFonts w:cs="Times New Roman" w:eastAsia="Times New Roman"/>
          <w:szCs w:val="24"/>
        </w:rPr>
      </w:pPr>
    </w:p>
    <w:p w:rsidRDefault="00B270BF" w:rsidP="00B270BF" w:rsidR="00B270BF" w:rsidRPr="005D578C">
      <w:pPr>
        <w:rPr>
          <w:rFonts w:cs="Times New Roman" w:eastAsia="Times New Roman"/>
          <w:szCs w:val="24"/>
        </w:rPr>
      </w:pPr>
    </w:p>
    <w:p w:rsidRDefault="00B270BF" w:rsidP="00B270BF" w:rsidR="00B270B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270BF" w:rsidP="00B270BF" w:rsidR="00B270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270BF" w:rsidP="00B270BF" w:rsidR="00B270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SAGITTA PLUS d. o. o. Roč (Grad Buzet), Hum, Brižac 19,</w:t>
      </w:r>
    </w:p>
    <w:p w:rsidRDefault="00B270BF" w:rsidP="00B270BF" w:rsidR="00B270B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B270BF" w:rsidP="00B270BF" w:rsidR="00B270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270BF" w:rsidP="00B270BF" w:rsidR="00B270B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B270BF" w:rsidP="00B270BF" w:rsidR="00B270B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B270BF" w:rsidP="00B270BF" w:rsidR="00B270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B270BF" w:rsidP="00B270BF" w:rsidR="00B270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B270BF" w:rsidP="00B270BF" w:rsidR="00B270BF"/>
    <w:p w:rsidRDefault="00B270BF" w:rsidP="00B270BF" w:rsidR="00B270BF"/>
    <w:p w:rsidRDefault="00B270BF" w:rsidP="00B270BF" w:rsidR="00B270BF"/>
    <w:p w:rsidRDefault="00D9144E" w:rsidR="00387208"/>
    <w:sectPr w:rsidSect="007E42C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0BF" w:rsidP="00B270BF" w:rsidR="00B270BF">
      <w:r>
        <w:separator/>
      </w:r>
    </w:p>
  </w:endnote>
  <w:endnote w:id="0" w:type="continuationSeparator">
    <w:p w:rsidRDefault="00B270BF" w:rsidP="00B270BF" w:rsidR="00B27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0BF" w:rsidP="00B270BF" w:rsidR="00B270BF">
      <w:r>
        <w:separator/>
      </w:r>
    </w:p>
  </w:footnote>
  <w:footnote w:id="0" w:type="continuationSeparator">
    <w:p w:rsidRDefault="00B270BF" w:rsidP="00B270BF" w:rsidR="00B27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70BF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9144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St-284/2016-5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70BF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St-284/2016-5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5706"/>
    <w:rsid w:val="00057DD3"/>
    <w:rsid w:val="0075528E"/>
    <w:rsid w:val="0079403F"/>
    <w:rsid w:val="00B270BF"/>
    <w:rsid w:val="00D9144E"/>
    <w:rsid w:val="00EC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0B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70B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270B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0B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0B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1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44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9144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9144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9144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0B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70B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270B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0B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0B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1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44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9144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9144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9144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SAGITTA PLUS d.o.o. ROČ</izvorni_sadrzaj>
    <derivirana_varijabla naziv="DomainObject.Predmet.ProtustrankaFormated_1">  SAGITTA PLUS d.o.o. ROČ</derivirana_varijabla>
  </DomainObject.Predmet.ProtustrankaFormated>
  <DomainObject.Predmet.ProtustrankaFormatedOIB>
    <izvorni_sadrzaj>  SAGITTA PLUS d.o.o. ROČ, OIB 67578290610</izvorni_sadrzaj>
    <derivirana_varijabla naziv="DomainObject.Predmet.ProtustrankaFormatedOIB_1">  SAGITTA PLUS d.o.o. ROČ, OIB 67578290610</derivirana_varijabla>
  </DomainObject.Predmet.ProtustrankaFormatedOIB>
  <DomainObject.Predmet.ProtustrankaFormatedWithAdress>
    <izvorni_sadrzaj> SAGITTA PLUS d.o.o. ROČ, Hum, Brižac 19, 52425 Roč</izvorni_sadrzaj>
    <derivirana_varijabla naziv="DomainObject.Predmet.ProtustrankaFormatedWithAdress_1"> SAGITTA PLUS d.o.o. ROČ, Hum, Brižac 19, 52425 Roč</derivirana_varijabla>
  </DomainObject.Predmet.ProtustrankaFormatedWithAdress>
  <DomainObject.Predmet.ProtustrankaFormatedWithAdressOIB>
    <izvorni_sadrzaj> SAGITTA PLUS d.o.o. ROČ, OIB 67578290610, Hum, Brižac 19, 52425 Roč</izvorni_sadrzaj>
    <derivirana_varijabla naziv="DomainObject.Predmet.ProtustrankaFormatedWithAdressOIB_1"> SAGITTA PLUS d.o.o. ROČ, OIB 67578290610, Hum, Brižac 19, 52425 Roč</derivirana_varijabla>
  </DomainObject.Predmet.ProtustrankaFormatedWithAdressOIB>
  <DomainObject.Predmet.ProtustrankaWithAdress>
    <izvorni_sadrzaj>SAGITTA PLUS d.o.o. ROČ Hum, Brižac 19, 52425 Roč</izvorni_sadrzaj>
    <derivirana_varijabla naziv="DomainObject.Predmet.ProtustrankaWithAdress_1">SAGITTA PLUS d.o.o. ROČ Hum, Brižac 19, 52425 Roč</derivirana_varijabla>
  </DomainObject.Predmet.ProtustrankaWithAdress>
  <DomainObject.Predmet.ProtustrankaWithAdressOIB>
    <izvorni_sadrzaj>SAGITTA PLUS d.o.o. ROČ, OIB 67578290610, Hum, Brižac 19, 52425 Roč</izvorni_sadrzaj>
    <derivirana_varijabla naziv="DomainObject.Predmet.ProtustrankaWithAdressOIB_1">SAGITTA PLUS d.o.o. ROČ, OIB 67578290610, Hum, Brižac 19, 52425 Roč</derivirana_varijabla>
  </DomainObject.Predmet.ProtustrankaWithAdressOIB>
  <DomainObject.Predmet.ProtustrankaNazivFormated>
    <izvorni_sadrzaj>SAGITTA PLUS d.o.o. ROČ</izvorni_sadrzaj>
    <derivirana_varijabla naziv="DomainObject.Predmet.ProtustrankaNazivFormated_1">SAGITTA PLUS d.o.o. ROČ</derivirana_varijabla>
  </DomainObject.Predmet.ProtustrankaNazivFormated>
  <DomainObject.Predmet.ProtustrankaNazivFormatedOIB>
    <izvorni_sadrzaj>SAGITTA PLUS d.o.o. ROČ, OIB 67578290610</izvorni_sadrzaj>
    <derivirana_varijabla naziv="DomainObject.Predmet.ProtustrankaNazivFormatedOIB_1">SAGITTA PLUS d.o.o. ROČ, OIB 67578290610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6507.66</izvorni_sadrzaj>
    <derivirana_varijabla naziv="DomainObject.Predmet.TrenutnaVrijednost_1">6507.66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SAGITTA PLUS d.o.o. ROČ</item>
    </izvorni_sadrzaj>
    <derivirana_varijabla naziv="DomainObject.Predmet.ProtuStrankaListFormated_1">
      <item>SAGITTA PLUS d.o.o. ROČ</item>
    </derivirana_varijabla>
  </DomainObject.Predmet.ProtuStrankaListFormated>
  <DomainObject.Predmet.ProtuStrankaListFormatedOIB>
    <izvorni_sadrzaj>
      <item>SAGITTA PLUS d.o.o. ROČ, OIB 67578290610</item>
    </izvorni_sadrzaj>
    <derivirana_varijabla naziv="DomainObject.Predmet.ProtuStrankaListFormatedOIB_1">
      <item>SAGITTA PLUS d.o.o. ROČ, OIB 67578290610</item>
    </derivirana_varijabla>
  </DomainObject.Predmet.ProtuStrankaListFormatedOIB>
  <DomainObject.Predmet.ProtuStrankaListFormatedWithAdress>
    <izvorni_sadrzaj>
      <item>SAGITTA PLUS d.o.o. ROČ, Hum, Brižac 19, 52425 Roč</item>
    </izvorni_sadrzaj>
    <derivirana_varijabla naziv="DomainObject.Predmet.ProtuStrankaListFormatedWithAdress_1">
      <item>SAGITTA PLUS d.o.o. ROČ, Hum, Brižac 19, 52425 Roč</item>
    </derivirana_varijabla>
  </DomainObject.Predmet.ProtuStrankaListFormatedWithAdress>
  <DomainObject.Predmet.ProtuStrankaListFormatedWithAdressOIB>
    <izvorni_sadrzaj>
      <item>SAGITTA PLUS d.o.o. ROČ, OIB 67578290610, Hum, Brižac 19, 52425 Roč</item>
    </izvorni_sadrzaj>
    <derivirana_varijabla naziv="DomainObject.Predmet.ProtuStrankaListFormatedWithAdressOIB_1">
      <item>SAGITTA PLUS d.o.o. ROČ, OIB 67578290610, Hum, Brižac 19, 52425 Roč</item>
    </derivirana_varijabla>
  </DomainObject.Predmet.ProtuStrankaListFormatedWithAdressOIB>
  <DomainObject.Predmet.ProtuStrankaListNazivFormated>
    <izvorni_sadrzaj>
      <item>SAGITTA PLUS d.o.o. ROČ</item>
    </izvorni_sadrzaj>
    <derivirana_varijabla naziv="DomainObject.Predmet.ProtuStrankaListNazivFormated_1">
      <item>SAGITTA PLUS d.o.o. ROČ</item>
    </derivirana_varijabla>
  </DomainObject.Predmet.ProtuStrankaListNazivFormated>
  <DomainObject.Predmet.ProtuStrankaListNazivFormatedOIB>
    <izvorni_sadrzaj>
      <item>SAGITTA PLUS d.o.o. ROČ, OIB 67578290610</item>
    </izvorni_sadrzaj>
    <derivirana_varijabla naziv="DomainObject.Predmet.ProtuStrankaListNazivFormatedOIB_1">
      <item>SAGITTA PLUS d.o.o. ROČ, OIB 67578290610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SAGITTA PLUS d.o.o. ROČ</izvorni_sadrzaj>
    <derivirana_varijabla naziv="DomainObject.Predmet.ProtustrankaIDrugi_1">SAGITTA PLUS d.o.o. ROČ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SAGITTA PLUS d.o.o. ROČ, OIB 67578290610, Hum, Brižac 19, 52425 Roč</izvorni_sadrzaj>
    <derivirana_varijabla naziv="DomainObject.Predmet.ProtustrankaIDrugiAdressOIB_1">SAGITTA PLUS d.o.o. ROČ, OIB 67578290610, Hum, Brižac 19, 52425 Roč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SAGITTA PLUS d.o.o. ROČ</item>
    </izvorni_sadrzaj>
    <derivirana_varijabla naziv="DomainObject.Predmet.SudioniciListNaziv_1">
      <item>FINANCIJSKA AGENCIJA, RC RIJEKA, PODRUŽNICA PULA, PULA</item>
      <item>SAGITTA PLUS d.o.o. ROČ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SAGITTA PLUS d.o.o. ROČ, OIB 67578290610, Hum, Brižac 19,52425 Roč</item>
    </izvorni_sadrzaj>
    <derivirana_varijabla naziv="DomainObject.Predmet.SudioniciListAdressOIB_1">
      <item>FINANCIJSKA AGENCIJA, RC RIJEKA, PODRUŽNICA PULA, PULA, OIB 85821130368, Ulica grada Vukovara 70,10000 Zagreb</item>
      <item>SAGITTA PLUS d.o.o. ROČ, OIB 67578290610, Hum, Brižac 19,52425 Roč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67578290610</item>
    </izvorni_sadrzaj>
    <derivirana_varijabla naziv="DomainObject.Predmet.SudioniciListNazivOIB_1">
      <item>, OIB 85821130368</item>
      <item>, OIB 67578290610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3200</properties:Characters>
  <properties:Lines>81</properties:Lines>
  <properties:Paragraphs>29</properties:Paragraphs>
  <properties:TotalTime>9</properties:TotalTime>
  <properties:ScaleCrop>false</properties:ScaleCrop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2016-05-02T10:09:00Z</dcterms:created>
  <dc:creator>Mihaela Kaligari</dc:creator>
  <dc:description/>
  <cp:keywords/>
  <cp:lastModifiedBy>Mihaela Kaligari</cp:lastModifiedBy>
  <cp:lastPrinted>2016-05-03T06:28:00Z</cp:lastPrinted>
  <dcterms:modified xmlns:xsi="http://www.w3.org/2001/XMLSchema-instance" xsi:type="dcterms:W3CDTF">2016-05-03T06:51:00Z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