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a1bb" w14:paraId="42ca1b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20</w:t>
      </w:r>
      <w:r w:rsidR="00915922">
        <w:rPr>
          <w:rStyle w:val="Naglaeno"/>
          <w:b w:val="false"/>
        </w:rPr>
        <w:t>85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915922">
        <w:t>IZOTEHNIC</w:t>
      </w:r>
      <w:r w:rsidR="00F607EF">
        <w:t xml:space="preserve"> </w:t>
      </w:r>
      <w:r w:rsidR="00915922">
        <w:t>j.</w:t>
      </w:r>
      <w:r w:rsidR="003829D9">
        <w:t xml:space="preserve">d.o.o za </w:t>
      </w:r>
      <w:r w:rsidR="00915922">
        <w:t>radove u građevinarstvu</w:t>
      </w:r>
      <w:r w:rsidR="003829D9">
        <w:t xml:space="preserve">, </w:t>
      </w:r>
      <w:r w:rsidR="00915922">
        <w:t>Osijek, Kornatska 36</w:t>
      </w:r>
      <w:r w:rsidR="00ED7CF1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4F0B19">
        <w:t>030</w:t>
      </w:r>
      <w:r w:rsidR="00915922">
        <w:t>141025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915922">
        <w:t>58082393799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F0B19">
        <w:t>1</w:t>
      </w:r>
      <w:r w:rsidR="00915922">
        <w:t>1</w:t>
      </w:r>
      <w:r w:rsidR="00BB3D58">
        <w:t xml:space="preserve">. </w:t>
      </w:r>
      <w:r w:rsidR="004F0B19">
        <w:t>kolovoza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15922">
        <w:t>IZOTEHNIC j.d.o.o za radove u građevinarstvu, Osijek, Kornatska 36, MBS: 030141025, OIB: 58082393799</w:t>
      </w:r>
      <w:r w:rsidR="004F0B19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15922">
        <w:t>7</w:t>
      </w:r>
      <w:r w:rsidR="00780AF6">
        <w:t>.</w:t>
      </w:r>
      <w:r w:rsidR="00915922">
        <w:t>605</w:t>
      </w:r>
      <w:r w:rsidR="00B20F95">
        <w:t>,</w:t>
      </w:r>
      <w:r w:rsidR="00915922">
        <w:t>00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D7CF1">
        <w:t>208</w:t>
      </w:r>
      <w:r w:rsidR="00915922">
        <w:t>5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F0B19">
        <w:t>1</w:t>
      </w:r>
      <w:r w:rsidR="00915922">
        <w:t>1</w:t>
      </w:r>
      <w:r w:rsidR="004F0B19">
        <w:t>. kolovoz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D7CF1">
        <w:t>5</w:t>
      </w:r>
      <w:r w:rsidR="004F0B19">
        <w:t>.</w:t>
      </w:r>
      <w:r w:rsidR="00ED7CF1">
        <w:t>10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86247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530B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4FDF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4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B4F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4F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F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F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4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B4F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4F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F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F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2085</izvorni_sadrzaj>
    <derivirana_varijabla naziv="DomainObject.Predmet.Broj_1">2085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St-2085/2016</izvorni_sadrzaj>
    <derivirana_varijabla naziv="DomainObject.Predmet.OznakaBroj_1">St-2085/2016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IZOTEHNIC j.d.o.o. za radove u građevinarstvu</izvorni_sadrzaj>
    <derivirana_varijabla naziv="DomainObject.Predmet.ProtustrankaFormated_1">  IZOTEHNIC j.d.o.o. za radove u građevinarstvu</derivirana_varijabla>
  </DomainObject.Predmet.ProtustrankaFormated>
  <DomainObject.Predmet.ProtustrankaFormatedOIB>
    <izvorni_sadrzaj>  IZOTEHNIC j.d.o.o. za radove u građevinarstvu, OIB 58082393799</izvorni_sadrzaj>
    <derivirana_varijabla naziv="DomainObject.Predmet.ProtustrankaFormatedOIB_1">  IZOTEHNIC j.d.o.o. za radove u građevinarstvu, OIB 58082393799</derivirana_varijabla>
  </DomainObject.Predmet.ProtustrankaFormatedOIB>
  <DomainObject.Predmet.ProtustrankaFormatedWithAdress>
    <izvorni_sadrzaj> IZOTEHNIC j.d.o.o. za radove u građevinarstvu, Kornatska 36, 31000 Osijek</izvorni_sadrzaj>
    <derivirana_varijabla naziv="DomainObject.Predmet.ProtustrankaFormatedWithAdress_1"> IZOTEHNIC j.d.o.o. za radove u građevinarstvu, Kornatska 36, 31000 Osijek</derivirana_varijabla>
  </DomainObject.Predmet.ProtustrankaFormatedWithAdress>
  <DomainObject.Predmet.ProtustrankaFormatedWithAdressOIB>
    <izvorni_sadrzaj> IZOTEHNIC j.d.o.o. za radove u građevinarstvu, OIB 58082393799, Kornatska 36, 31000 Osijek</izvorni_sadrzaj>
    <derivirana_varijabla naziv="DomainObject.Predmet.ProtustrankaFormatedWithAdressOIB_1"> IZOTEHNIC j.d.o.o. za radove u građevinarstvu, OIB 58082393799, Kornatska 36, 31000 Osijek</derivirana_varijabla>
  </DomainObject.Predmet.ProtustrankaFormatedWithAdressOIB>
  <DomainObject.Predmet.ProtustrankaWithAdress>
    <izvorni_sadrzaj>IZOTEHNIC j.d.o.o. za radove u građevinarstvu Kornatska 36, 31000 Osijek</izvorni_sadrzaj>
    <derivirana_varijabla naziv="DomainObject.Predmet.ProtustrankaWithAdress_1">IZOTEHNIC j.d.o.o. za radove u građevinarstvu Kornatska 36, 31000 Osijek</derivirana_varijabla>
  </DomainObject.Predmet.ProtustrankaWithAdress>
  <DomainObject.Predmet.ProtustrankaWithAdressOIB>
    <izvorni_sadrzaj>IZOTEHNIC j.d.o.o. za radove u građevinarstvu, OIB 58082393799, Kornatska 36, 31000 Osijek</izvorni_sadrzaj>
    <derivirana_varijabla naziv="DomainObject.Predmet.ProtustrankaWithAdressOIB_1">IZOTEHNIC j.d.o.o. za radove u građevinarstvu, OIB 58082393799, Kornatska 36, 31000 Osijek</derivirana_varijabla>
  </DomainObject.Predmet.ProtustrankaWithAdressOIB>
  <DomainObject.Predmet.ProtustrankaNazivFormated>
    <izvorni_sadrzaj>IZOTEHNIC j.d.o.o. za radove u građevinarstvu</izvorni_sadrzaj>
    <derivirana_varijabla naziv="DomainObject.Predmet.ProtustrankaNazivFormated_1">IZOTEHNIC j.d.o.o. za radove u građevinarstvu</derivirana_varijabla>
  </DomainObject.Predmet.ProtustrankaNazivFormated>
  <DomainObject.Predmet.ProtustrankaNazivFormatedOIB>
    <izvorni_sadrzaj>IZOTEHNIC j.d.o.o. za radove u građevinarstvu, OIB 58082393799</izvorni_sadrzaj>
    <derivirana_varijabla naziv="DomainObject.Predmet.ProtustrankaNazivFormatedOIB_1">IZOTEHNIC j.d.o.o. za radove u građevinarstvu, OIB 58082393799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IZOTEHNIC j.d.o.o. za radove u građevinarstvu</item>
    </izvorni_sadrzaj>
    <derivirana_varijabla naziv="DomainObject.Predmet.ProtuStrankaListFormated_1">
      <item>IZOTEHNIC j.d.o.o. za radove u građevinarstvu</item>
    </derivirana_varijabla>
  </DomainObject.Predmet.ProtuStrankaListFormated>
  <DomainObject.Predmet.ProtuStrankaListFormatedOIB>
    <izvorni_sadrzaj>
      <item>IZOTEHNIC j.d.o.o. za radove u građevinarstvu, OIB 58082393799</item>
    </izvorni_sadrzaj>
    <derivirana_varijabla naziv="DomainObject.Predmet.ProtuStrankaListFormatedOIB_1">
      <item>IZOTEHNIC j.d.o.o. za radove u građevinarstvu, OIB 58082393799</item>
    </derivirana_varijabla>
  </DomainObject.Predmet.ProtuStrankaListFormatedOIB>
  <DomainObject.Predmet.ProtuStrankaListFormatedWithAdress>
    <izvorni_sadrzaj>
      <item>IZOTEHNIC j.d.o.o. za radove u građevinarstvu, Kornatska 36, 31000 Osijek</item>
    </izvorni_sadrzaj>
    <derivirana_varijabla naziv="DomainObject.Predmet.ProtuStrankaListFormatedWithAdress_1">
      <item>IZOTEHNIC j.d.o.o. za radove u građevinarstvu, Kornatska 36, 31000 Osijek</item>
    </derivirana_varijabla>
  </DomainObject.Predmet.ProtuStrankaListFormatedWithAdress>
  <DomainObject.Predmet.ProtuStrankaListFormatedWithAdressOIB>
    <izvorni_sadrzaj>
      <item>IZOTEHNIC j.d.o.o. za radove u građevinarstvu, OIB 58082393799, Kornatska 36, 31000 Osijek</item>
    </izvorni_sadrzaj>
    <derivirana_varijabla naziv="DomainObject.Predmet.ProtuStrankaListFormatedWithAdressOIB_1">
      <item>IZOTEHNIC j.d.o.o. za radove u građevinarstvu, OIB 58082393799, Kornatska 36, 31000 Osijek</item>
    </derivirana_varijabla>
  </DomainObject.Predmet.ProtuStrankaListFormatedWithAdressOIB>
  <DomainObject.Predmet.ProtuStrankaListNazivFormated>
    <izvorni_sadrzaj>
      <item>IZOTEHNIC j.d.o.o. za radove u građevinarstvu</item>
    </izvorni_sadrzaj>
    <derivirana_varijabla naziv="DomainObject.Predmet.ProtuStrankaListNazivFormated_1">
      <item>IZOTEHNIC j.d.o.o. za radove u građevinarstvu</item>
    </derivirana_varijabla>
  </DomainObject.Predmet.ProtuStrankaListNazivFormated>
  <DomainObject.Predmet.ProtuStrankaListNazivFormatedOIB>
    <izvorni_sadrzaj>
      <item>IZOTEHNIC j.d.o.o. za radove u građevinarstvu, OIB 58082393799</item>
    </izvorni_sadrzaj>
    <derivirana_varijabla naziv="DomainObject.Predmet.ProtuStrankaListNazivFormatedOIB_1">
      <item>IZOTEHNIC j.d.o.o. za radove u građevinarstvu, OIB 58082393799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IZOTEHNIC j.d.o.o. za radove u građevinarstvu</izvorni_sadrzaj>
    <derivirana_varijabla naziv="DomainObject.Predmet.ProtustrankaIDrugi_1">IZOTEHNIC j.d.o.o. za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IZOTEHNIC j.d.o.o. za radove u građevinarstvu, OIB 58082393799, Kornatska 36, 31000 Osijek</izvorni_sadrzaj>
    <derivirana_varijabla naziv="DomainObject.Predmet.ProtustrankaIDrugiAdressOIB_1">IZOTEHNIC j.d.o.o. za radove u građevinarstvu, OIB 58082393799, Kornatska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IZOTEHNIC j.d.o.o. za radove u građevinarstvu</item>
    </izvorni_sadrzaj>
    <derivirana_varijabla naziv="DomainObject.Predmet.SudioniciListNaziv_1">
      <item>FINA RC OSIJEK</item>
      <item>IZOTEHNIC j.d.o.o. za radove u građevinarstvu</item>
    </derivirana_varijabla>
  </DomainObject.Predmet.SudioniciListNaziv>
  <DomainObject.Predmet.SudioniciListAdressOIB>
    <izvorni_sadrzaj>
      <item>FINA RC OSIJEK, OIB 85821130368</item>
      <item>IZOTEHNIC j.d.o.o. za radove u građevinarstvu, OIB 58082393799, Kornatska 36,31000 Osijek</item>
    </izvorni_sadrzaj>
    <derivirana_varijabla naziv="DomainObject.Predmet.SudioniciListAdressOIB_1">
      <item>FINA RC OSIJEK, OIB 85821130368</item>
      <item>IZOTEHNIC j.d.o.o. za radove u građevinarstvu, OIB 58082393799, Kornatska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58082393799</item>
    </izvorni_sadrzaj>
    <derivirana_varijabla naziv="DomainObject.Predmet.SudioniciListNazivOIB_1">
      <item>, OIB 85821130368</item>
      <item>, OIB 58082393799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E064B-7B0D-4488-BDC7-BEDA38E8E2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2045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2016-08-11T08:53:00Z</dcterms:created>
  <dc:creator>Korisnik</dc:creator>
  <cp:lastModifiedBy>Maja Videnović</cp:lastModifiedBy>
  <cp:lastPrinted>2016-08-09T11:28:00Z</cp:lastPrinted>
  <dcterms:modified xmlns:xsi="http://www.w3.org/2001/XMLSchema-instance" xsi:type="dcterms:W3CDTF">2016-08-11T09:10:00Z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