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da396" w14:paraId="9cda396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226D1C">
        <w:t>10 St-1168/2017-19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>
      <w:pPr>
        <w:jc w:val="center"/>
      </w:pPr>
      <w:r w:rsidRPr="00C773E3">
        <w:t>R</w:t>
      </w:r>
      <w:r w:rsidR="007B0E37">
        <w:t xml:space="preserve"> </w:t>
      </w:r>
      <w:r w:rsidRPr="00C773E3">
        <w:t>E</w:t>
      </w:r>
      <w:r w:rsidR="007B0E37">
        <w:t xml:space="preserve"> </w:t>
      </w:r>
      <w:r w:rsidRPr="00C773E3">
        <w:t>P</w:t>
      </w:r>
      <w:r w:rsidR="007B0E37">
        <w:t xml:space="preserve"> </w:t>
      </w:r>
      <w:r w:rsidRPr="00C773E3">
        <w:t>U</w:t>
      </w:r>
      <w:r w:rsidR="007B0E37">
        <w:t xml:space="preserve"> </w:t>
      </w:r>
      <w:r w:rsidRPr="00C773E3">
        <w:t>B</w:t>
      </w:r>
      <w:r w:rsidR="007B0E37">
        <w:t xml:space="preserve"> </w:t>
      </w:r>
      <w:r w:rsidRPr="00C773E3">
        <w:t>L</w:t>
      </w:r>
      <w:r w:rsidR="007B0E37">
        <w:t xml:space="preserve"> </w:t>
      </w:r>
      <w:r w:rsidRPr="00C773E3">
        <w:t>I</w:t>
      </w:r>
      <w:r w:rsidR="007B0E37">
        <w:t xml:space="preserve"> </w:t>
      </w:r>
      <w:r w:rsidRPr="00C773E3">
        <w:t>K</w:t>
      </w:r>
      <w:r w:rsidR="007B0E37">
        <w:t xml:space="preserve"> </w:t>
      </w:r>
      <w:r w:rsidRPr="00C773E3">
        <w:t>A</w:t>
      </w:r>
      <w:r w:rsidR="007B0E37">
        <w:t xml:space="preserve"> </w:t>
      </w:r>
      <w:r w:rsidRPr="00C773E3">
        <w:t xml:space="preserve"> </w:t>
      </w:r>
      <w:r w:rsidR="007B0E37">
        <w:t xml:space="preserve"> </w:t>
      </w:r>
      <w:r w:rsidRPr="00C773E3">
        <w:t>H</w:t>
      </w:r>
      <w:r w:rsidR="007B0E37">
        <w:t xml:space="preserve"> </w:t>
      </w:r>
      <w:r w:rsidRPr="00C773E3">
        <w:t>R</w:t>
      </w:r>
      <w:r w:rsidR="007B0E37">
        <w:t xml:space="preserve"> </w:t>
      </w:r>
      <w:r w:rsidRPr="00C773E3">
        <w:t>V</w:t>
      </w:r>
      <w:r w:rsidR="007B0E37">
        <w:t xml:space="preserve"> </w:t>
      </w:r>
      <w:r w:rsidRPr="00C773E3">
        <w:t>A</w:t>
      </w:r>
      <w:r w:rsidR="007B0E37">
        <w:t xml:space="preserve"> </w:t>
      </w:r>
      <w:r w:rsidRPr="00C773E3">
        <w:t>T</w:t>
      </w:r>
      <w:r w:rsidR="007B0E37">
        <w:t xml:space="preserve"> </w:t>
      </w:r>
      <w:r w:rsidRPr="00C773E3">
        <w:t>S</w:t>
      </w:r>
      <w:r w:rsidR="007B0E37">
        <w:t xml:space="preserve"> </w:t>
      </w:r>
      <w:r w:rsidRPr="00C773E3">
        <w:t>K</w:t>
      </w:r>
      <w:r w:rsidR="007B0E37">
        <w:t xml:space="preserve"> </w:t>
      </w:r>
      <w:r w:rsidRPr="00C773E3">
        <w:t>A</w:t>
      </w:r>
    </w:p>
    <w:p w:rsidRDefault="007B0E37" w:rsidP="006D66FA" w:rsidR="007B0E37" w:rsidRPr="00C773E3">
      <w:pPr>
        <w:jc w:val="center"/>
      </w:pP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FF7D67" w:rsidP="00FF7D67" w:rsidR="00FF7D67">
      <w:pPr>
        <w:pStyle w:val="Tijeloteksta"/>
        <w:ind w:firstLine="720"/>
      </w:pPr>
      <w:r w:rsidRPr="0099393C">
        <w:t xml:space="preserve">Trgovački sud u Osijeku, po sucu mr. sc. </w:t>
      </w:r>
      <w:r w:rsidR="0086644A">
        <w:t>Mirjana Baran</w:t>
      </w:r>
      <w:r w:rsidRPr="0099393C">
        <w:t xml:space="preserve">, kao stečajnom sucu, povodom prijedloga </w:t>
      </w:r>
      <w:r w:rsidR="00757841">
        <w:t>FINA RC Zagreb Podružnica Zagreb, Trg svibanjskih žrtava 1995. br. 1 povodom prijedloga za otvaranje stečajnog postupka nad dužnikom DELIĆ D KROVNI NOSAČI j.d.o.o. OIB: 48231073427, MBS: 080828753, Zagreb, Jurja Barakovića 31</w:t>
      </w:r>
      <w:r>
        <w:t xml:space="preserve">, </w:t>
      </w:r>
      <w:r w:rsidR="00757841">
        <w:t xml:space="preserve">17. svibnja </w:t>
      </w:r>
      <w:r>
        <w:t>2018.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35655A" w:rsidR="00226D1C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86644A">
        <w:t>Julki</w:t>
      </w:r>
      <w:r w:rsidR="00757841">
        <w:t xml:space="preserve"> Bandić, OIB:0494628768, Osijek, Ilirska 11,</w:t>
      </w:r>
      <w:r w:rsidR="00031CCE">
        <w:rPr>
          <w:b/>
        </w:rPr>
        <w:t xml:space="preserve"> </w:t>
      </w:r>
      <w:r w:rsidR="00F14D32">
        <w:t xml:space="preserve">odobrava se </w:t>
      </w:r>
      <w:r w:rsidR="00226D1C">
        <w:t>naknada stvarnih troškova nastalih u stečajnom predmetu nad</w:t>
      </w:r>
      <w:r w:rsidR="00F14D32">
        <w:t xml:space="preserve"> </w:t>
      </w:r>
      <w:r w:rsidR="004222C6">
        <w:t xml:space="preserve">dužnikom </w:t>
      </w:r>
      <w:r w:rsidR="00757841">
        <w:t>DELIĆ D KROVNI NOSAČI j.d.o.o. OIB: 48231073427, MBS: 080828753, Zagreb, Jurja Barakovića 31</w:t>
      </w:r>
      <w:r w:rsidR="00226D1C">
        <w:t>, u iznosu</w:t>
      </w:r>
      <w:r w:rsidR="00960862">
        <w:t xml:space="preserve"> </w:t>
      </w:r>
      <w:r w:rsidR="00F14D32">
        <w:t xml:space="preserve">od </w:t>
      </w:r>
      <w:r w:rsidR="00226D1C">
        <w:t>67,94</w:t>
      </w:r>
      <w:r w:rsidR="00E90780">
        <w:t xml:space="preserve"> kn</w:t>
      </w:r>
      <w:r w:rsidR="00226D1C">
        <w:t>.</w:t>
      </w:r>
    </w:p>
    <w:p w:rsidRDefault="00226D1C" w:rsidP="0035655A" w:rsidR="007B6DF7">
      <w:pPr>
        <w:pStyle w:val="Tijeloteksta"/>
        <w:numPr>
          <w:ilvl w:val="0"/>
          <w:numId w:val="1"/>
        </w:numPr>
      </w:pPr>
      <w:r>
        <w:t>Nalaže se računovodstvu suda da po pravomoćnosti ovog rješenja iz Fonda za namirenje troškova stečajnog postupka izvrši isplatu iznosa iz točke I. ovog rješenja</w:t>
      </w:r>
      <w:r w:rsidR="00E90780">
        <w:t xml:space="preserve"> </w:t>
      </w:r>
      <w:r w:rsidR="00982D96">
        <w:t>na žiro-račun</w:t>
      </w:r>
      <w:r w:rsidR="00DE1877">
        <w:t xml:space="preserve"> </w:t>
      </w:r>
      <w:r w:rsidR="00A126F0">
        <w:t>privremen</w:t>
      </w:r>
      <w:r w:rsidR="00C8578B">
        <w:t>og</w:t>
      </w:r>
      <w:r w:rsidR="00A126F0"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2D1C0E">
        <w:t xml:space="preserve"> broj</w:t>
      </w:r>
      <w:r w:rsidR="00757841">
        <w:t xml:space="preserve"> HR03412400 33127 000636 kod Kent banke, u roku osam</w:t>
      </w:r>
      <w:r w:rsidR="00D02E86">
        <w:t xml:space="preserve"> dana</w:t>
      </w:r>
      <w:r w:rsidR="008A55E4">
        <w:t>.</w:t>
      </w:r>
      <w:r w:rsidR="00C17E69">
        <w:t xml:space="preserve"> </w:t>
      </w:r>
    </w:p>
    <w:p w:rsidRDefault="00226D1C" w:rsidP="0035655A" w:rsidR="00226D1C">
      <w:pPr>
        <w:pStyle w:val="Tijeloteksta"/>
        <w:numPr>
          <w:ilvl w:val="0"/>
          <w:numId w:val="1"/>
        </w:numPr>
      </w:pPr>
      <w:r>
        <w:t>Zahtjev stečajnog upravitelja za naknadu troškova u iznosu od 80,00 kn (osamdesetkuna) odbija se kao neosnovan.</w:t>
      </w:r>
    </w:p>
    <w:p w:rsidRDefault="00B83C12" w:rsidP="00226D1C" w:rsidR="00B83C12"/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757841">
        <w:t>10 St-1168/2017-</w:t>
      </w:r>
      <w:r w:rsidR="00556D9C">
        <w:t>7</w:t>
      </w:r>
      <w:r w:rsidR="009B0F1B">
        <w:t xml:space="preserve"> od </w:t>
      </w:r>
      <w:r w:rsidR="00556D9C">
        <w:t>23. veljače 2018</w:t>
      </w:r>
      <w:r w:rsidR="009B0F1B">
        <w:t>. pokrenut je prethodni postupak nad dužnikom i imenovan</w:t>
      </w:r>
      <w:r w:rsidR="00556D9C">
        <w:t>a</w:t>
      </w:r>
      <w:r w:rsidR="0040049C">
        <w:t xml:space="preserve"> je</w:t>
      </w:r>
      <w:r w:rsidR="009B0F1B">
        <w:t xml:space="preserve"> </w:t>
      </w:r>
      <w:r w:rsidR="00556D9C">
        <w:t>Julka Bandić</w:t>
      </w:r>
      <w:r w:rsidR="009408ED">
        <w:t xml:space="preserve"> iz</w:t>
      </w:r>
      <w:r w:rsidR="00A0119E">
        <w:t xml:space="preserve"> </w:t>
      </w:r>
      <w:r w:rsidR="00556D9C">
        <w:t xml:space="preserve">Osijeka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556D9C">
        <w:t xml:space="preserve"> osam d</w:t>
      </w:r>
      <w:r w:rsidR="009B0F1B">
        <w:t xml:space="preserve">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A37905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556D9C">
        <w:t xml:space="preserve">te je </w:t>
      </w:r>
      <w:r w:rsidR="00226D1C">
        <w:t>dostavila</w:t>
      </w:r>
      <w:r w:rsidR="00556D9C">
        <w:t xml:space="preserve"> i </w:t>
      </w:r>
      <w:r w:rsidR="00556D9C">
        <w:lastRenderedPageBreak/>
        <w:t xml:space="preserve">zahtjev </w:t>
      </w:r>
      <w:r w:rsidR="00A37905">
        <w:t>za naknadu troškova i to naknadu FINI za potvrdu o blokadi u iznosu od 50,00 kn, naknadu za podatke Centru za vozila u iznosu od 17,94 kn i trošak poštarine i uredskog materijala u iznosu od 80,00 kn.</w:t>
      </w:r>
    </w:p>
    <w:p w:rsidRDefault="00A37905" w:rsidP="00317D16" w:rsidR="00556D9C">
      <w:pPr>
        <w:pStyle w:val="Tijeloteksta"/>
        <w:ind w:firstLine="708"/>
      </w:pPr>
      <w:r>
        <w:t xml:space="preserve"> Sud je utvrdio kako je stečajni upravitelj opravdao trošak FINE u iznosu od 50,00 kn i Centra za vozila dostavom računa dok za trošak poštarine i uredskog materijala u iznosu od 80,00 kn, nije dostavljen nikakav dokaz a razvidno je da su podnesci dostavljeni sudu neposredno. Stoga je sud cijeneći koji su troškovi bili nužno potrebni za vođenje ovoga postupka priznao stečajnom upravitelju trošak u visini od 67,94 kn , dok je zahtjev za naknadu troška poštarine i uredskog materijala u iznosu od 80,00 kn odbijen kao neosnovan.</w:t>
      </w:r>
    </w:p>
    <w:p w:rsidRDefault="00556D9C" w:rsidP="00317D16" w:rsidR="00556D9C">
      <w:pPr>
        <w:pStyle w:val="Tijeloteksta"/>
        <w:ind w:firstLine="708"/>
      </w:pPr>
    </w:p>
    <w:p w:rsidRDefault="00A37905" w:rsidP="00317D16" w:rsidR="00F14D32">
      <w:pPr>
        <w:pStyle w:val="Tijeloteksta"/>
        <w:ind w:firstLine="708"/>
      </w:pPr>
      <w:r>
        <w:t>Slijedom izloženoga odlučeno je kao u izreci.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556D9C">
        <w:t>17. svibnja</w:t>
      </w:r>
      <w:r w:rsidR="00F419B4" w:rsidRPr="00F419B4">
        <w:t xml:space="preserve"> 2018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7B0E37" w:rsidP="00617416" w:rsidR="007B0E37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>
        <w:t>Stečajna sutkinja</w:t>
      </w:r>
    </w:p>
    <w:p w:rsidRDefault="007B0E37" w:rsidP="00617416" w:rsidR="007B0E37" w:rsidRPr="00617416">
      <w:pPr>
        <w:rPr>
          <w:b/>
        </w:rPr>
      </w:pPr>
      <w:r w:rsidRPr="00617416">
        <w:t>Snježana Andrijanić</w:t>
      </w:r>
    </w:p>
    <w:p w:rsidRDefault="007B0E37" w:rsidP="00617416" w:rsidR="007B0E37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p w:rsidRDefault="00C96DCA" w:rsidR="00C96DCA" w:rsidRPr="008D4802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</w:t>
      </w:r>
      <w:r w:rsidR="007B0E37">
        <w:rPr>
          <w:bCs/>
        </w:rPr>
        <w:t xml:space="preserve">agrebu u roku od 8 dana pisano </w:t>
      </w:r>
      <w:r w:rsidRPr="003E14CC">
        <w:rPr>
          <w:bCs/>
        </w:rPr>
        <w:t>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D5639E" w:rsidP="00A126F0" w:rsidR="00F14D32">
      <w:pPr>
        <w:pStyle w:val="Tijeloteksta"/>
        <w:numPr>
          <w:ilvl w:val="0"/>
          <w:numId w:val="2"/>
        </w:numPr>
      </w:pPr>
      <w:r>
        <w:t>stečajn</w:t>
      </w:r>
      <w:r w:rsidR="0061543A">
        <w:t>i</w:t>
      </w:r>
      <w:r>
        <w:t xml:space="preserve"> </w:t>
      </w:r>
      <w:r w:rsidR="0061543A">
        <w:t>upravitelj</w:t>
      </w:r>
    </w:p>
    <w:p w:rsidRDefault="00B83C12" w:rsidP="00B83C12" w:rsid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7B0E37" w:rsidP="00B83C12" w:rsidR="007B0E37" w:rsidRPr="00B83C12">
      <w:pPr>
        <w:numPr>
          <w:ilvl w:val="0"/>
          <w:numId w:val="2"/>
        </w:numPr>
        <w:jc w:val="both"/>
      </w:pPr>
      <w:r>
        <w:t>kal. 11/6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10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556D9C">
      <w:t>10 St-1168/2017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C58A2"/>
    <w:rsid w:val="000D2A6B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26D1C"/>
    <w:rsid w:val="0025343B"/>
    <w:rsid w:val="00253BF7"/>
    <w:rsid w:val="00257080"/>
    <w:rsid w:val="0026470C"/>
    <w:rsid w:val="00273211"/>
    <w:rsid w:val="0027717E"/>
    <w:rsid w:val="00277491"/>
    <w:rsid w:val="00282387"/>
    <w:rsid w:val="002844C1"/>
    <w:rsid w:val="002A64FF"/>
    <w:rsid w:val="002C18DB"/>
    <w:rsid w:val="002C2CDE"/>
    <w:rsid w:val="002C4521"/>
    <w:rsid w:val="002C4D92"/>
    <w:rsid w:val="002D1C0E"/>
    <w:rsid w:val="002E4642"/>
    <w:rsid w:val="002E7C6A"/>
    <w:rsid w:val="002F7679"/>
    <w:rsid w:val="00310CEE"/>
    <w:rsid w:val="00317D16"/>
    <w:rsid w:val="003423A5"/>
    <w:rsid w:val="003504DC"/>
    <w:rsid w:val="0035655A"/>
    <w:rsid w:val="00361758"/>
    <w:rsid w:val="00385332"/>
    <w:rsid w:val="003A14D4"/>
    <w:rsid w:val="003A3A0C"/>
    <w:rsid w:val="003B010F"/>
    <w:rsid w:val="003B2F75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66006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56D9C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105A"/>
    <w:rsid w:val="0074756B"/>
    <w:rsid w:val="007500C1"/>
    <w:rsid w:val="00757841"/>
    <w:rsid w:val="0076398F"/>
    <w:rsid w:val="00764FCC"/>
    <w:rsid w:val="00766FD3"/>
    <w:rsid w:val="007747D7"/>
    <w:rsid w:val="00777CC4"/>
    <w:rsid w:val="00782CEE"/>
    <w:rsid w:val="00782F39"/>
    <w:rsid w:val="007B0E37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31CD"/>
    <w:rsid w:val="00862028"/>
    <w:rsid w:val="0086644A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08ED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0119E"/>
    <w:rsid w:val="00A126F0"/>
    <w:rsid w:val="00A14C1A"/>
    <w:rsid w:val="00A14E5B"/>
    <w:rsid w:val="00A152F2"/>
    <w:rsid w:val="00A34E0A"/>
    <w:rsid w:val="00A37905"/>
    <w:rsid w:val="00A51492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76849"/>
    <w:rsid w:val="00B80410"/>
    <w:rsid w:val="00B81B64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610D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02E86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7660E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19B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0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0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0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0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1168</izvorni_sadrzaj>
    <derivirana_varijabla naziv="DomainObject.Predmet.Broj_1">1168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2018.</izvorni_sadrzaj>
    <derivirana_varijabla naziv="DomainObject.Predmet.DatumRjesavanja_1">4.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St-1168/2017</izvorni_sadrzaj>
    <derivirana_varijabla naziv="DomainObject.Predmet.OznakaBroj_1">St-1168/2017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Mirjana</izvorni_sadrzaj>
    <derivirana_varijabla naziv="DomainObject.Predmet.PredmetRijesio.Ime_1">mr. sc. Mirjana</derivirana_varijabla>
  </DomainObject.Predmet.PredmetRijesio.Ime>
  <DomainObject.Predmet.PredmetRijesio.Oib>
    <izvorni_sadrzaj>92797188888</izvorni_sadrzaj>
    <derivirana_varijabla naziv="DomainObject.Predmet.PredmetRijesio.Oib_1">92797188888</derivirana_varijabla>
  </DomainObject.Predmet.PredmetRijesio.Oib>
  <DomainObject.Predmet.PredmetRijesio.Prezime>
    <izvorni_sadrzaj>Baran</izvorni_sadrzaj>
    <derivirana_varijabla naziv="DomainObject.Predmet.PredmetRijesio.Prezime_1">Baran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DELIĆ D KROVNI NOSAČI j.d.o.o za trgovinu i usluge</izvorni_sadrzaj>
    <derivirana_varijabla naziv="DomainObject.Predmet.ProtustrankaFormated_1">  DELIĆ D KROVNI NOSAČI j.d.o.o za trgovinu i usluge</derivirana_varijabla>
  </DomainObject.Predmet.ProtustrankaFormated>
  <DomainObject.Predmet.ProtustrankaFormatedOIB>
    <izvorni_sadrzaj>  DELIĆ D KROVNI NOSAČI j.d.o.o za trgovinu i usluge, OIB 48231073427</izvorni_sadrzaj>
    <derivirana_varijabla naziv="DomainObject.Predmet.ProtustrankaFormatedOIB_1">  DELIĆ D KROVNI NOSAČI j.d.o.o za trgovinu i usluge, OIB 48231073427</derivirana_varijabla>
  </DomainObject.Predmet.ProtustrankaFormatedOIB>
  <DomainObject.Predmet.ProtustrankaFormatedWithAdress>
    <izvorni_sadrzaj> DELIĆ D KROVNI NOSAČI j.d.o.o za trgovinu i usluge, Jurja Barakovića 31, 10000 Zagreb</izvorni_sadrzaj>
    <derivirana_varijabla naziv="DomainObject.Predmet.ProtustrankaFormatedWithAdress_1"> DELIĆ D KROVNI NOSAČI j.d.o.o za trgovinu i usluge, Jurja Barakovića 31, 10000 Zagreb</derivirana_varijabla>
  </DomainObject.Predmet.ProtustrankaFormatedWithAdress>
  <DomainObject.Predmet.ProtustrankaFormatedWithAdressOIB>
    <izvorni_sadrzaj> DELIĆ D KROVNI NOSAČI j.d.o.o za trgovinu i usluge, OIB 48231073427, Jurja Barakovića 31, 10000 Zagreb</izvorni_sadrzaj>
    <derivirana_varijabla naziv="DomainObject.Predmet.ProtustrankaFormatedWithAdressOIB_1"> DELIĆ D KROVNI NOSAČI j.d.o.o za trgovinu i usluge, OIB 48231073427, Jurja Barakovića 31, 10000 Zagreb</derivirana_varijabla>
  </DomainObject.Predmet.ProtustrankaFormatedWithAdressOIB>
  <DomainObject.Predmet.ProtustrankaWithAdress>
    <izvorni_sadrzaj>DELIĆ D KROVNI NOSAČI j.d.o.o za trgovinu i usluge Jurja Barakovića 31, 10000 Zagreb</izvorni_sadrzaj>
    <derivirana_varijabla naziv="DomainObject.Predmet.ProtustrankaWithAdress_1">DELIĆ D KROVNI NOSAČI j.d.o.o za trgovinu i usluge Jurja Barakovića 31, 10000 Zagreb</derivirana_varijabla>
  </DomainObject.Predmet.ProtustrankaWithAdress>
  <DomainObject.Predmet.ProtustrankaWithAdressOIB>
    <izvorni_sadrzaj>DELIĆ D KROVNI NOSAČI j.d.o.o za trgovinu i usluge, OIB 48231073427, Jurja Barakovića 31, 10000 Zagreb</izvorni_sadrzaj>
    <derivirana_varijabla naziv="DomainObject.Predmet.ProtustrankaWithAdressOIB_1">DELIĆ D KROVNI NOSAČI j.d.o.o za trgovinu i usluge, OIB 48231073427, Jurja Barakovića 31, 10000 Zagreb</derivirana_varijabla>
  </DomainObject.Predmet.ProtustrankaWithAdressOIB>
  <DomainObject.Predmet.ProtustrankaNazivFormated>
    <izvorni_sadrzaj>DELIĆ D KROVNI NOSAČI j.d.o.o za trgovinu i usluge</izvorni_sadrzaj>
    <derivirana_varijabla naziv="DomainObject.Predmet.ProtustrankaNazivFormated_1">DELIĆ D KROVNI NOSAČI j.d.o.o za trgovinu i usluge</derivirana_varijabla>
  </DomainObject.Predmet.ProtustrankaNazivFormated>
  <DomainObject.Predmet.ProtustrankaNazivFormatedOIB>
    <izvorni_sadrzaj>DELIĆ D KROVNI NOSAČI j.d.o.o za trgovinu i usluge, OIB 48231073427</izvorni_sadrzaj>
    <derivirana_varijabla naziv="DomainObject.Predmet.ProtustrankaNazivFormatedOIB_1">DELIĆ D KROVNI NOSAČI j.d.o.o za trgovinu i usluge, OIB 48231073427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DELIĆ D KROVNI NOSAČI j.d.o.o za trgovinu i usluge</item>
    </izvorni_sadrzaj>
    <derivirana_varijabla naziv="DomainObject.Predmet.ProtuStrankaListFormated_1">
      <item>DELIĆ D KROVNI NOSAČI j.d.o.o za trgovinu i usluge</item>
    </derivirana_varijabla>
  </DomainObject.Predmet.ProtuStrankaListFormated>
  <DomainObject.Predmet.ProtuStrankaListFormatedOIB>
    <izvorni_sadrzaj>
      <item>DELIĆ D KROVNI NOSAČI j.d.o.o za trgovinu i usluge, OIB 48231073427</item>
    </izvorni_sadrzaj>
    <derivirana_varijabla naziv="DomainObject.Predmet.ProtuStrankaListFormatedOIB_1">
      <item>DELIĆ D KROVNI NOSAČI j.d.o.o za trgovinu i usluge, OIB 48231073427</item>
    </derivirana_varijabla>
  </DomainObject.Predmet.ProtuStrankaListFormatedOIB>
  <DomainObject.Predmet.ProtuStrankaListFormatedWithAdress>
    <izvorni_sadrzaj>
      <item>DELIĆ D KROVNI NOSAČI j.d.o.o za trgovinu i usluge, Jurja Barakovića 31, 10000 Zagreb</item>
    </izvorni_sadrzaj>
    <derivirana_varijabla naziv="DomainObject.Predmet.ProtuStrankaListFormatedWithAdress_1">
      <item>DELIĆ D KROVNI NOSAČI j.d.o.o za trgovinu i usluge, Jurja Barakovića 31, 10000 Zagreb</item>
    </derivirana_varijabla>
  </DomainObject.Predmet.ProtuStrankaListFormatedWithAdress>
  <DomainObject.Predmet.ProtuStrankaListFormatedWithAdressOIB>
    <izvorni_sadrzaj>
      <item>DELIĆ D KROVNI NOSAČI j.d.o.o za trgovinu i usluge, OIB 48231073427, Jurja Barakovića 31, 10000 Zagreb</item>
    </izvorni_sadrzaj>
    <derivirana_varijabla naziv="DomainObject.Predmet.ProtuStrankaListFormatedWithAdressOIB_1">
      <item>DELIĆ D KROVNI NOSAČI j.d.o.o za trgovinu i usluge, OIB 48231073427, Jurja Barakovića 31, 10000 Zagreb</item>
    </derivirana_varijabla>
  </DomainObject.Predmet.ProtuStrankaListFormatedWithAdressOIB>
  <DomainObject.Predmet.ProtuStrankaListNazivFormated>
    <izvorni_sadrzaj>
      <item>DELIĆ D KROVNI NOSAČI j.d.o.o za trgovinu i usluge</item>
    </izvorni_sadrzaj>
    <derivirana_varijabla naziv="DomainObject.Predmet.ProtuStrankaListNazivFormated_1">
      <item>DELIĆ D KROVNI NOSAČI j.d.o.o za trgovinu i usluge</item>
    </derivirana_varijabla>
  </DomainObject.Predmet.ProtuStrankaListNazivFormated>
  <DomainObject.Predmet.ProtuStrankaListNazivFormatedOIB>
    <izvorni_sadrzaj>
      <item>DELIĆ D KROVNI NOSAČI j.d.o.o za trgovinu i usluge, OIB 48231073427</item>
    </izvorni_sadrzaj>
    <derivirana_varijabla naziv="DomainObject.Predmet.ProtuStrankaListNazivFormatedOIB_1">
      <item>DELIĆ D KROVNI NOSAČI j.d.o.o za trgovinu i usluge, OIB 48231073427</item>
    </derivirana_varijabla>
  </DomainObject.Predmet.ProtuStrankaListNazivFormatedOIB>
  <DomainObject.Predmet.OstaliListFormated>
    <izvorni_sadrzaj>
      <item>Simo Delić</item>
    </izvorni_sadrzaj>
    <derivirana_varijabla naziv="DomainObject.Predmet.OstaliListFormated_1">
      <item>Simo Delić</item>
    </derivirana_varijabla>
  </DomainObject.Predmet.OstaliListFormated>
  <DomainObject.Predmet.OstaliListFormatedOIB>
    <izvorni_sadrzaj>
      <item>Simo Delić, OIB 56003444831</item>
    </izvorni_sadrzaj>
    <derivirana_varijabla naziv="DomainObject.Predmet.OstaliListFormatedOIB_1">
      <item>Simo Delić, OIB 56003444831</item>
    </derivirana_varijabla>
  </DomainObject.Predmet.OstaliListFormatedOIB>
  <DomainObject.Predmet.OstaliListFormatedWithAdress>
    <izvorni_sadrzaj>
      <item>Simo Delić, Majevac 000bb, Majevac</item>
    </izvorni_sadrzaj>
    <derivirana_varijabla naziv="DomainObject.Predmet.OstaliListFormatedWithAdress_1">
      <item>Simo Delić, Majevac 000bb, Majevac</item>
    </derivirana_varijabla>
  </DomainObject.Predmet.OstaliListFormatedWithAdress>
  <DomainObject.Predmet.OstaliListFormatedWithAdressOIB>
    <izvorni_sadrzaj>
      <item>Simo Delić, OIB 56003444831, Majevac 000bb, Majevac</item>
    </izvorni_sadrzaj>
    <derivirana_varijabla naziv="DomainObject.Predmet.OstaliListFormatedWithAdressOIB_1">
      <item>Simo Delić, OIB 56003444831, Majevac 000bb, Majevac</item>
    </derivirana_varijabla>
  </DomainObject.Predmet.OstaliListFormatedWithAdressOIB>
  <DomainObject.Predmet.OstaliListNazivFormated>
    <izvorni_sadrzaj>
      <item>Simo Delić</item>
    </izvorni_sadrzaj>
    <derivirana_varijabla naziv="DomainObject.Predmet.OstaliListNazivFormated_1">
      <item>Simo Delić</item>
    </derivirana_varijabla>
  </DomainObject.Predmet.OstaliListNazivFormated>
  <DomainObject.Predmet.OstaliListNazivFormatedOIB>
    <izvorni_sadrzaj>
      <item>Simo Delić, OIB 56003444831</item>
    </izvorni_sadrzaj>
    <derivirana_varijabla naziv="DomainObject.Predmet.OstaliListNazivFormatedOIB_1">
      <item>Simo Delić, OIB 56003444831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DELIĆ D KROVNI NOSAČI j.d.o.o za trgovinu i usluge</izvorni_sadrzaj>
    <derivirana_varijabla naziv="DomainObject.Predmet.ProtustrankaIDrugi_1">DELIĆ D KROVNI NOSAČI j.d.o.o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DELIĆ D KROVNI NOSAČI j.d.o.o za trgovinu i usluge, OIB 48231073427, Jurja Barakovića 31, 10000 Zagreb</izvorni_sadrzaj>
    <derivirana_varijabla naziv="DomainObject.Predmet.ProtustrankaIDrugiAdressOIB_1">DELIĆ D KROVNI NOSAČI j.d.o.o za trgovinu i usluge, OIB 48231073427, Jurja Barakovića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svibnja 2018.</izvorni_sadrzaj>
    <derivirana_varijabla naziv="DomainObject.Predmet.OdlukaRjesenje.DatumDonosenjaOdluke_1">2.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St-1168/2017-16</izvorni_sadrzaj>
    <derivirana_varijabla naziv="DomainObject.Predmet.OdlukaRjesenje.Oznaka_1">St-1168/2017-16</derivirana_varijabla>
  </DomainObject.Predmet.OdlukaRjesenje.Oznaka>
  <DomainObject.Predmet.SudioniciListNaziv>
    <izvorni_sadrzaj>
      <item>DELIĆ D KROVNI NOSAČI j.d.o.o za trgovinu i usluge</item>
      <item>FINA Regionalni centar Zagreb</item>
      <item>Simo Delić</item>
    </izvorni_sadrzaj>
    <derivirana_varijabla naziv="DomainObject.Predmet.SudioniciListNaziv_1">
      <item>DELIĆ D KROVNI NOSAČI j.d.o.o za trgovinu i usluge</item>
      <item>FINA Regionalni centar Zagreb</item>
      <item>Simo Delić</item>
    </derivirana_varijabla>
  </DomainObject.Predmet.SudioniciListNaziv>
  <DomainObject.Predmet.SudioniciListAdressOIB>
    <izvorni_sadrzaj>
      <item>DELIĆ D KROVNI NOSAČI j.d.o.o za trgovinu i usluge, OIB 48231073427, Jurja Barakovića 31,10000 Zagreb</item>
      <item>FINA Regionalni centar Zagreb, OIB 85821130368, Trg svibanjskih žrtava 1995. br. 1,10000 Zagreb</item>
      <item>Simo Delić, OIB 56003444831, Majevac 000bb,Majevac</item>
    </izvorni_sadrzaj>
    <derivirana_varijabla naziv="DomainObject.Predmet.SudioniciListAdressOIB_1">
      <item>DELIĆ D KROVNI NOSAČI j.d.o.o za trgovinu i usluge, OIB 48231073427, Jurja Barakovića 31,10000 Zagreb</item>
      <item>FINA Regionalni centar Zagreb, OIB 85821130368, Trg svibanjskih žrtava 1995. br. 1,10000 Zagreb</item>
      <item>Simo Delić, OIB 56003444831, Majevac 000bb,Majevac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48231073427</item>
      <item>, OIB 56003444831</item>
    </izvorni_sadrzaj>
    <derivirana_varijabla naziv="DomainObject.Predmet.SudioniciListNazivOIB_1">
      <item>, OIB 85821130368</item>
      <item>, OIB 48231073427</item>
      <item>, OIB 56003444831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23AB4D-943F-41CB-84BA-2DD4C0CB95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501</properties:Words>
  <properties:Characters>2573</properties:Characters>
  <properties:Lines>77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2018-05-17T07:58:00Z</dcterms:created>
  <dc:creator>banka</dc:creator>
  <cp:lastModifiedBy>Snježana Andrijanić</cp:lastModifiedBy>
  <cp:lastPrinted>2018-05-17T07:58:00Z</cp:lastPrinted>
  <dcterms:modified xmlns:xsi="http://www.w3.org/2001/XMLSchema-instance" xsi:type="dcterms:W3CDTF">2018-05-17T12:43:00Z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naknade troškova povjereniku (rješenje o trošku steč. upravitelju...docx)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