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e625b18" w14:paraId="e625b18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720F20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720F20">
              <w:rPr>
                <w:rFonts w:cs="Times New Roman" w:eastAsia="Times New Roman"/>
                <w:lang w:eastAsia="hr-HR"/>
              </w:rPr>
              <w:t>143/18-3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720F20">
        <w:rPr>
          <w:rFonts w:cs="Times New Roman" w:eastAsia="SimSun"/>
          <w:kern w:val="2"/>
          <w:lang w:bidi="hi-IN" w:eastAsia="zh-CN"/>
        </w:rPr>
        <w:t xml:space="preserve"> KRANOS MONT d.o.o., Varaždin, Anina ulica 2, OIB: 36366759974</w:t>
      </w:r>
      <w:r w:rsidR="004748AB">
        <w:rPr>
          <w:rFonts w:cs="Times New Roman"/>
        </w:rPr>
        <w:t xml:space="preserve">, </w:t>
      </w:r>
      <w:r w:rsidR="007021F7">
        <w:rPr>
          <w:rFonts w:cs="Times New Roman"/>
        </w:rPr>
        <w:t>19. lipnja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7021F7" w:rsidP="00F171BE" w:rsidR="00F171BE">
      <w:pPr>
        <w:spacing w:after="0"/>
        <w:jc w:val="center"/>
      </w:pPr>
      <w:r>
        <w:t>27. kolovoza</w:t>
      </w:r>
      <w:r w:rsidR="00A410D7">
        <w:t xml:space="preserve"> 2018</w:t>
      </w:r>
      <w:r w:rsidR="001A67FA">
        <w:t xml:space="preserve">. u </w:t>
      </w:r>
      <w:r w:rsidR="00720F20">
        <w:t>12,</w:t>
      </w:r>
      <w:r>
        <w:t>30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 w:rsidRPr="00B2631E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720F20">
        <w:t>Zoran Vranić, Srbija, Čukarica, Beograd, Stevana Luburića 29,</w:t>
      </w:r>
    </w:p>
    <w:p w:rsidRDefault="000A7AEF" w:rsidP="000A7AEF" w:rsidR="00720F20" w:rsidRPr="00720F20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720F20">
        <w:rPr>
          <w:rFonts w:cs="Times New Roman" w:eastAsia="SimSun"/>
          <w:kern w:val="2"/>
          <w:lang w:bidi="hi-IN" w:eastAsia="zh-CN"/>
        </w:rPr>
        <w:t xml:space="preserve">KRANOS MONT d.o.o., Varaždin, Anina ulica 2,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720F20" w:rsidP="00720F20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>
        <w:t xml:space="preserve"> Zoranu Vranić, Srbija, Čukarica, Beograd, Stevana Luburića 29, OIB: 64796818777</w:t>
      </w:r>
      <w:r w:rsidR="00D46852">
        <w:t xml:space="preserve">, </w:t>
      </w:r>
      <w:r w:rsidR="008B3EE5" w:rsidRPr="00412CB1">
        <w:t xml:space="preserve">da na zakazano ročište kod ovoga suda, </w:t>
      </w:r>
      <w:r w:rsidR="007021F7">
        <w:t>27. kolovoza</w:t>
      </w:r>
      <w:r w:rsidR="00A410D7">
        <w:t xml:space="preserve"> 2018</w:t>
      </w:r>
      <w:r w:rsidR="001A67FA">
        <w:t xml:space="preserve">. u </w:t>
      </w:r>
      <w:r>
        <w:t>12</w:t>
      </w:r>
      <w:r w:rsidR="007021F7">
        <w:t>,30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>
        <w:t xml:space="preserve"> </w:t>
      </w:r>
      <w:r w:rsidRPr="00720F20">
        <w:rPr>
          <w:rFonts w:cs="Times New Roman" w:eastAsia="SimSun"/>
          <w:kern w:val="2"/>
          <w:lang w:bidi="hi-IN" w:eastAsia="zh-CN"/>
        </w:rPr>
        <w:t>KRANOS MONT d.o.o., Varaždin, Anina ulica 2, OIB: 36366759974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</w:t>
      </w:r>
      <w:r w:rsidR="00A410D7">
        <w:lastRenderedPageBreak/>
        <w:t>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021F7">
        <w:rPr>
          <w:rFonts w:cs="Times New Roman"/>
        </w:rPr>
        <w:t>19. lipnja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4748AB" w:rsid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D46852">
        <w:rPr>
          <w:rFonts w:cs="Times New Roman" w:eastAsia="SimSun"/>
          <w:kern w:val="2"/>
          <w:lang w:bidi="hi-IN" w:eastAsia="zh-CN"/>
        </w:rPr>
        <w:t xml:space="preserve"> </w:t>
      </w:r>
      <w:r w:rsidR="00720F20" w:rsidRPr="00720F20">
        <w:rPr>
          <w:rFonts w:cs="Times New Roman" w:eastAsia="SimSun"/>
          <w:kern w:val="2"/>
          <w:lang w:bidi="hi-IN" w:eastAsia="zh-CN"/>
        </w:rPr>
        <w:t>KRANOS MONT d.o.o., Varaždin, Anina ulica 2,</w:t>
      </w:r>
    </w:p>
    <w:p w:rsidRDefault="004748AB" w:rsidP="004748AB" w:rsidR="004748AB" w:rsidRP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4748AB">
        <w:rPr>
          <w:rFonts w:cs="Times New Roman"/>
        </w:rPr>
        <w:t>Direktor</w:t>
      </w:r>
      <w:r w:rsidR="00720F20">
        <w:rPr>
          <w:rFonts w:cs="Times New Roman"/>
        </w:rPr>
        <w:t xml:space="preserve"> </w:t>
      </w:r>
      <w:r w:rsidRPr="004748AB">
        <w:rPr>
          <w:rFonts w:cs="Times New Roman"/>
        </w:rPr>
        <w:t xml:space="preserve">dužnika, </w:t>
      </w:r>
      <w:r w:rsidR="00720F20">
        <w:t>Zoran Vranić, Srbija, Čukarica, Beograd, Stevana Luburića 29,</w:t>
      </w:r>
    </w:p>
    <w:p w:rsidRDefault="00B2631E" w:rsidP="00A410D7" w:rsidR="00B2631E" w:rsidRPr="007021F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7021F7" w:rsidP="00A410D7" w:rsidR="007021F7" w:rsidRPr="00E57452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E-Oglasna ploča suda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532" w:rsidP="00F171BE" w:rsidR="00F46532">
      <w:pPr>
        <w:spacing w:after="0"/>
      </w:pPr>
      <w:r>
        <w:separator/>
      </w:r>
    </w:p>
  </w:endnote>
  <w:endnote w:id="0" w:type="continuationSeparator">
    <w:p w:rsidRDefault="00F46532" w:rsidP="00F171BE" w:rsidR="00F465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532" w:rsidP="00F171BE" w:rsidR="00F46532">
      <w:pPr>
        <w:spacing w:after="0"/>
      </w:pPr>
      <w:r>
        <w:separator/>
      </w:r>
    </w:p>
  </w:footnote>
  <w:footnote w:id="0" w:type="continuationSeparator">
    <w:p w:rsidRDefault="00F46532" w:rsidP="00F171BE" w:rsidR="00F4653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2A8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720F20">
      <w:t>143/18-3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7E68"/>
    <w:rsid w:val="000A7AEF"/>
    <w:rsid w:val="0014143B"/>
    <w:rsid w:val="0019623F"/>
    <w:rsid w:val="001A67FA"/>
    <w:rsid w:val="002B3101"/>
    <w:rsid w:val="00320B9A"/>
    <w:rsid w:val="003D3B9A"/>
    <w:rsid w:val="004225CC"/>
    <w:rsid w:val="004748AB"/>
    <w:rsid w:val="00543FAF"/>
    <w:rsid w:val="005F6CF9"/>
    <w:rsid w:val="007021F7"/>
    <w:rsid w:val="00720F20"/>
    <w:rsid w:val="007F6D58"/>
    <w:rsid w:val="00826138"/>
    <w:rsid w:val="00834B30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9D02A8"/>
    <w:rsid w:val="00A410D7"/>
    <w:rsid w:val="00A6646C"/>
    <w:rsid w:val="00B2631E"/>
    <w:rsid w:val="00C4789A"/>
    <w:rsid w:val="00C6123A"/>
    <w:rsid w:val="00D24D5E"/>
    <w:rsid w:val="00D46852"/>
    <w:rsid w:val="00E57452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2A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02A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02A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02A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2A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02A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02A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02A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KRANOS MONT d.o.o. za montažu i usluge zastupanog po punomoćniku Vranić Zoran</izvorni_sadrzaj>
    <derivirana_varijabla naziv="DomainObject.Predmet.ProtustrankaFormated_1">  KRANOS MONT d.o.o. za montažu i usluge zastupanog po punomoćniku Vranić Zoran</derivirana_varijabla>
  </DomainObject.Predmet.ProtustrankaFormated>
  <DomainObject.Predmet.ProtustrankaFormatedOIB>
    <izvorni_sadrzaj>  KRANOS MONT d.o.o. za montažu i usluge, OIB 36366759974 zastupanog po punomoćniku Vranić Zoran</izvorni_sadrzaj>
    <derivirana_varijabla naziv="DomainObject.Predmet.ProtustrankaFormatedOIB_1">  KRANOS MONT d.o.o. za montažu i usluge, OIB 36366759974 zastupanog po punomoćniku Vranić Zoran</derivirana_varijabla>
  </DomainObject.Predmet.ProtustrankaFormatedOIB>
  <DomainObject.Predmet.ProtustrankaFormatedWithAdress>
    <izvorni_sadrzaj> KRANOS MONT d.o.o. za montažu i usluge, Anina ulica 2, 42000 Varaždin zastupanog po punomoćniku Vranić Zoran</izvorni_sadrzaj>
    <derivirana_varijabla naziv="DomainObject.Predmet.ProtustrankaFormatedWithAdress_1"> KRANOS MONT d.o.o. za montažu i usluge, Anina ulica 2, 42000 Varaždin zastupanog po punomoćniku Vranić Zoran</derivirana_varijabla>
  </DomainObject.Predmet.ProtustrankaFormatedWithAdress>
  <DomainObject.Predmet.ProtustrankaFormatedWithAdressOIB>
    <izvorni_sadrzaj> KRANOS MONT d.o.o. za montažu i usluge, OIB 36366759974, Anina ulica 2, 42000 Varaždin zastupanog po punomoćniku Vranić Zoran</izvorni_sadrzaj>
    <derivirana_varijabla naziv="DomainObject.Predmet.ProtustrankaFormatedWithAdressOIB_1"> KRANOS MONT d.o.o. za montažu i usluge, OIB 36366759974, Anina ulica 2, 42000 Varaždin zastupanog po punomoćniku Vranić Zoran</derivirana_varijabla>
  </DomainObject.Predmet.ProtustrankaFormatedWithAdressOIB>
  <DomainObject.Predmet.ProtustrankaWithAdress>
    <izvorni_sadrzaj>KRANOS MONT d.o.o. za montažu i usluge Anina ulica 2, 42000 Varaždin</izvorni_sadrzaj>
    <derivirana_varijabla naziv="DomainObject.Predmet.ProtustrankaWithAdress_1">KRANOS MONT d.o.o. za montažu i usluge Anina ulica 2, 42000 Varaždin</derivirana_varijabla>
  </DomainObject.Predmet.ProtustrankaWithAdress>
  <DomainObject.Predmet.ProtustrankaWithAdressOIB>
    <izvorni_sadrzaj>KRANOS MONT d.o.o. za montažu i usluge, OIB 36366759974, Anina ulica 2, 42000 Varaždin</izvorni_sadrzaj>
    <derivirana_varijabla naziv="DomainObject.Predmet.ProtustrankaWithAdressOIB_1">KRANOS MONT d.o.o. za montažu i usluge, OIB 36366759974, Anina ulica 2, 42000 Varaždin</derivirana_varijabla>
  </DomainObject.Predmet.ProtustrankaWithAdressOIB>
  <DomainObject.Predmet.ProtustrankaNazivFormated>
    <izvorni_sadrzaj>KRANOS MONT d.o.o. za montažu i usluge</izvorni_sadrzaj>
    <derivirana_varijabla naziv="DomainObject.Predmet.ProtustrankaNazivFormated_1">KRANOS MONT d.o.o. za montažu i usluge</derivirana_varijabla>
  </DomainObject.Predmet.ProtustrankaNazivFormated>
  <DomainObject.Predmet.ProtustrankaNazivFormatedOIB>
    <izvorni_sadrzaj>KRANOS MONT d.o.o. za montažu i usluge, OIB 36366759974</izvorni_sadrzaj>
    <derivirana_varijabla naziv="DomainObject.Predmet.ProtustrankaNazivFormatedOIB_1">KRANOS MONT d.o.o. za montažu i usluge, OIB 36366759974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82312.38</izvorni_sadrzaj>
    <derivirana_varijabla naziv="DomainObject.Predmet.TrenutnaVrijednost_1">82312.38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KRANOS MONT d.o.o. za montažu i usluge zastupanog po punomoćniku Vranić Zoran</item>
    </izvorni_sadrzaj>
    <derivirana_varijabla naziv="DomainObject.Predmet.ProtuStrankaListFormated_1">
      <item>KRANOS MONT d.o.o. za montažu i usluge zastupanog po punomoćniku Vranić Zoran</item>
    </derivirana_varijabla>
  </DomainObject.Predmet.ProtuStrankaListFormated>
  <DomainObject.Predmet.ProtuStrankaListFormatedOIB>
    <izvorni_sadrzaj>
      <item>KRANOS MONT d.o.o. za montažu i usluge, OIB 36366759974 zastupanog po punomoćniku Vranić Zoran</item>
    </izvorni_sadrzaj>
    <derivirana_varijabla naziv="DomainObject.Predmet.ProtuStrankaListFormatedOIB_1">
      <item>KRANOS MONT d.o.o. za montažu i usluge, OIB 36366759974 zastupanog po punomoćniku Vranić Zoran</item>
    </derivirana_varijabla>
  </DomainObject.Predmet.ProtuStrankaListFormatedOIB>
  <DomainObject.Predmet.ProtuStrankaListFormatedWithAdress>
    <izvorni_sadrzaj>
      <item>KRANOS MONT d.o.o. za montažu i usluge, Anina ulica 2, 42000 Varaždin zastupanog po punomoćniku Vranić Zoran</item>
    </izvorni_sadrzaj>
    <derivirana_varijabla naziv="DomainObject.Predmet.ProtuStrankaListFormatedWithAdress_1">
      <item>KRANOS MONT d.o.o. za montažu i usluge, Anina ulica 2, 42000 Varaždin zastupanog po punomoćniku Vranić Zoran</item>
    </derivirana_varijabla>
  </DomainObject.Predmet.ProtuStrankaListFormatedWithAdress>
  <DomainObject.Predmet.ProtuStrankaListFormatedWithAdressOIB>
    <izvorni_sadrzaj>
      <item>KRANOS MONT d.o.o. za montažu i usluge, OIB 36366759974, Anina ulica 2, 42000 Varaždin zastupanog po punomoćniku Vranić Zoran</item>
    </izvorni_sadrzaj>
    <derivirana_varijabla naziv="DomainObject.Predmet.ProtuStrankaListFormatedWithAdressOIB_1">
      <item>KRANOS MONT d.o.o. za montažu i usluge, OIB 36366759974, Anina ulica 2, 42000 Varaždin zastupanog po punomoćniku Vranić Zoran</item>
    </derivirana_varijabla>
  </DomainObject.Predmet.ProtuStrankaListFormatedWithAdressOIB>
  <DomainObject.Predmet.ProtuStrankaListNazivFormated>
    <izvorni_sadrzaj>
      <item>KRANOS MONT d.o.o. za montažu i usluge</item>
    </izvorni_sadrzaj>
    <derivirana_varijabla naziv="DomainObject.Predmet.ProtuStrankaListNazivFormated_1">
      <item>KRANOS MONT d.o.o. za montažu i usluge</item>
    </derivirana_varijabla>
  </DomainObject.Predmet.ProtuStrankaListNazivFormated>
  <DomainObject.Predmet.ProtuStrankaListNazivFormatedOIB>
    <izvorni_sadrzaj>
      <item>KRANOS MONT d.o.o. za montažu i usluge, OIB 36366759974</item>
    </izvorni_sadrzaj>
    <derivirana_varijabla naziv="DomainObject.Predmet.ProtuStrankaListNazivFormatedOIB_1">
      <item>KRANOS MONT d.o.o. za montažu i usluge, OIB 36366759974</item>
    </derivirana_varijabla>
  </DomainObject.Predmet.ProtuStrankaListNazivFormatedOIB>
  <DomainObject.Predmet.OstaliListFormated>
    <izvorni_sadrzaj>
      <item>Sudski registar</item>
      <item>Vranić Zoran punomoćnik sudionika u postupku KRANOS MONT d.o.o. za montažu i usluge</item>
    </izvorni_sadrzaj>
    <derivirana_varijabla naziv="DomainObject.Predmet.OstaliListFormated_1">
      <item>Sudski registar</item>
      <item>Vranić Zoran punomoćnik sudionika u postupku KRANOS MONT d.o.o. za montažu i usluge</item>
    </derivirana_varijabla>
  </DomainObject.Predmet.OstaliListFormated>
  <DomainObject.Predmet.OstaliListFormatedOIB>
    <izvorni_sadrzaj>
      <item>Sudski registar</item>
      <item>Vranić Zoran, OIB 64796818777 punomoćnik sudionika u postupku KRANOS MONT d.o.o. za montažu i usluge</item>
    </izvorni_sadrzaj>
    <derivirana_varijabla naziv="DomainObject.Predmet.OstaliListFormatedOIB_1">
      <item>Sudski registar</item>
      <item>Vranić Zoran, OIB 64796818777 punomoćnik sudionika u postupku KRANOS MONT d.o.o. za montažu i usluge</item>
    </derivirana_varijabla>
  </DomainObject.Predmet.OstaliListFormatedOIB>
  <DomainObject.Predmet.OstaliListFormatedWithAdress>
    <izvorni_sadrzaj>
      <item>Sudski registar</item>
      <item>Vranić Zoran, Stevana Luburića 29, 11030 Beograd punomoćnik sudionika u postupku KRANOS MONT d.o.o. za montažu i usluge</item>
    </izvorni_sadrzaj>
    <derivirana_varijabla naziv="DomainObject.Predmet.OstaliListFormatedWithAdress_1">
      <item>Sudski registar</item>
      <item>Vranić Zoran, Stevana Luburića 29, 11030 Beograd punomoćnik sudionika u postupku KRANOS MONT d.o.o. za montažu i usluge</item>
    </derivirana_varijabla>
  </DomainObject.Predmet.OstaliListFormatedWithAdress>
  <DomainObject.Predmet.OstaliListFormatedWithAdressOIB>
    <izvorni_sadrzaj>
      <item>Sudski registar</item>
      <item>Vranić Zoran, OIB 64796818777, Stevana Luburića 29, 11030 Beograd punomoćnik sudionika u postupku KRANOS MONT d.o.o. za montažu i usluge</item>
    </izvorni_sadrzaj>
    <derivirana_varijabla naziv="DomainObject.Predmet.OstaliListFormatedWithAdressOIB_1">
      <item>Sudski registar</item>
      <item>Vranić Zoran, OIB 64796818777, Stevana Luburića 29, 11030 Beograd punomoćnik sudionika u postupku KRANOS MONT d.o.o. za montažu i usluge</item>
    </derivirana_varijabla>
  </DomainObject.Predmet.OstaliListFormatedWithAdressOIB>
  <DomainObject.Predmet.OstaliListNazivFormated>
    <izvorni_sadrzaj>
      <item>Sudski registar</item>
      <item>Vranić Zoran</item>
    </izvorni_sadrzaj>
    <derivirana_varijabla naziv="DomainObject.Predmet.OstaliListNazivFormated_1">
      <item>Sudski registar</item>
      <item>Vranić Zoran</item>
    </derivirana_varijabla>
  </DomainObject.Predmet.OstaliListNazivFormated>
  <DomainObject.Predmet.OstaliListNazivFormatedOIB>
    <izvorni_sadrzaj>
      <item>Sudski registar</item>
      <item>Vranić Zoran, OIB 64796818777</item>
    </izvorni_sadrzaj>
    <derivirana_varijabla naziv="DomainObject.Predmet.OstaliListNazivFormatedOIB_1">
      <item>Sudski registar</item>
      <item>Vranić Zoran, OIB 64796818777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KRANOS MONT d.o.o. za montažu i usluge</izvorni_sadrzaj>
    <derivirana_varijabla naziv="DomainObject.Predmet.ProtustrankaIDrugi_1">KRANOS MONT d.o.o. za montažu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KRANOS MONT d.o.o. za montažu i usluge, OIB 36366759974, Anina ulica 2, 42000 Varaždin</izvorni_sadrzaj>
    <derivirana_varijabla naziv="DomainObject.Predmet.ProtustrankaIDrugiAdressOIB_1">KRANOS MONT d.o.o. za montažu i usluge, OIB 36366759974,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KRANOS MONT d.o.o. za montažu i usluge</item>
      <item>Sudski registar</item>
      <item>Vranić Zoran</item>
    </izvorni_sadrzaj>
    <derivirana_varijabla naziv="DomainObject.Predmet.SudioniciListNaziv_1">
      <item>Financijska agencija</item>
      <item>KRANOS MONT d.o.o. za montažu i usluge</item>
      <item>Sudski registar</item>
      <item>Vranić Zoran</item>
    </derivirana_varijabla>
  </DomainObject.Predmet.SudioniciListNaziv>
  <DomainObject.Predmet.SudioniciListAdressOIB>
    <izvorni_sadrzaj>
      <item>Financijska agencija, OIB 85821130368, Ulica grada Vukovara 70,10000 Zagreb</item>
      <item>KRANOS MONT d.o.o. za montažu i usluge, OIB 36366759974, Anina ulica 2,42000 Varaždin</item>
      <item>Sudski registar</item>
      <item>Vranić Zoran, OIB 64796818777, Stevana Luburića 29,11030 Beograd</item>
    </izvorni_sadrzaj>
    <derivirana_varijabla naziv="DomainObject.Predmet.SudioniciListAdressOIB_1">
      <item>Financijska agencija, OIB 85821130368, Ulica grada Vukovara 70,10000 Zagreb</item>
      <item>KRANOS MONT d.o.o. za montažu i usluge, OIB 36366759974, Anina ulica 2,42000 Varaždin</item>
      <item>Sudski registar</item>
      <item>Vranić Zoran, OIB 64796818777, Stevana Luburića 29,11030 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36366759974</item>
      <item>, OIB null</item>
      <item>, OIB 64796818777</item>
    </izvorni_sadrzaj>
    <derivirana_varijabla naziv="DomainObject.Predmet.SudioniciListNazivOIB_1">
      <item>, OIB 85821130368</item>
      <item>, OIB 36366759974</item>
      <item>, OIB null</item>
      <item>, OIB 64796818777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2021</properties:Characters>
  <properties:Lines>78</properties:Lines>
  <properties:Paragraphs>28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2018-06-19T13:07:00Z</cp:lastPrinted>
  <dcterms:modified xmlns:xsi="http://www.w3.org/2001/XMLSchema-instance" xsi:type="dcterms:W3CDTF">2018-06-19T13:07:00Z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(ST-61-18-8 rješenje - poziv za ročište radi izjašenjenja o prijedlogu za otvaranje - Obrazac 3. - cl.62.st.5. SP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