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8538" w14:paraId="7108538" w:rsidRDefault="006974E7" w:rsidP="00E77CCE" w:rsidR="008E2D0C" w:rsidRPr="00E6357E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 broj: 1 St-</w:t>
      </w:r>
      <w:r w:rsidR="00383F2C">
        <w:rPr>
          <w:rFonts w:hAnsi="Times New Roman" w:ascii="Times New Roman"/>
          <w:sz w:val="24"/>
          <w:szCs w:val="24"/>
        </w:rPr>
        <w:t>464/2017</w:t>
      </w:r>
      <w:r w:rsidR="0048275A">
        <w:rPr>
          <w:rFonts w:hAnsi="Times New Roman" w:ascii="Times New Roman"/>
          <w:sz w:val="24"/>
          <w:szCs w:val="24"/>
        </w:rPr>
        <w:t>-104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Republika Hrvatska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Trgovački sud u Zadru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Dr. Franje Tuđmana 35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23 000 Zadar</w:t>
      </w:r>
    </w:p>
    <w:p w:rsidRDefault="00DC551A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</w:t>
      </w:r>
      <w:proofErr w:type="spellStart"/>
      <w:r w:rsidR="007C57C1">
        <w:rPr>
          <w:rFonts w:hAnsi="Times New Roman" w:ascii="Times New Roman"/>
          <w:sz w:val="24"/>
          <w:szCs w:val="24"/>
        </w:rPr>
        <w:t>pred</w:t>
      </w:r>
      <w:r w:rsidRPr="00E6357E">
        <w:rPr>
          <w:rFonts w:hAnsi="Times New Roman" w:ascii="Times New Roman"/>
          <w:sz w:val="24"/>
          <w:szCs w:val="24"/>
        </w:rPr>
        <w:t>stečajnom</w:t>
      </w:r>
      <w:proofErr w:type="spellEnd"/>
      <w:r w:rsidRPr="00E6357E">
        <w:rPr>
          <w:rFonts w:hAnsi="Times New Roman" w:ascii="Times New Roman"/>
          <w:sz w:val="24"/>
          <w:szCs w:val="24"/>
        </w:rPr>
        <w:t xml:space="preserve"> postupku nad </w:t>
      </w:r>
      <w:proofErr w:type="spellStart"/>
      <w:r w:rsidR="007C57C1">
        <w:rPr>
          <w:rFonts w:hAnsi="Times New Roman" w:ascii="Times New Roman"/>
          <w:sz w:val="24"/>
          <w:szCs w:val="24"/>
        </w:rPr>
        <w:t>pred</w:t>
      </w:r>
      <w:r w:rsidRPr="00E6357E">
        <w:rPr>
          <w:rFonts w:hAnsi="Times New Roman" w:ascii="Times New Roman"/>
          <w:sz w:val="24"/>
          <w:szCs w:val="24"/>
        </w:rPr>
        <w:t>stečajnim</w:t>
      </w:r>
      <w:proofErr w:type="spellEnd"/>
      <w:r w:rsidRPr="00E6357E">
        <w:rPr>
          <w:rFonts w:hAnsi="Times New Roman" w:ascii="Times New Roman"/>
          <w:sz w:val="24"/>
          <w:szCs w:val="24"/>
        </w:rPr>
        <w:t xml:space="preserve"> dužnikom </w:t>
      </w:r>
      <w:r w:rsidR="00383F2C" w:rsidRPr="00383F2C">
        <w:rPr>
          <w:rFonts w:hAnsi="Times New Roman" w:ascii="Times New Roman"/>
          <w:sz w:val="24"/>
          <w:szCs w:val="24"/>
        </w:rPr>
        <w:t>DIM-MES d.o.o. Drniš, Poljana 7, OIB: 71968165400</w:t>
      </w:r>
      <w:r w:rsidR="00A718E6" w:rsidRPr="003E0F7C">
        <w:rPr>
          <w:rFonts w:hAnsi="Times New Roman" w:ascii="Times New Roman"/>
          <w:sz w:val="24"/>
          <w:szCs w:val="24"/>
        </w:rPr>
        <w:t>,</w:t>
      </w:r>
      <w:r w:rsidR="00A718E6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A73A2D">
        <w:rPr>
          <w:rFonts w:hAnsi="Times New Roman" w:ascii="Times New Roman"/>
          <w:sz w:val="24"/>
          <w:szCs w:val="24"/>
        </w:rPr>
        <w:t>5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 </w:t>
      </w:r>
      <w:r w:rsidR="00A73A2D">
        <w:rPr>
          <w:rFonts w:hAnsi="Times New Roman" w:ascii="Times New Roman"/>
          <w:sz w:val="24"/>
          <w:szCs w:val="24"/>
        </w:rPr>
        <w:t>listopada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E77CCE">
        <w:rPr>
          <w:rFonts w:hAnsi="Times New Roman" w:ascii="Times New Roman"/>
          <w:sz w:val="24"/>
          <w:szCs w:val="24"/>
        </w:rPr>
        <w:t>8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383F2C" w:rsidP="00A73A2D" w:rsidR="00A73A2D" w:rsidRPr="00A73A2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Ročište radi</w:t>
      </w:r>
      <w:r w:rsidR="00A73A2D">
        <w:rPr>
          <w:rFonts w:hAnsi="Times New Roman" w:ascii="Times New Roman"/>
          <w:sz w:val="24"/>
          <w:szCs w:val="24"/>
        </w:rPr>
        <w:t xml:space="preserve"> glasovanja</w:t>
      </w:r>
      <w:r w:rsidR="00A73A2D" w:rsidRPr="00A73A2D">
        <w:rPr>
          <w:rFonts w:hAnsi="Times New Roman" w:ascii="Times New Roman"/>
          <w:sz w:val="24"/>
          <w:szCs w:val="24"/>
        </w:rPr>
        <w:t xml:space="preserve"> o izmijenjenom planu restrukturiranja dužnika DIM-MES d.o.o. sa sjedištem u Drnišu, Poljana 7, OIB: 71968165400, </w:t>
      </w:r>
      <w:r w:rsidR="00A73A2D">
        <w:rPr>
          <w:rFonts w:hAnsi="Times New Roman" w:ascii="Times New Roman"/>
          <w:sz w:val="24"/>
          <w:szCs w:val="24"/>
        </w:rPr>
        <w:t xml:space="preserve">određeno </w:t>
      </w:r>
      <w:r w:rsidR="00A73A2D" w:rsidRPr="00A73A2D">
        <w:rPr>
          <w:rFonts w:hAnsi="Times New Roman" w:ascii="Times New Roman"/>
          <w:sz w:val="24"/>
          <w:szCs w:val="24"/>
        </w:rPr>
        <w:t>za dan 11. listopada 2018. u 8,30 sati u zgradi Trgovačkog suda u Zadru, Dr. Franje Tuđmana 35, sudnica broj 26/I.</w:t>
      </w:r>
      <w:r w:rsidR="00A73A2D">
        <w:rPr>
          <w:rFonts w:hAnsi="Times New Roman" w:ascii="Times New Roman"/>
          <w:sz w:val="24"/>
          <w:szCs w:val="24"/>
        </w:rPr>
        <w:t xml:space="preserve"> odgađa se radi utvrđivanja uvjeta za održavanje istog zbog naknadno nastalih okolnosti.</w:t>
      </w:r>
    </w:p>
    <w:p w:rsidRDefault="00383F2C" w:rsidP="00A73A2D" w:rsidR="003E0F7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A92872" w:rsidP="007644B2" w:rsidR="00A92872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</w:t>
      </w:r>
      <w:r w:rsidR="00A73A2D">
        <w:rPr>
          <w:rFonts w:hAnsi="Times New Roman" w:ascii="Times New Roman"/>
          <w:sz w:val="24"/>
          <w:szCs w:val="24"/>
        </w:rPr>
        <w:t>5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</w:t>
      </w:r>
      <w:r w:rsidR="00A73A2D">
        <w:rPr>
          <w:rFonts w:hAnsi="Times New Roman" w:ascii="Times New Roman"/>
          <w:sz w:val="24"/>
          <w:szCs w:val="24"/>
        </w:rPr>
        <w:t>listopada</w:t>
      </w:r>
      <w:r w:rsidR="00E77CCE">
        <w:rPr>
          <w:rFonts w:hAnsi="Times New Roman" w:ascii="Times New Roman"/>
          <w:sz w:val="24"/>
          <w:szCs w:val="24"/>
        </w:rPr>
        <w:t xml:space="preserve"> 2018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48275A" w:rsidP="00C446E2" w:rsidR="009B5EB3" w:rsidRPr="00E6357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 ovlašteni službenik</w:t>
      </w:r>
      <w:r w:rsidR="00A73A2D">
        <w:rPr>
          <w:rFonts w:hAnsi="Times New Roman" w:ascii="Times New Roman"/>
          <w:sz w:val="24"/>
          <w:szCs w:val="24"/>
        </w:rPr>
        <w:tab/>
      </w:r>
      <w:r w:rsidR="00A73A2D">
        <w:rPr>
          <w:rFonts w:hAnsi="Times New Roman" w:ascii="Times New Roman"/>
          <w:sz w:val="24"/>
          <w:szCs w:val="24"/>
        </w:rPr>
        <w:tab/>
      </w:r>
      <w:r w:rsidR="00A73A2D">
        <w:rPr>
          <w:rFonts w:hAnsi="Times New Roman" w:ascii="Times New Roman"/>
          <w:sz w:val="24"/>
          <w:szCs w:val="24"/>
        </w:rPr>
        <w:tab/>
      </w:r>
      <w:r w:rsidR="00A73A2D">
        <w:rPr>
          <w:rFonts w:hAnsi="Times New Roman" w:ascii="Times New Roman"/>
          <w:sz w:val="24"/>
          <w:szCs w:val="24"/>
        </w:rPr>
        <w:tab/>
      </w:r>
      <w:r w:rsidR="00A73A2D">
        <w:rPr>
          <w:rFonts w:hAnsi="Times New Roman" w:ascii="Times New Roman"/>
          <w:sz w:val="24"/>
          <w:szCs w:val="24"/>
        </w:rPr>
        <w:tab/>
      </w:r>
      <w:r w:rsidR="00E77CCE">
        <w:rPr>
          <w:rFonts w:hAnsi="Times New Roman" w:ascii="Times New Roman"/>
          <w:sz w:val="24"/>
          <w:szCs w:val="24"/>
        </w:rPr>
        <w:t>Sutkinja</w:t>
      </w:r>
    </w:p>
    <w:p w:rsidRDefault="0048275A" w:rsidP="00C446E2" w:rsidR="009B5EB3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 w:rsidR="00C446E2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A73A2D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E77CCE" w:rsidP="00495BBE" w:rsidR="00495BBE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551CB8" w:rsidR="008E2D0C" w:rsidRPr="00551CB8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sectPr w:rsidSect="007644B2" w:rsidR="008E2D0C" w:rsidRPr="00551CB8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72BCB"/>
    <w:rsid w:val="00194AD6"/>
    <w:rsid w:val="001C6819"/>
    <w:rsid w:val="001D2978"/>
    <w:rsid w:val="002E3E6A"/>
    <w:rsid w:val="00333AA8"/>
    <w:rsid w:val="00383F2C"/>
    <w:rsid w:val="0039304E"/>
    <w:rsid w:val="003E0F7C"/>
    <w:rsid w:val="003F3F50"/>
    <w:rsid w:val="004163D0"/>
    <w:rsid w:val="004353E1"/>
    <w:rsid w:val="00453AA0"/>
    <w:rsid w:val="0048275A"/>
    <w:rsid w:val="00495BBE"/>
    <w:rsid w:val="00551CB8"/>
    <w:rsid w:val="00562B57"/>
    <w:rsid w:val="0059433C"/>
    <w:rsid w:val="005B5D42"/>
    <w:rsid w:val="005C475A"/>
    <w:rsid w:val="005E30F0"/>
    <w:rsid w:val="00687172"/>
    <w:rsid w:val="006974E7"/>
    <w:rsid w:val="006D5987"/>
    <w:rsid w:val="00712588"/>
    <w:rsid w:val="00726E0F"/>
    <w:rsid w:val="00741EFA"/>
    <w:rsid w:val="007644B2"/>
    <w:rsid w:val="007C57C1"/>
    <w:rsid w:val="00805739"/>
    <w:rsid w:val="00856795"/>
    <w:rsid w:val="008C5FED"/>
    <w:rsid w:val="008E1367"/>
    <w:rsid w:val="008E2D0C"/>
    <w:rsid w:val="008F00EC"/>
    <w:rsid w:val="009069A4"/>
    <w:rsid w:val="00915A59"/>
    <w:rsid w:val="0091738A"/>
    <w:rsid w:val="00954CEB"/>
    <w:rsid w:val="00967A07"/>
    <w:rsid w:val="009B5EB3"/>
    <w:rsid w:val="009F5135"/>
    <w:rsid w:val="00A718E6"/>
    <w:rsid w:val="00A73A2D"/>
    <w:rsid w:val="00A92872"/>
    <w:rsid w:val="00A94666"/>
    <w:rsid w:val="00B6766D"/>
    <w:rsid w:val="00BB550B"/>
    <w:rsid w:val="00BE6C59"/>
    <w:rsid w:val="00C07933"/>
    <w:rsid w:val="00C31BB5"/>
    <w:rsid w:val="00C446E2"/>
    <w:rsid w:val="00C61DA3"/>
    <w:rsid w:val="00C86C50"/>
    <w:rsid w:val="00CE6DD2"/>
    <w:rsid w:val="00D00AF0"/>
    <w:rsid w:val="00D82747"/>
    <w:rsid w:val="00DC551A"/>
    <w:rsid w:val="00E62106"/>
    <w:rsid w:val="00E6357E"/>
    <w:rsid w:val="00E77CCE"/>
    <w:rsid w:val="00ED47FE"/>
    <w:rsid w:val="00EF75D8"/>
    <w:rsid w:val="00F20C86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B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BC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B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B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B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BC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B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B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St-464/2017-115</izvorni_sadrzaj>
    <derivirana_varijabla naziv="DomainObject.PredzadnjaOdlukaIzPredmeta.Oznaka_1">St-464/2017-115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D3036-A5DE-4C67-B6CC-0524FD2AA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151</properties:Words>
  <properties:Characters>764</properties:Characters>
  <properties:Lines>41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2018-10-05T10:33:00Z</dcterms:created>
  <dc:creator>Ardena Bajlo</dc:creator>
  <cp:lastModifiedBy>Ardena Bajlo</cp:lastModifiedBy>
  <cp:lastPrinted>2017-01-20T11:34:00Z</cp:lastPrinted>
  <dcterms:modified xmlns:xsi="http://www.w3.org/2001/XMLSchema-instance" xsi:type="dcterms:W3CDTF">2018-10-05T11:02:00Z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(odgoda - 1St-464-17-29 ročište radi glasovanja.docx)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