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9a52" w14:paraId="67c9a52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1E727C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1E727C">
        <w:t>INNOVATIVE INVESTMENT MANAGEMENT d.o.o. Pula, Amfiteatarska 2, OIB: 46930348120</w:t>
      </w:r>
      <w:r w:rsidRPr="009E3A0B">
        <w:t xml:space="preserve">, </w:t>
      </w:r>
      <w:r w:rsidR="0089704F">
        <w:t>4</w:t>
      </w:r>
      <w:r w:rsidRPr="009E3A0B">
        <w:t xml:space="preserve">. </w:t>
      </w:r>
      <w:r w:rsidR="0089704F">
        <w:t>lipnja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1E727C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1E727C">
        <w:t>INNOVATIVE INVESTMENT MANAGEMENT d.o.o. Pula, Amfiteatarska 2, OIB: 46930348120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1E727C">
        <w:rPr>
          <w:sz w:val="23"/>
          <w:szCs w:val="23"/>
        </w:rPr>
        <w:t>131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B4CE6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FB4CE6">
        <w:rPr>
          <w:sz w:val="23"/>
          <w:szCs w:val="23"/>
        </w:rPr>
        <w:t>lipnja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FB4CE6">
        <w:t>4</w:t>
      </w:r>
      <w:r>
        <w:t xml:space="preserve">. </w:t>
      </w:r>
      <w:r w:rsidR="00FB4CE6">
        <w:t>lipnja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89704F">
      <w:t>-</w:t>
    </w:r>
    <w:r w:rsidR="001E727C">
      <w:t>131/2018-12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1E727C"/>
    <w:rsid w:val="00221F93"/>
    <w:rsid w:val="002B76E2"/>
    <w:rsid w:val="002F7082"/>
    <w:rsid w:val="00346A61"/>
    <w:rsid w:val="0038571E"/>
    <w:rsid w:val="003938AB"/>
    <w:rsid w:val="00462154"/>
    <w:rsid w:val="00513D3B"/>
    <w:rsid w:val="005F6AEA"/>
    <w:rsid w:val="00670401"/>
    <w:rsid w:val="006B5F3A"/>
    <w:rsid w:val="006C7A43"/>
    <w:rsid w:val="006F40B2"/>
    <w:rsid w:val="0070508C"/>
    <w:rsid w:val="00794B1E"/>
    <w:rsid w:val="007C6C1E"/>
    <w:rsid w:val="00880764"/>
    <w:rsid w:val="0089704F"/>
    <w:rsid w:val="008A5B53"/>
    <w:rsid w:val="008A7FC8"/>
    <w:rsid w:val="008B17C9"/>
    <w:rsid w:val="008D7BC5"/>
    <w:rsid w:val="00904265"/>
    <w:rsid w:val="009517BB"/>
    <w:rsid w:val="00993913"/>
    <w:rsid w:val="0099571A"/>
    <w:rsid w:val="009C35CB"/>
    <w:rsid w:val="009E3A0B"/>
    <w:rsid w:val="00A5015F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E32869"/>
    <w:rsid w:val="00E3516A"/>
    <w:rsid w:val="00E605CE"/>
    <w:rsid w:val="00E60820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7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7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51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St-131/2018</izvorni_sadrzaj>
    <derivirana_varijabla naziv="DomainObject.Predmet.OznakaBroj_1">St-131/2018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INNOVATIVE INVESTMENT MANAGEMENT d.o.o. PULA zastupanog po punomoćniku Vito Rizzo</izvorni_sadrzaj>
    <derivirana_varijabla naziv="DomainObject.Predmet.ProtustrankaFormated_1">  INNOVATIVE INVESTMENT MANAGEMENT d.o.o. PULA zastupanog po punomoćniku Vito Rizzo</derivirana_varijabla>
  </DomainObject.Predmet.ProtustrankaFormated>
  <DomainObject.Predmet.ProtustrankaFormatedOIB>
    <izvorni_sadrzaj>  INNOVATIVE INVESTMENT MANAGEMENT d.o.o. PULA, OIB 46930348120 zastupanog po punomoćniku Vito Rizzo</izvorni_sadrzaj>
    <derivirana_varijabla naziv="DomainObject.Predmet.ProtustrankaFormatedOIB_1">  INNOVATIVE INVESTMENT MANAGEMENT d.o.o. PULA, OIB 46930348120 zastupanog po punomoćniku Vito Rizzo</derivirana_varijabla>
  </DomainObject.Predmet.ProtustrankaFormatedOIB>
  <DomainObject.Predmet.ProtustrankaFormatedWithAdress>
    <izvorni_sadrzaj> INNOVATIVE INVESTMENT MANAGEMENT d.o.o. PULA, Amfiteatarska 2, 52100 Pula zastupanog po punomoćniku Vito Rizzo</izvorni_sadrzaj>
    <derivirana_varijabla naziv="DomainObject.Predmet.ProtustrankaFormatedWithAdress_1"> INNOVATIVE INVESTMENT MANAGEMENT d.o.o. PULA, Amfiteatarska 2, 52100 Pula zastupanog po punomoćniku Vito Rizzo</derivirana_varijabla>
  </DomainObject.Predmet.ProtustrankaFormatedWithAdress>
  <DomainObject.Predmet.ProtustrankaFormatedWithAdressOIB>
    <izvorni_sadrzaj> INNOVATIVE INVESTMENT MANAGEMENT d.o.o. PULA, OIB 46930348120, Amfiteatarska 2, 52100 Pula zastupanog po punomoćniku Vito Rizzo</izvorni_sadrzaj>
    <derivirana_varijabla naziv="DomainObject.Predmet.ProtustrankaFormatedWithAdressOIB_1"> INNOVATIVE INVESTMENT MANAGEMENT d.o.o. PULA, OIB 46930348120, Amfiteatarska 2, 52100 Pula zastupanog po punomoćniku Vito Rizzo</derivirana_varijabla>
  </DomainObject.Predmet.ProtustrankaFormatedWithAdressOIB>
  <DomainObject.Predmet.ProtustrankaWithAdress>
    <izvorni_sadrzaj>INNOVATIVE INVESTMENT MANAGEMENT d.o.o. PULA Amfiteatarska 2, 52100 Pula</izvorni_sadrzaj>
    <derivirana_varijabla naziv="DomainObject.Predmet.ProtustrankaWithAdress_1">INNOVATIVE INVESTMENT MANAGEMENT d.o.o. PULA Amfiteatarska 2, 52100 Pula</derivirana_varijabla>
  </DomainObject.Predmet.ProtustrankaWithAdress>
  <DomainObject.Predmet.ProtustrankaWithAdressOIB>
    <izvorni_sadrzaj>INNOVATIVE INVESTMENT MANAGEMENT d.o.o. PULA, OIB 46930348120, Amfiteatarska 2, 52100 Pula</izvorni_sadrzaj>
    <derivirana_varijabla naziv="DomainObject.Predmet.ProtustrankaWithAdressOIB_1">INNOVATIVE INVESTMENT MANAGEMENT d.o.o. PULA, OIB 46930348120, Amfiteatarska 2, 52100 Pula</derivirana_varijabla>
  </DomainObject.Predmet.ProtustrankaWithAdressOIB>
  <DomainObject.Predmet.ProtustrankaNazivFormated>
    <izvorni_sadrzaj>INNOVATIVE INVESTMENT MANAGEMENT d.o.o. PULA</izvorni_sadrzaj>
    <derivirana_varijabla naziv="DomainObject.Predmet.ProtustrankaNazivFormated_1">INNOVATIVE INVESTMENT MANAGEMENT d.o.o. PULA</derivirana_varijabla>
  </DomainObject.Predmet.ProtustrankaNazivFormated>
  <DomainObject.Predmet.ProtustrankaNazivFormatedOIB>
    <izvorni_sadrzaj>INNOVATIVE INVESTMENT MANAGEMENT d.o.o. PULA, OIB 46930348120</izvorni_sadrzaj>
    <derivirana_varijabla naziv="DomainObject.Predmet.ProtustrankaNazivFormatedOIB_1">INNOVATIVE INVESTMENT MANAGEMENT d.o.o. PULA, OIB 46930348120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64189.36</izvorni_sadrzaj>
    <derivirana_varijabla naziv="DomainObject.Predmet.TrenutnaVrijednost_1">64189.36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INNOVATIVE INVESTMENT MANAGEMENT d.o.o. PULA zastupanog po punomoćniku Vito Rizzo</item>
    </izvorni_sadrzaj>
    <derivirana_varijabla naziv="DomainObject.Predmet.ProtuStrankaListFormated_1">
      <item>INNOVATIVE INVESTMENT MANAGEMENT d.o.o. PULA zastupanog po punomoćniku Vito Rizzo</item>
    </derivirana_varijabla>
  </DomainObject.Predmet.ProtuStrankaListFormated>
  <DomainObject.Predmet.ProtuStrankaListFormatedOIB>
    <izvorni_sadrzaj>
      <item>INNOVATIVE INVESTMENT MANAGEMENT d.o.o. PULA, OIB 46930348120 zastupanog po punomoćniku Vito Rizzo</item>
    </izvorni_sadrzaj>
    <derivirana_varijabla naziv="DomainObject.Predmet.ProtuStrankaListFormatedOIB_1">
      <item>INNOVATIVE INVESTMENT MANAGEMENT d.o.o. PULA, OIB 46930348120 zastupanog po punomoćniku Vito Rizzo</item>
    </derivirana_varijabla>
  </DomainObject.Predmet.ProtuStrankaListFormatedOIB>
  <DomainObject.Predmet.ProtuStrankaListFormatedWithAdress>
    <izvorni_sadrzaj>
      <item>INNOVATIVE INVESTMENT MANAGEMENT d.o.o. PULA, Amfiteatarska 2, 52100 Pula zastupanog po punomoćniku Vito Rizzo</item>
    </izvorni_sadrzaj>
    <derivirana_varijabla naziv="DomainObject.Predmet.ProtuStrankaListFormatedWithAdress_1">
      <item>INNOVATIVE INVESTMENT MANAGEMENT d.o.o. PULA, Amfiteatarska 2, 52100 Pula zastupanog po punomoćniku Vito Rizzo</item>
    </derivirana_varijabla>
  </DomainObject.Predmet.ProtuStrankaListFormatedWithAdress>
  <DomainObject.Predmet.ProtuStrankaListFormatedWithAdressOIB>
    <izvorni_sadrzaj>
      <item>INNOVATIVE INVESTMENT MANAGEMENT d.o.o. PULA, OIB 46930348120, Amfiteatarska 2, 52100 Pula zastupanog po punomoćniku Vito Rizzo</item>
    </izvorni_sadrzaj>
    <derivirana_varijabla naziv="DomainObject.Predmet.ProtuStrankaListFormatedWithAdressOIB_1">
      <item>INNOVATIVE INVESTMENT MANAGEMENT d.o.o. PULA, OIB 46930348120, Amfiteatarska 2, 52100 Pula zastupanog po punomoćniku Vito Rizzo</item>
    </derivirana_varijabla>
  </DomainObject.Predmet.ProtuStrankaListFormatedWithAdressOIB>
  <DomainObject.Predmet.ProtuStrankaListNazivFormated>
    <izvorni_sadrzaj>
      <item>INNOVATIVE INVESTMENT MANAGEMENT d.o.o. PULA</item>
    </izvorni_sadrzaj>
    <derivirana_varijabla naziv="DomainObject.Predmet.ProtuStrankaListNazivFormated_1">
      <item>INNOVATIVE INVESTMENT MANAGEMENT d.o.o. PULA</item>
    </derivirana_varijabla>
  </DomainObject.Predmet.ProtuStrankaListNazivFormated>
  <DomainObject.Predmet.ProtuStrankaListNazivFormatedOIB>
    <izvorni_sadrzaj>
      <item>INNOVATIVE INVESTMENT MANAGEMENT d.o.o. PULA, OIB 46930348120</item>
    </izvorni_sadrzaj>
    <derivirana_varijabla naziv="DomainObject.Predmet.ProtuStrankaListNazivFormatedOIB_1">
      <item>INNOVATIVE INVESTMENT MANAGEMENT d.o.o. PULA, OIB 46930348120</item>
    </derivirana_varijabla>
  </DomainObject.Predmet.ProtuStrankaListNazivFormatedOIB>
  <DomainObject.Predmet.OstaliListFormated>
    <izvorni_sadrzaj>
      <item>Vito Rizzo punomoćnik sudionika u postupku INNOVATIVE INVESTMENT MANAGEMENT d.o.o. PULA</item>
    </izvorni_sadrzaj>
    <derivirana_varijabla naziv="DomainObject.Predmet.OstaliListFormated_1">
      <item>Vito Rizzo punomoćnik sudionika u postupku INNOVATIVE INVESTMENT MANAGEMENT d.o.o. PULA</item>
    </derivirana_varijabla>
  </DomainObject.Predmet.OstaliListFormated>
  <DomainObject.Predmet.OstaliListFormatedOIB>
    <izvorni_sadrzaj>
      <item>Vito Rizzo, OIB 72218336046 punomoćnik sudionika u postupku INNOVATIVE INVESTMENT MANAGEMENT d.o.o. PULA</item>
    </izvorni_sadrzaj>
    <derivirana_varijabla naziv="DomainObject.Predmet.OstaliListFormatedOIB_1">
      <item>Vito Rizzo, OIB 72218336046 punomoćnik sudionika u postupku INNOVATIVE INVESTMENT MANAGEMENT d.o.o. PULA</item>
    </derivirana_varijabla>
  </DomainObject.Predmet.OstaliListFormatedOIB>
  <DomainObject.Predmet.OstaliListFormatedWithAdress>
    <izvorni_sadrzaj>
      <item>Vito Rizzo, Benčićeva Ulica 36, 52100 Pula punomoćnik sudionika u postupku INNOVATIVE INVESTMENT MANAGEMENT d.o.o. PULA</item>
    </izvorni_sadrzaj>
    <derivirana_varijabla naziv="DomainObject.Predmet.OstaliListFormatedWithAdress_1">
      <item>Vito Rizzo, Benčićeva Ulica 36, 52100 Pula punomoćnik sudionika u postupku INNOVATIVE INVESTMENT MANAGEMENT d.o.o. PULA</item>
    </derivirana_varijabla>
  </DomainObject.Predmet.OstaliListFormatedWithAdress>
  <DomainObject.Predmet.OstaliListFormatedWithAdressOIB>
    <izvorni_sadrzaj>
      <item>Vito Rizzo, OIB 72218336046, Benčićeva Ulica 36, 52100 Pula punomoćnik sudionika u postupku INNOVATIVE INVESTMENT MANAGEMENT d.o.o. PULA</item>
    </izvorni_sadrzaj>
    <derivirana_varijabla naziv="DomainObject.Predmet.OstaliListFormatedWithAdressOIB_1">
      <item>Vito Rizzo, OIB 72218336046, Benčićeva Ulica 36, 52100 Pula punomoćnik sudionika u postupku INNOVATIVE INVESTMENT MANAGEMENT d.o.o. PULA</item>
    </derivirana_varijabla>
  </DomainObject.Predmet.OstaliListFormatedWithAdressOIB>
  <DomainObject.Predmet.OstaliListNazivFormated>
    <izvorni_sadrzaj>
      <item>Vito Rizzo</item>
    </izvorni_sadrzaj>
    <derivirana_varijabla naziv="DomainObject.Predmet.OstaliListNazivFormated_1">
      <item>Vito Rizzo</item>
    </derivirana_varijabla>
  </DomainObject.Predmet.OstaliListNazivFormated>
  <DomainObject.Predmet.OstaliListNazivFormatedOIB>
    <izvorni_sadrzaj>
      <item>Vito Rizzo, OIB 72218336046</item>
    </izvorni_sadrzaj>
    <derivirana_varijabla naziv="DomainObject.Predmet.OstaliListNazivFormatedOIB_1">
      <item>Vito Rizzo, OIB 72218336046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INNOVATIVE INVESTMENT MANAGEMENT d.o.o. PULA</izvorni_sadrzaj>
    <derivirana_varijabla naziv="DomainObject.Predmet.ProtustrankaIDrugi_1">INNOVATIVE INVESTMENT MANAGEMENT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INNOVATIVE INVESTMENT MANAGEMENT d.o.o. PULA, OIB 46930348120, Amfiteatarska 2, 52100 Pula</izvorni_sadrzaj>
    <derivirana_varijabla naziv="DomainObject.Predmet.ProtustrankaIDrugiAdressOIB_1">INNOVATIVE INVESTMENT MANAGEMENT d.o.o. PULA, OIB 46930348120,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INNOVATIVE INVESTMENT MANAGEMENT d.o.o. PULA</item>
      <item>Vito Rizzo</item>
    </izvorni_sadrzaj>
    <derivirana_varijabla naziv="DomainObject.Predmet.SudioniciListNaziv_1">
      <item>FINANCIJSKA AGENCIJA, RC RIJEKA, PODRUŽNICA PULA, PULA</item>
      <item>INNOVATIVE INVESTMENT MANAGEMENT d.o.o. PULA</item>
      <item>Vito Rizzo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izvorni_sadrzaj>
    <derivirana_varijabla naziv="DomainObject.Predmet.SudioniciListAdressOIB_1">
      <item>FINANCIJSKA AGENCIJA, RC RIJEKA, PODRUŽNICA PULA, PULA, OIB 85821130368, Ulica grada Vukovara 70,10000 Zagreb</item>
      <item>INNOVATIVE INVESTMENT MANAGEMENT d.o.o. PULA, OIB 46930348120, Amfiteatarska 2,52100 Pula</item>
      <item>Vito Rizzo, OIB 72218336046, Benčićeva Ulica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46930348120</item>
      <item>, OIB 72218336046</item>
    </izvorni_sadrzaj>
    <derivirana_varijabla naziv="DomainObject.Predmet.SudioniciListNazivOIB_1">
      <item>, OIB 85821130368</item>
      <item>, OIB 46930348120</item>
      <item>, OIB 72218336046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2010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2018-06-04T11:25:00Z</dcterms:created>
  <dc:creator>Sanja Prodan</dc:creator>
  <cp:lastModifiedBy>Sanja Prodan</cp:lastModifiedBy>
  <cp:lastPrinted>2018-04-18T10:50:00Z</cp:lastPrinted>
  <dcterms:modified xmlns:xsi="http://www.w3.org/2001/XMLSchema-instance" xsi:type="dcterms:W3CDTF">2018-06-05T06:41:00Z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(St-131-2018-12-innovative....docx)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