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9184" w14:paraId="3ae9184" w:rsidRDefault="00AE649C" w:rsidP="00FA5B5E" w:rsidR="00AE649C" w:rsidRPr="00B76F3C">
      <w:pPr>
        <w:pStyle w:val="Naslov3"/>
        <w15:collapsed w:val="false"/>
      </w:pPr>
    </w:p>
    <w:p w:rsidRDefault="00445AF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5AF1" w:rsidP="00445AF1" w:rsidR="00445AF1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St-344/2015-3.</w:t>
      </w:r>
    </w:p>
    <w:p w:rsidRDefault="00445AF1" w:rsidP="00445AF1" w:rsidR="00445AF1">
      <w:pPr>
        <w:jc w:val="center"/>
        <w:rPr>
          <w:rFonts w:cs="Arial" w:hAnsi="Arial" w:ascii="Arial"/>
          <w:b/>
        </w:rPr>
      </w:pPr>
    </w:p>
    <w:p w:rsidRDefault="00445AF1" w:rsidP="00445AF1" w:rsidR="00445AF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445AF1" w:rsidP="00445AF1" w:rsidR="00445AF1">
      <w:pPr>
        <w:jc w:val="center"/>
        <w:rPr>
          <w:rFonts w:cs="Arial" w:hAnsi="Arial" w:ascii="Arial"/>
          <w:b/>
        </w:rPr>
      </w:pPr>
    </w:p>
    <w:p w:rsidRDefault="00445AF1" w:rsidP="00445AF1" w:rsidR="00445AF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445AF1" w:rsidP="00445AF1" w:rsidR="00445AF1">
      <w:pPr>
        <w:jc w:val="both"/>
        <w:rPr>
          <w:rFonts w:cs="Arial" w:hAnsi="Arial" w:ascii="Arial"/>
        </w:rPr>
      </w:pP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PERAL d.o.o. za proizvodnju, turizam, ugostiteljstvo, trgovinu i usluge iz </w:t>
      </w:r>
      <w:proofErr w:type="spellStart"/>
      <w:r>
        <w:rPr>
          <w:rFonts w:cs="Arial" w:hAnsi="Arial" w:ascii="Arial"/>
        </w:rPr>
        <w:t>Voćina</w:t>
      </w:r>
      <w:proofErr w:type="spellEnd"/>
      <w:r>
        <w:rPr>
          <w:rFonts w:cs="Arial" w:hAnsi="Arial" w:ascii="Arial"/>
        </w:rPr>
        <w:t xml:space="preserve">, Josipa Martinca 20, MBS 010079834, OIB 23513626096, dana 05. veljače 2016. godine  </w:t>
      </w:r>
    </w:p>
    <w:p w:rsidRDefault="00445AF1" w:rsidP="00445AF1" w:rsidR="00445AF1">
      <w:pPr>
        <w:jc w:val="both"/>
        <w:rPr>
          <w:rFonts w:cs="Arial" w:hAnsi="Arial" w:ascii="Arial"/>
        </w:rPr>
      </w:pPr>
    </w:p>
    <w:p w:rsidRDefault="00445AF1" w:rsidP="00445AF1" w:rsidR="00445AF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445AF1" w:rsidP="00445AF1" w:rsidR="00445AF1">
      <w:pPr>
        <w:jc w:val="both"/>
        <w:rPr>
          <w:rFonts w:cs="Arial" w:hAnsi="Arial" w:ascii="Arial"/>
        </w:rPr>
      </w:pP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PERAL d.o.o. za proizvodnju, turizam, ugostiteljstvo, trgovinu i usluge iz </w:t>
      </w:r>
      <w:proofErr w:type="spellStart"/>
      <w:r>
        <w:rPr>
          <w:rFonts w:cs="Arial" w:hAnsi="Arial" w:ascii="Arial"/>
        </w:rPr>
        <w:t>Voćina</w:t>
      </w:r>
      <w:proofErr w:type="spellEnd"/>
      <w:r>
        <w:rPr>
          <w:rFonts w:cs="Arial" w:hAnsi="Arial" w:ascii="Arial"/>
        </w:rPr>
        <w:t xml:space="preserve">, Josipa Martinca 20, MBS 010079834, OIB 23513626096. </w:t>
      </w: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PRPIĆ iz Zagreba, </w:t>
      </w:r>
      <w:proofErr w:type="spellStart"/>
      <w:r>
        <w:rPr>
          <w:rFonts w:cs="Arial" w:hAnsi="Arial" w:ascii="Arial"/>
        </w:rPr>
        <w:t>Hruševečka</w:t>
      </w:r>
      <w:proofErr w:type="spellEnd"/>
      <w:r>
        <w:rPr>
          <w:rFonts w:cs="Arial" w:hAnsi="Arial" w:ascii="Arial"/>
        </w:rPr>
        <w:t xml:space="preserve"> ulica 11, OIB 16795120342. </w:t>
      </w: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PERAL d.o.o. za proizvodnju, turizam, ugostiteljstvo, trgovinu i usluge iz </w:t>
      </w:r>
      <w:proofErr w:type="spellStart"/>
      <w:r>
        <w:rPr>
          <w:rFonts w:cs="Arial" w:hAnsi="Arial" w:ascii="Arial"/>
        </w:rPr>
        <w:t>Voćina</w:t>
      </w:r>
      <w:proofErr w:type="spellEnd"/>
      <w:r>
        <w:rPr>
          <w:rFonts w:cs="Arial" w:hAnsi="Arial" w:ascii="Arial"/>
        </w:rPr>
        <w:t>, Josipa Martinca 20, MBS 010079834, OIB 23513626096.</w:t>
      </w:r>
    </w:p>
    <w:p w:rsidRDefault="00445AF1" w:rsidP="00445AF1" w:rsidR="00445AF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445AF1" w:rsidP="00445AF1" w:rsidR="00445AF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445AF1" w:rsidP="00445AF1" w:rsidR="00445AF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445AF1" w:rsidP="00445AF1" w:rsidR="00445AF1">
      <w:pPr>
        <w:jc w:val="both"/>
        <w:rPr>
          <w:rFonts w:cs="Arial" w:hAnsi="Arial" w:ascii="Arial"/>
        </w:rPr>
      </w:pPr>
    </w:p>
    <w:p w:rsidRDefault="00445AF1" w:rsidP="00445AF1" w:rsidR="00445AF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St-344/2015-2., koji je objavljen na 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45AF1" w:rsidP="00445AF1" w:rsidR="00445AF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45AF1" w:rsidP="00445AF1" w:rsidR="00445AF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45AF1" w:rsidP="00445AF1" w:rsidR="00445AF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445AF1" w:rsidP="00445AF1" w:rsidR="00445AF1">
      <w:pPr>
        <w:rPr>
          <w:rFonts w:cs="Arial" w:hAnsi="Arial" w:ascii="Arial"/>
          <w:b/>
        </w:rPr>
      </w:pPr>
    </w:p>
    <w:p w:rsidRDefault="00445AF1" w:rsidP="00445AF1" w:rsidR="00445AF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445AF1" w:rsidP="00445AF1" w:rsidR="00445AF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445AF1" w:rsidP="00445AF1" w:rsidR="00445AF1">
      <w:pPr>
        <w:ind w:firstLine="4111"/>
        <w:jc w:val="both"/>
        <w:rPr>
          <w:rFonts w:cs="Arial" w:hAnsi="Arial" w:ascii="Arial"/>
        </w:rPr>
      </w:pP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  <w:t xml:space="preserve">         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445AF1" w:rsidP="00445AF1" w:rsidR="00445AF1">
      <w:pPr>
        <w:jc w:val="both"/>
        <w:rPr>
          <w:rFonts w:cs="Arial" w:hAnsi="Arial" w:ascii="Arial"/>
        </w:rPr>
      </w:pPr>
    </w:p>
    <w:p w:rsidRDefault="00445AF1" w:rsidP="00445AF1" w:rsidR="00445AF1">
      <w:pPr>
        <w:jc w:val="both"/>
        <w:rPr>
          <w:rFonts w:cs="Arial" w:hAnsi="Arial" w:ascii="Arial"/>
        </w:rPr>
      </w:pPr>
    </w:p>
    <w:p w:rsidRDefault="00445AF1" w:rsidP="00445AF1" w:rsidR="00445AF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445AF1" w:rsidP="00445AF1" w:rsidR="00445AF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445AF1" w:rsidP="00445AF1" w:rsidR="00445AF1">
      <w:pPr>
        <w:rPr>
          <w:rFonts w:cs="Arial" w:hAnsi="Arial" w:ascii="Arial"/>
        </w:rPr>
      </w:pPr>
    </w:p>
    <w:p w:rsidRDefault="00445AF1" w:rsidP="00445AF1" w:rsidR="00445AF1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AF1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433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St-344/2015-3</izvorni_sadrzaj>
    <derivirana_varijabla naziv="DomainObject.Oznaka_1">St-344/2015-3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St-344/2015</izvorni_sadrzaj>
    <derivirana_varijabla naziv="DomainObject.Predmet.OznakaBroj_1">St-344/2015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PERAL d.o.o. za proizvodnju, turizam, ugostiteljstvo, trgovinu i usluge, Voćin zastupanog po punomoćniku KRISTIJAN SARATLIĆ</izvorni_sadrzaj>
    <derivirana_varijabla naziv="DomainObject.Predmet.ProtustrankaFormated_1">  PERAL d.o.o. za proizvodnju, turizam, ugostiteljstvo, trgovinu i usluge, Voćin zastupanog po punomoćniku KRISTIJAN SARATLIĆ</derivirana_varijabla>
  </DomainObject.Predmet.ProtustrankaFormated>
  <DomainObject.Predmet.ProtustrankaFormatedOIB>
    <izvorni_sadrzaj>  PERAL d.o.o. za proizvodnju, turizam, ugostiteljstvo, trgovinu i usluge, Voćin, OIB 23513626096 zastupanog po punomoćniku KRISTIJAN SARATLIĆ</izvorni_sadrzaj>
    <derivirana_varijabla naziv="DomainObject.Predmet.ProtustrankaFormatedOIB_1">  PERAL d.o.o. za proizvodnju, turizam, ugostiteljstvo, trgovinu i usluge, Voćin, OIB 23513626096 zastupanog po punomoćniku KRISTIJAN SARATLIĆ</derivirana_varijabla>
  </DomainObject.Predmet.ProtustrankaFormatedOIB>
  <DomainObject.Predmet.ProtustrankaFormatedWithAdress>
    <izvorni_sadrzaj> PERAL d.o.o. za proizvodnju, turizam, ugostiteljstvo, trgovinu i usluge, Voćin, Josipa Martinca 20, 33522 Voćin zastupanog po punomoćniku KRISTIJAN SARATLIĆ</izvorni_sadrzaj>
    <derivirana_varijabla naziv="DomainObject.Predmet.ProtustrankaFormatedWithAdress_1"> PERAL d.o.o. za proizvodnju, turizam, ugostiteljstvo, trgovinu i usluge, Voćin, Josipa Martinca 20, 33522 Voćin zastupanog po punomoćniku KRISTIJAN SARATLIĆ</derivirana_varijabla>
  </DomainObject.Predmet.ProtustrankaFormatedWithAdress>
  <DomainObject.Predmet.ProtustrankaFormatedWithAdressOIB>
    <izvorni_sadrzaj> PERAL d.o.o. za proizvodnju, turizam, ugostiteljstvo, trgovinu i usluge, Voćin, OIB 23513626096, Josipa Martinca 20, 33522 Voćin zastupanog po punomoćniku KRISTIJAN SARATLIĆ</izvorni_sadrzaj>
    <derivirana_varijabla naziv="DomainObject.Predmet.ProtustrankaFormatedWithAdressOIB_1"> PERAL d.o.o. za proizvodnju, turizam, ugostiteljstvo, trgovinu i usluge, Voćin, OIB 23513626096, Josipa Martinca 20, 33522 Voćin zastupanog po punomoćniku KRISTIJAN SARATLIĆ</derivirana_varijabla>
  </DomainObject.Predmet.ProtustrankaFormatedWithAdressOIB>
  <DomainObject.Predmet.ProtustrankaWithAdress>
    <izvorni_sadrzaj>PERAL d.o.o. za proizvodnju, turizam, ugostiteljstvo, trgovinu i usluge, Voćin Josipa Martinca 20, 33522 Voćin</izvorni_sadrzaj>
    <derivirana_varijabla naziv="DomainObject.Predmet.ProtustrankaWithAdress_1">PERAL d.o.o. za proizvodnju, turizam, ugostiteljstvo, trgovinu i usluge, Voćin Josipa Martinca 20, 33522 Voćin</derivirana_varijabla>
  </DomainObject.Predmet.ProtustrankaWithAdress>
  <DomainObject.Predmet.ProtustrankaWithAdressOIB>
    <izvorni_sadrzaj>PERAL d.o.o. za proizvodnju, turizam, ugostiteljstvo, trgovinu i usluge, Voćin, OIB 23513626096, Josipa Martinca 20, 33522 Voćin</izvorni_sadrzaj>
    <derivirana_varijabla naziv="DomainObject.Predmet.ProtustrankaWithAdressOIB_1">PERAL d.o.o. za proizvodnju, turizam, ugostiteljstvo, trgovinu i usluge, Voćin, OIB 23513626096, Josipa Martinca 20, 33522 Voćin</derivirana_varijabla>
  </DomainObject.Predmet.ProtustrankaWithAdressOIB>
  <DomainObject.Predmet.ProtustrankaNazivFormated>
    <izvorni_sadrzaj>PERAL d.o.o. za proizvodnju, turizam, ugostiteljstvo, trgovinu i usluge, Voćin</izvorni_sadrzaj>
    <derivirana_varijabla naziv="DomainObject.Predmet.ProtustrankaNazivFormated_1">PERAL d.o.o. za proizvodnju, turizam, ugostiteljstvo, trgovinu i usluge, Voćin</derivirana_varijabla>
  </DomainObject.Predmet.ProtustrankaNazivFormated>
  <DomainObject.Predmet.ProtustrankaNazivFormatedOIB>
    <izvorni_sadrzaj>PERAL d.o.o. za proizvodnju, turizam, ugostiteljstvo, trgovinu i usluge, Voćin, OIB 23513626096</izvorni_sadrzaj>
    <derivirana_varijabla naziv="DomainObject.Predmet.ProtustrankaNazivFormatedOIB_1">PERAL d.o.o. za proizvodnju, turizam, ugostiteljstvo, trgovinu i usluge, Voćin, OIB 23513626096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PERAL d.o.o. za proizvodnju, turizam, ugostiteljstvo, trgovinu i usluge, Voćin zastupanog po punomoćniku KRISTIJAN SARATLIĆ</item>
    </izvorni_sadrzaj>
    <derivirana_varijabla naziv="DomainObject.Predmet.ProtuStrankaListFormated_1">
      <item>PERAL d.o.o. za proizvodnju, turizam, ugostiteljstvo, trgovinu i usluge, Voćin zastupanog po punomoćniku KRISTIJAN SARATLIĆ</item>
    </derivirana_varijabla>
  </DomainObject.Predmet.ProtuStrankaListFormated>
  <DomainObject.Predmet.ProtuStrankaListFormatedOIB>
    <izvorni_sadrzaj>
      <item>PERAL d.o.o. za proizvodnju, turizam, ugostiteljstvo, trgovinu i usluge, Voćin, OIB 23513626096 zastupanog po punomoćniku KRISTIJAN SARATLIĆ</item>
    </izvorni_sadrzaj>
    <derivirana_varijabla naziv="DomainObject.Predmet.ProtuStrankaListFormatedOIB_1">
      <item>PERAL d.o.o. za proizvodnju, turizam, ugostiteljstvo, trgovinu i usluge, Voćin, OIB 23513626096 zastupanog po punomoćniku KRISTIJAN SARATLIĆ</item>
    </derivirana_varijabla>
  </DomainObject.Predmet.ProtuStrankaListFormatedOIB>
  <DomainObject.Predmet.ProtuStrankaListFormatedWithAdress>
    <izvorni_sadrzaj>
      <item>PERAL d.o.o. za proizvodnju, turizam, ugostiteljstvo, trgovinu i usluge, Voćin, Josipa Martinca 20, 33522 Voćin zastupanog po punomoćniku KRISTIJAN SARATLIĆ</item>
    </izvorni_sadrzaj>
    <derivirana_varijabla naziv="DomainObject.Predmet.ProtuStrankaListFormatedWithAdress_1">
      <item>PERAL d.o.o. za proizvodnju, turizam, ugostiteljstvo, trgovinu i usluge, Voćin, Josipa Martinca 20, 33522 Voćin zastupanog po punomoćniku KRISTIJAN SARATLIĆ</item>
    </derivirana_varijabla>
  </DomainObject.Predmet.ProtuStrankaListFormatedWithAdress>
  <DomainObject.Predmet.ProtuStrankaListFormatedWithAdressOIB>
    <izvorni_sadrzaj>
      <item>PERAL d.o.o. za proizvodnju, turizam, ugostiteljstvo, trgovinu i usluge, Voćin, OIB 23513626096, Josipa Martinca 20, 33522 Voćin zastupanog po punomoćniku KRISTIJAN SARATLIĆ</item>
    </izvorni_sadrzaj>
    <derivirana_varijabla naziv="DomainObject.Predmet.ProtuStrankaListFormatedWithAdressOIB_1">
      <item>PERAL d.o.o. za proizvodnju, turizam, ugostiteljstvo, trgovinu i usluge, Voćin, OIB 23513626096, Josipa Martinca 20, 33522 Voćin zastupanog po punomoćniku KRISTIJAN SARATLIĆ</item>
    </derivirana_varijabla>
  </DomainObject.Predmet.ProtuStrankaListFormatedWithAdressOIB>
  <DomainObject.Predmet.ProtuStrankaListNazivFormated>
    <izvorni_sadrzaj>
      <item>PERAL d.o.o. za proizvodnju, turizam, ugostiteljstvo, trgovinu i usluge, Voćin</item>
    </izvorni_sadrzaj>
    <derivirana_varijabla naziv="DomainObject.Predmet.ProtuStrankaListNazivFormated_1">
      <item>PERAL d.o.o. za proizvodnju, turizam, ugostiteljstvo, trgovinu i usluge, Voćin</item>
    </derivirana_varijabla>
  </DomainObject.Predmet.ProtuStrankaListNazivFormated>
  <DomainObject.Predmet.ProtuStrankaListNazivFormatedOIB>
    <izvorni_sadrzaj>
      <item>PERAL d.o.o. za proizvodnju, turizam, ugostiteljstvo, trgovinu i usluge, Voćin, OIB 23513626096</item>
    </izvorni_sadrzaj>
    <derivirana_varijabla naziv="DomainObject.Predmet.ProtuStrankaListNazivFormatedOIB_1">
      <item>PERAL d.o.o. za proizvodnju, turizam, ugostiteljstvo, trgovinu i usluge, Voćin, OIB 23513626096</item>
    </derivirana_varijabla>
  </DomainObject.Predmet.ProtuStrankaListNazivFormatedOIB>
  <DomainObject.Predmet.OstaliListFormated>
    <izvorni_sadrzaj>
      <item>KRISTIJAN SARATLIĆ punomoćnik sudionika u postupku PERAL d.o.o. za proizvodnju, turizam, ugostiteljstvo, trgovinu i usluge, Voćin</item>
    </izvorni_sadrzaj>
    <derivirana_varijabla naziv="DomainObject.Predmet.OstaliListFormated_1">
      <item>KRISTIJAN SARATLIĆ punomoćnik sudionika u postupku PERAL d.o.o. za proizvodnju, turizam, ugostiteljstvo, trgovinu i usluge, Voćin</item>
    </derivirana_varijabla>
  </DomainObject.Predmet.OstaliListFormated>
  <DomainObject.Predmet.OstaliListFormatedOIB>
    <izvorni_sadrzaj>
      <item>KRISTIJAN SARATLIĆ, OIB 56965649691 punomoćnik sudionika u postupku PERAL d.o.o. za proizvodnju, turizam, ugostiteljstvo, trgovinu i usluge, Voćin</item>
    </izvorni_sadrzaj>
    <derivirana_varijabla naziv="DomainObject.Predmet.OstaliListFormatedOIB_1">
      <item>KRISTIJAN SARATLIĆ, OIB 56965649691 punomoćnik sudionika u postupku PERAL d.o.o. za proizvodnju, turizam, ugostiteljstvo, trgovinu i usluge, Voćin</item>
    </derivirana_varijabla>
  </DomainObject.Predmet.OstaliListFormatedOIB>
  <DomainObject.Predmet.OstaliListFormatedWithAdress>
    <izvorni_sadrzaj>
      <item>KRISTIJAN SARATLIĆ, Kolodvorska 16., 35000 Slavonski Brod punomoćnik sudionika u postupku PERAL d.o.o. za proizvodnju, turizam, ugostiteljstvo, trgovinu i usluge, Voćin</item>
    </izvorni_sadrzaj>
    <derivirana_varijabla naziv="DomainObject.Predmet.OstaliListFormatedWithAdress_1">
      <item>KRISTIJAN SARATLIĆ, Kolodvorska 16., 35000 Slavonski Brod punomoćnik sudionika u postupku PERAL d.o.o. za proizvodnju, turizam, ugostiteljstvo, trgovinu i usluge, Voćin</item>
    </derivirana_varijabla>
  </DomainObject.Predmet.OstaliListFormatedWithAdress>
  <DomainObject.Predmet.OstaliListFormatedWithAdressOIB>
    <izvorni_sadrzaj>
      <item>KRISTIJAN SARATLIĆ, OIB 56965649691, Kolodvorska 16., 35000 Slavonski Brod punomoćnik sudionika u postupku PERAL d.o.o. za proizvodnju, turizam, ugostiteljstvo, trgovinu i usluge, Voćin</item>
    </izvorni_sadrzaj>
    <derivirana_varijabla naziv="DomainObject.Predmet.OstaliListFormatedWithAdressOIB_1">
      <item>KRISTIJAN SARATLIĆ, OIB 56965649691, Kolodvorska 16., 35000 Slavonski Brod punomoćnik sudionika u postupku PERAL d.o.o. za proizvodnju, turizam, ugostiteljstvo, trgovinu i usluge, Voćin</item>
    </derivirana_varijabla>
  </DomainObject.Predmet.OstaliListFormatedWithAdressOIB>
  <DomainObject.Predmet.OstaliListNazivFormated>
    <izvorni_sadrzaj>
      <item>KRISTIJAN SARATLIĆ</item>
    </izvorni_sadrzaj>
    <derivirana_varijabla naziv="DomainObject.Predmet.OstaliListNazivFormated_1">
      <item>KRISTIJAN SARATLIĆ</item>
    </derivirana_varijabla>
  </DomainObject.Predmet.OstaliListNazivFormated>
  <DomainObject.Predmet.OstaliListNazivFormatedOIB>
    <izvorni_sadrzaj>
      <item>KRISTIJAN SARATLIĆ, OIB 56965649691</item>
    </izvorni_sadrzaj>
    <derivirana_varijabla naziv="DomainObject.Predmet.OstaliListNazivFormatedOIB_1">
      <item>KRISTIJAN SARATLIĆ, OIB 56965649691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St-344/2015-3</izvorni_sadrzaj>
    <derivirana_varijabla naziv="DomainObject.PoslovniBrojDokumenta_1">St-344/2015-3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PERAL d.o.o. za proizvodnju, turizam, ugostiteljstvo, trgovinu i usluge, Voćin</izvorni_sadrzaj>
    <derivirana_varijabla naziv="DomainObject.Predmet.ProtustrankaIDrugi_1">PERAL d.o.o. za proizvodnju, turizam, ugostiteljstvo, trgovinu i usluge,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PERAL d.o.o. za proizvodnju, turizam, ugostiteljstvo, trgovinu i usluge, Voćin, OIB 23513626096, Josipa Martinca 20, 33522 Voćin</izvorni_sadrzaj>
    <derivirana_varijabla naziv="DomainObject.Predmet.ProtustrankaIDrugiAdressOIB_1">PERAL d.o.o. za proizvodnju, turizam, ugostiteljstvo, trgovinu i usluge, Voćin, OIB 23513626096, Josipa Martinca 20,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PERAL d.o.o. za proizvodnju, turizam, ugostiteljstvo, trgovinu i usluge, Voćin</item>
      <item>KRISTIJAN SARATLIĆ</item>
    </izvorni_sadrzaj>
    <derivirana_varijabla naziv="DomainObject.Predmet.SudioniciListNaziv_1">
      <item>FINA, RC ZAGREB, Podružnica Bjelovar</item>
      <item>PERAL d.o.o. za proizvodnju, turizam, ugostiteljstvo, trgovinu i usluge, Voćin</item>
      <item>KRISTIJAN SARATLIĆ</item>
    </derivirana_varijabla>
  </DomainObject.Predmet.SudioniciListNaziv>
  <DomainObject.Predmet.SudioniciListAdressOIB>
    <izvorni_sadrzaj>
      <item>FINA, RC ZAGREB, Podružnica Bjelovar, OIB 85821130368, F. Supila 4,43000 Bjelovar</item>
      <item>PERAL d.o.o. za proizvodnju, turizam, ugostiteljstvo, trgovinu i usluge, Voćin, OIB 23513626096, Josipa Martinca 20,33522 Voćin</item>
      <item>KRISTIJAN SARATLIĆ, OIB 56965649691, Kolodvorska 16.,35000 Slavonski Brod</item>
    </izvorni_sadrzaj>
    <derivirana_varijabla naziv="DomainObject.Predmet.SudioniciListAdressOIB_1">
      <item>FINA, RC ZAGREB, Podružnica Bjelovar, OIB 85821130368, F. Supila 4,43000 Bjelovar</item>
      <item>PERAL d.o.o. za proizvodnju, turizam, ugostiteljstvo, trgovinu i usluge, Voćin, OIB 23513626096, Josipa Martinca 20,33522 Voćin</item>
      <item>KRISTIJAN SARATLIĆ, OIB 56965649691, Kolodvorska 16.,35000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FAB76-60BD-4CA9-8E7B-EC8AB73CC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3879</properties:Characters>
  <properties:Lines>97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2016-02-05T09:55:00Z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St-344/2015-3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