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d2cb9" w14:paraId="3cd2cb9" w:rsidRDefault="004E1C8F" w:rsidP="004E1C8F" w:rsidR="004E1C8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1C8F" w:rsidP="004E1C8F" w:rsidR="004E1C8F" w:rsidRPr="005176B0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</w:t>
      </w:r>
      <w:r w:rsidRPr="005176B0">
        <w:rPr>
          <w:rFonts w:cs="Times New Roman" w:eastAsia="Times New Roman"/>
          <w:bCs/>
          <w:szCs w:val="20"/>
          <w:lang w:eastAsia="en-US" w:val="it-IT"/>
        </w:rPr>
        <w:t>REPUBLIKA HRVATSKA</w:t>
      </w:r>
    </w:p>
    <w:p w:rsidRDefault="004E1C8F" w:rsidP="004E1C8F" w:rsidR="004E1C8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176B0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4E1C8F" w:rsidP="004E1C8F" w:rsidR="004E1C8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E1C8F" w:rsidP="004E1C8F" w:rsidR="004E1C8F" w:rsidRPr="005176B0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4E1C8F" w:rsidP="004E1C8F" w:rsidR="004E1C8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E1C8F" w:rsidP="004E1C8F" w:rsidR="004E1C8F" w:rsidRPr="005D578C">
      <w:pPr>
        <w:jc w:val="center"/>
        <w:rPr>
          <w:rFonts w:cs="Times New Roman" w:eastAsia="Times New Roman"/>
          <w:szCs w:val="24"/>
        </w:rPr>
      </w:pPr>
    </w:p>
    <w:p w:rsidRDefault="004E1C8F" w:rsidP="004E1C8F" w:rsidR="004E1C8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E1C8F" w:rsidP="004E1C8F" w:rsidR="004E1C8F" w:rsidRPr="005D578C">
      <w:pPr>
        <w:rPr>
          <w:rFonts w:cs="Times New Roman" w:eastAsia="Times New Roman"/>
          <w:szCs w:val="24"/>
        </w:rPr>
      </w:pPr>
    </w:p>
    <w:p w:rsidRDefault="004E1C8F" w:rsidP="004E1C8F" w:rsidR="004E1C8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CAH d. o. o. Rovinj, Motovunska 8/c, OIB 53339756531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040066837,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5176B0">
        <w:rPr>
          <w:rFonts w:cs="Times New Roman" w:eastAsia="Times New Roman"/>
          <w:szCs w:val="24"/>
        </w:rPr>
        <w:t>22</w:t>
      </w:r>
      <w:r>
        <w:rPr>
          <w:rFonts w:cs="Times New Roman" w:eastAsia="Times New Roman"/>
          <w:szCs w:val="24"/>
        </w:rPr>
        <w:t>. ožujka 2016.</w:t>
      </w:r>
    </w:p>
    <w:p w:rsidRDefault="004E1C8F" w:rsidP="004E1C8F" w:rsidR="004E1C8F" w:rsidRPr="005D578C">
      <w:pPr>
        <w:rPr>
          <w:rFonts w:cs="Times New Roman" w:eastAsia="Times New Roman"/>
          <w:szCs w:val="24"/>
        </w:rPr>
      </w:pPr>
    </w:p>
    <w:p w:rsidRDefault="004E1C8F" w:rsidP="004E1C8F" w:rsidR="004E1C8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E1C8F" w:rsidP="004E1C8F" w:rsidR="004E1C8F" w:rsidRPr="005D578C">
      <w:pPr>
        <w:rPr>
          <w:rFonts w:cs="Times New Roman" w:eastAsia="Times New Roman"/>
          <w:szCs w:val="24"/>
        </w:rPr>
      </w:pPr>
    </w:p>
    <w:p w:rsidRDefault="004E1C8F" w:rsidP="004E1C8F" w:rsidR="004E1C8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CAH d. o. o. Rovinj, Motovunska 8/c, OIB 53339756531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040066837,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17.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4E1C8F" w:rsidP="004E1C8F" w:rsidR="004E1C8F" w:rsidRPr="005D578C">
      <w:pPr>
        <w:rPr>
          <w:rFonts w:cs="Times New Roman" w:eastAsia="Times New Roman"/>
          <w:szCs w:val="24"/>
        </w:rPr>
      </w:pPr>
    </w:p>
    <w:p w:rsidRDefault="004E1C8F" w:rsidP="004E1C8F" w:rsidR="004E1C8F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4E1C8F" w:rsidP="004E1C8F" w:rsidR="004E1C8F">
      <w:pPr>
        <w:rPr>
          <w:rFonts w:cs="Times New Roman" w:eastAsia="Times New Roman"/>
          <w:szCs w:val="20"/>
        </w:rPr>
      </w:pPr>
    </w:p>
    <w:p w:rsidRDefault="004E1C8F" w:rsidP="004E1C8F" w:rsidR="004E1C8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CAH d. o. o. Rovinj, Motovunska 8/c, OIB 53339756531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040066837.</w:t>
      </w:r>
    </w:p>
    <w:p w:rsidRDefault="004E1C8F" w:rsidP="004E1C8F" w:rsidR="004E1C8F">
      <w:pPr>
        <w:ind w:firstLine="709"/>
        <w:rPr>
          <w:rFonts w:cs="Times New Roman" w:eastAsia="Times New Roman"/>
          <w:szCs w:val="24"/>
        </w:rPr>
      </w:pPr>
    </w:p>
    <w:p w:rsidRDefault="004E1C8F" w:rsidP="004E1C8F" w:rsidR="004E1C8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CAH d. o. o. Rovinj, Motovunska 8/c, OIB 53339756531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040066837.</w:t>
      </w:r>
    </w:p>
    <w:p w:rsidRDefault="004E1C8F" w:rsidP="004E1C8F" w:rsidR="004E1C8F">
      <w:pPr>
        <w:rPr>
          <w:rFonts w:cs="Times New Roman" w:eastAsia="Times New Roman"/>
          <w:szCs w:val="24"/>
        </w:rPr>
      </w:pPr>
    </w:p>
    <w:p w:rsidRDefault="004E1C8F" w:rsidP="004E1C8F" w:rsidR="004E1C8F" w:rsidRPr="005D578C">
      <w:pPr>
        <w:rPr>
          <w:rFonts w:cs="Times New Roman" w:eastAsia="Times New Roman"/>
          <w:szCs w:val="24"/>
        </w:rPr>
      </w:pPr>
    </w:p>
    <w:p w:rsidRDefault="004E1C8F" w:rsidP="004E1C8F" w:rsidR="004E1C8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E1C8F" w:rsidP="004E1C8F" w:rsidR="004E1C8F">
      <w:pPr>
        <w:ind w:firstLine="708"/>
        <w:rPr>
          <w:rFonts w:cs="Times New Roman" w:eastAsia="Times New Roman"/>
          <w:szCs w:val="24"/>
        </w:rPr>
      </w:pPr>
    </w:p>
    <w:p w:rsidRDefault="004E1C8F" w:rsidP="004E1C8F" w:rsidR="004E1C8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CAH d. o. o. 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St-1072/2015-3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4E1C8F" w:rsidP="004E1C8F" w:rsidR="004E1C8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4E1C8F" w:rsidP="004E1C8F" w:rsidR="004E1C8F" w:rsidRPr="005D578C">
      <w:pPr>
        <w:rPr>
          <w:rFonts w:cs="Times New Roman" w:eastAsia="Times New Roman"/>
          <w:szCs w:val="24"/>
        </w:rPr>
      </w:pPr>
    </w:p>
    <w:p w:rsidRDefault="004E1C8F" w:rsidP="004E1C8F" w:rsidR="004E1C8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5176B0">
        <w:rPr>
          <w:rFonts w:cs="Times New Roman" w:eastAsia="Times New Roman"/>
          <w:szCs w:val="24"/>
        </w:rPr>
        <w:t>22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E1C8F" w:rsidP="004E1C8F" w:rsidR="004E1C8F">
      <w:pPr>
        <w:rPr>
          <w:rFonts w:cs="Times New Roman" w:eastAsia="Times New Roman"/>
          <w:szCs w:val="24"/>
        </w:rPr>
      </w:pPr>
    </w:p>
    <w:p w:rsidRDefault="004E1C8F" w:rsidP="004E1C8F" w:rsidR="004E1C8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4E1C8F" w:rsidP="004E1C8F" w:rsidR="004E1C8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9024A0">
        <w:rPr>
          <w:rFonts w:cs="Times New Roman" w:eastAsia="Times New Roman"/>
          <w:szCs w:val="24"/>
        </w:rPr>
        <w:t>, v. r.</w:t>
      </w:r>
    </w:p>
    <w:p w:rsidRDefault="004E1C8F" w:rsidP="004E1C8F" w:rsidR="004E1C8F">
      <w:pPr>
        <w:jc w:val="left"/>
        <w:rPr>
          <w:rFonts w:cs="Times New Roman" w:eastAsia="Times New Roman"/>
          <w:szCs w:val="24"/>
        </w:rPr>
      </w:pPr>
    </w:p>
    <w:p w:rsidRDefault="004E1C8F" w:rsidP="004E1C8F" w:rsidR="004E1C8F" w:rsidRPr="005D578C">
      <w:pPr>
        <w:jc w:val="left"/>
        <w:rPr>
          <w:rFonts w:cs="Times New Roman" w:eastAsia="Times New Roman"/>
          <w:szCs w:val="24"/>
        </w:rPr>
      </w:pPr>
    </w:p>
    <w:p w:rsidRDefault="004E1C8F" w:rsidP="004E1C8F" w:rsidR="004E1C8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E1C8F" w:rsidP="004E1C8F" w:rsidR="004E1C8F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4E1C8F" w:rsidP="004E1C8F" w:rsidR="004E1C8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4E1C8F" w:rsidP="004E1C8F" w:rsidR="004E1C8F">
      <w:pPr>
        <w:rPr>
          <w:rFonts w:cs="Times New Roman" w:eastAsia="Times New Roman"/>
          <w:szCs w:val="24"/>
        </w:rPr>
      </w:pPr>
    </w:p>
    <w:p w:rsidRDefault="004E1C8F" w:rsidP="004E1C8F" w:rsidR="004E1C8F" w:rsidRPr="005D578C">
      <w:pPr>
        <w:rPr>
          <w:rFonts w:cs="Times New Roman" w:eastAsia="Times New Roman"/>
          <w:szCs w:val="24"/>
        </w:rPr>
      </w:pPr>
    </w:p>
    <w:p w:rsidRDefault="004E1C8F" w:rsidP="004E1C8F" w:rsidR="004E1C8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E1C8F" w:rsidP="004E1C8F" w:rsidR="004E1C8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4E1C8F" w:rsidP="004E1C8F" w:rsidR="004E1C8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CAH d. o. o. Rovinj, Motovunska 8/c,</w:t>
      </w:r>
    </w:p>
    <w:p w:rsidRDefault="004E1C8F" w:rsidP="004E1C8F" w:rsidR="004E1C8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Lorena Cah, Rovinj, Motovunska 3A, </w:t>
      </w:r>
    </w:p>
    <w:p w:rsidRDefault="004E1C8F" w:rsidP="004E1C8F" w:rsidR="004E1C8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4E1C8F" w:rsidP="004E1C8F" w:rsidR="004E1C8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4E1C8F" w:rsidP="004E1C8F" w:rsidR="004E1C8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4E1C8F" w:rsidP="004E1C8F" w:rsidR="004E1C8F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4E1C8F" w:rsidP="004E1C8F" w:rsidR="004E1C8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4E1C8F" w:rsidP="004E1C8F" w:rsidR="004E1C8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4E1C8F" w:rsidP="004E1C8F" w:rsidR="004E1C8F"/>
    <w:p w:rsidRDefault="004E1C8F" w:rsidP="004E1C8F" w:rsidR="004E1C8F"/>
    <w:p w:rsidRDefault="004E1C8F" w:rsidP="004E1C8F" w:rsidR="004E1C8F"/>
    <w:p w:rsidRDefault="004E1C8F" w:rsidP="004E1C8F" w:rsidR="004E1C8F"/>
    <w:p w:rsidRDefault="009024A0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8F" w:rsidP="004E1C8F" w:rsidR="004E1C8F">
      <w:r>
        <w:separator/>
      </w:r>
    </w:p>
  </w:endnote>
  <w:endnote w:id="0" w:type="continuationSeparator">
    <w:p w:rsidRDefault="004E1C8F" w:rsidP="004E1C8F" w:rsidR="004E1C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8F" w:rsidP="004E1C8F" w:rsidR="004E1C8F">
      <w:r>
        <w:separator/>
      </w:r>
    </w:p>
  </w:footnote>
  <w:footnote w:id="0" w:type="continuationSeparator">
    <w:p w:rsidRDefault="004E1C8F" w:rsidP="004E1C8F" w:rsidR="004E1C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1C8F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024A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St-1072/2015-5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1C8F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St-1072/2015-5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AC8"/>
    <w:rsid w:val="000A3A9F"/>
    <w:rsid w:val="004E1C8F"/>
    <w:rsid w:val="005176B0"/>
    <w:rsid w:val="0075528E"/>
    <w:rsid w:val="0079403F"/>
    <w:rsid w:val="009024A0"/>
    <w:rsid w:val="00FD2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1C8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E1C8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E1C8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1C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1C8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1C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E1C8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24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4A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024A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024A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024A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1C8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E1C8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E1C8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1C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1C8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1C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E1C8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24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4A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024A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024A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024A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1072</izvorni_sadrzaj>
    <derivirana_varijabla naziv="DomainObject.Predmet.Broj_1">1072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St-1072/2015</izvorni_sadrzaj>
    <derivirana_varijabla naziv="DomainObject.Predmet.OznakaBroj_1">St-1072/2015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CAH d.o.o. ROVINJ</izvorni_sadrzaj>
    <derivirana_varijabla naziv="DomainObject.Predmet.ProtustrankaFormated_1">  CAH d.o.o. ROVINJ</derivirana_varijabla>
  </DomainObject.Predmet.ProtustrankaFormated>
  <DomainObject.Predmet.ProtustrankaFormatedOIB>
    <izvorni_sadrzaj>  CAH d.o.o. ROVINJ, OIB 53339756531</izvorni_sadrzaj>
    <derivirana_varijabla naziv="DomainObject.Predmet.ProtustrankaFormatedOIB_1">  CAH d.o.o. ROVINJ, OIB 53339756531</derivirana_varijabla>
  </DomainObject.Predmet.ProtustrankaFormatedOIB>
  <DomainObject.Predmet.ProtustrankaFormatedWithAdress>
    <izvorni_sadrzaj> CAH d.o.o. ROVINJ, Motovunska 8/c, 52210 Rovinj</izvorni_sadrzaj>
    <derivirana_varijabla naziv="DomainObject.Predmet.ProtustrankaFormatedWithAdress_1"> CAH d.o.o. ROVINJ, Motovunska 8/c, 52210 Rovinj</derivirana_varijabla>
  </DomainObject.Predmet.ProtustrankaFormatedWithAdress>
  <DomainObject.Predmet.ProtustrankaFormatedWithAdressOIB>
    <izvorni_sadrzaj> CAH d.o.o. ROVINJ, OIB 53339756531, Motovunska 8/c, 52210 Rovinj</izvorni_sadrzaj>
    <derivirana_varijabla naziv="DomainObject.Predmet.ProtustrankaFormatedWithAdressOIB_1"> CAH d.o.o. ROVINJ, OIB 53339756531, Motovunska 8/c, 52210 Rovinj</derivirana_varijabla>
  </DomainObject.Predmet.ProtustrankaFormatedWithAdressOIB>
  <DomainObject.Predmet.ProtustrankaWithAdress>
    <izvorni_sadrzaj>CAH d.o.o. ROVINJ Motovunska 8/c, 52210 Rovinj</izvorni_sadrzaj>
    <derivirana_varijabla naziv="DomainObject.Predmet.ProtustrankaWithAdress_1">CAH d.o.o. ROVINJ Motovunska 8/c, 52210 Rovinj</derivirana_varijabla>
  </DomainObject.Predmet.ProtustrankaWithAdress>
  <DomainObject.Predmet.ProtustrankaWithAdressOIB>
    <izvorni_sadrzaj>CAH d.o.o. ROVINJ, OIB 53339756531, Motovunska 8/c, 52210 Rovinj</izvorni_sadrzaj>
    <derivirana_varijabla naziv="DomainObject.Predmet.ProtustrankaWithAdressOIB_1">CAH d.o.o. ROVINJ, OIB 53339756531, Motovunska 8/c, 52210 Rovinj</derivirana_varijabla>
  </DomainObject.Predmet.ProtustrankaWithAdressOIB>
  <DomainObject.Predmet.ProtustrankaNazivFormated>
    <izvorni_sadrzaj>CAH d.o.o. ROVINJ</izvorni_sadrzaj>
    <derivirana_varijabla naziv="DomainObject.Predmet.ProtustrankaNazivFormated_1">CAH d.o.o. ROVINJ</derivirana_varijabla>
  </DomainObject.Predmet.ProtustrankaNazivFormated>
  <DomainObject.Predmet.ProtustrankaNazivFormatedOIB>
    <izvorni_sadrzaj>CAH d.o.o. ROVINJ, OIB 53339756531</izvorni_sadrzaj>
    <derivirana_varijabla naziv="DomainObject.Predmet.ProtustrankaNazivFormatedOIB_1">CAH d.o.o. ROVINJ, OIB 53339756531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15173.81</izvorni_sadrzaj>
    <derivirana_varijabla naziv="DomainObject.Predmet.TrenutnaVrijednost_1">15173.81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CAH d.o.o. ROVINJ</item>
    </izvorni_sadrzaj>
    <derivirana_varijabla naziv="DomainObject.Predmet.ProtuStrankaListFormated_1">
      <item>CAH d.o.o. ROVINJ</item>
    </derivirana_varijabla>
  </DomainObject.Predmet.ProtuStrankaListFormated>
  <DomainObject.Predmet.ProtuStrankaListFormatedOIB>
    <izvorni_sadrzaj>
      <item>CAH d.o.o. ROVINJ, OIB 53339756531</item>
    </izvorni_sadrzaj>
    <derivirana_varijabla naziv="DomainObject.Predmet.ProtuStrankaListFormatedOIB_1">
      <item>CAH d.o.o. ROVINJ, OIB 53339756531</item>
    </derivirana_varijabla>
  </DomainObject.Predmet.ProtuStrankaListFormatedOIB>
  <DomainObject.Predmet.ProtuStrankaListFormatedWithAdress>
    <izvorni_sadrzaj>
      <item>CAH d.o.o. ROVINJ, Motovunska 8/c, 52210 Rovinj</item>
    </izvorni_sadrzaj>
    <derivirana_varijabla naziv="DomainObject.Predmet.ProtuStrankaListFormatedWithAdress_1">
      <item>CAH d.o.o. ROVINJ, Motovunska 8/c, 52210 Rovinj</item>
    </derivirana_varijabla>
  </DomainObject.Predmet.ProtuStrankaListFormatedWithAdress>
  <DomainObject.Predmet.ProtuStrankaListFormatedWithAdressOIB>
    <izvorni_sadrzaj>
      <item>CAH d.o.o. ROVINJ, OIB 53339756531, Motovunska 8/c, 52210 Rovinj</item>
    </izvorni_sadrzaj>
    <derivirana_varijabla naziv="DomainObject.Predmet.ProtuStrankaListFormatedWithAdressOIB_1">
      <item>CAH d.o.o. ROVINJ, OIB 53339756531, Motovunska 8/c, 52210 Rovinj</item>
    </derivirana_varijabla>
  </DomainObject.Predmet.ProtuStrankaListFormatedWithAdressOIB>
  <DomainObject.Predmet.ProtuStrankaListNazivFormated>
    <izvorni_sadrzaj>
      <item>CAH d.o.o. ROVINJ</item>
    </izvorni_sadrzaj>
    <derivirana_varijabla naziv="DomainObject.Predmet.ProtuStrankaListNazivFormated_1">
      <item>CAH d.o.o. ROVINJ</item>
    </derivirana_varijabla>
  </DomainObject.Predmet.ProtuStrankaListNazivFormated>
  <DomainObject.Predmet.ProtuStrankaListNazivFormatedOIB>
    <izvorni_sadrzaj>
      <item>CAH d.o.o. ROVINJ, OIB 53339756531</item>
    </izvorni_sadrzaj>
    <derivirana_varijabla naziv="DomainObject.Predmet.ProtuStrankaListNazivFormatedOIB_1">
      <item>CAH d.o.o. ROVINJ, OIB 53339756531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CAH d.o.o. ROVINJ</izvorni_sadrzaj>
    <derivirana_varijabla naziv="DomainObject.Predmet.ProtustrankaIDrugi_1">CAH d.o.o. ROVINJ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CAH d.o.o. ROVINJ, OIB 53339756531, Motovunska 8/c, 52210 Rovinj</izvorni_sadrzaj>
    <derivirana_varijabla naziv="DomainObject.Predmet.ProtustrankaIDrugiAdressOIB_1">CAH d.o.o. ROVINJ, OIB 53339756531, Motovunska 8/c,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CAH d.o.o. ROVINJ</item>
    </izvorni_sadrzaj>
    <derivirana_varijabla naziv="DomainObject.Predmet.SudioniciListNaziv_1">
      <item>FINANCIJSKA AGENCIJA, RC RIJEKA, PODRUŽNICA PULA, PULA</item>
      <item>CAH d.o.o. ROVINJ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CAH d.o.o. ROVINJ, OIB 53339756531, Motovunska 8/c,52210 Rovinj</item>
    </izvorni_sadrzaj>
    <derivirana_varijabla naziv="DomainObject.Predmet.SudioniciListAdressOIB_1">
      <item>FINANCIJSKA AGENCIJA, RC RIJEKA, PODRUŽNICA PULA, PULA, OIB 85821130368, Ulica grada Vukovara 70,Zagreb</item>
      <item>CAH d.o.o. ROVINJ, OIB 53339756531, Motovunska 8/c,52210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53339756531</item>
    </izvorni_sadrzaj>
    <derivirana_varijabla naziv="DomainObject.Predmet.SudioniciListNazivOIB_1">
      <item>, OIB 85821130368</item>
      <item>, OIB 53339756531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3005</properties:Characters>
  <properties:Lines>78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2016-03-15T12:47:00Z</dcterms:created>
  <dc:creator>Mihaela Kaligari</dc:creator>
  <dc:description/>
  <cp:keywords/>
  <cp:lastModifiedBy>Jasmina Matika</cp:lastModifiedBy>
  <cp:lastPrinted>2016-03-22T08:29:00Z</cp:lastPrinted>
  <dcterms:modified xmlns:xsi="http://www.w3.org/2001/XMLSchema-instance" xsi:type="dcterms:W3CDTF">2016-03-22T12:11:00Z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