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8E7931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E7931">
              <w:rPr>
                <w:noProof/>
              </w:rPr>
              <w:t>86/2019-15</w:t>
            </w:r>
          </w:p>
        </w:tc>
      </w:tr>
    </w:tbl>
    <w:p w14:textId="22ce534" w14:paraId="22ce534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F017E4" w:rsidRPr="00F017E4">
        <w:t xml:space="preserve">u </w:t>
      </w:r>
      <w:r w:rsidR="008E7931">
        <w:t>predstečajnom postup</w:t>
      </w:r>
      <w:r w:rsidR="008E7931" w:rsidRPr="008E7931">
        <w:t>k</w:t>
      </w:r>
      <w:r w:rsidR="008E7931">
        <w:t>u</w:t>
      </w:r>
      <w:r w:rsidR="008E7931" w:rsidRPr="008E7931">
        <w:t xml:space="preserve"> nad dužnikom DALSTROJ d.d., OIB: 43458781581, Split, </w:t>
      </w:r>
      <w:proofErr w:type="spellStart"/>
      <w:r w:rsidR="008E7931" w:rsidRPr="008E7931">
        <w:t>Mostine</w:t>
      </w:r>
      <w:proofErr w:type="spellEnd"/>
      <w:r w:rsidR="008E7931" w:rsidRPr="008E7931">
        <w:t xml:space="preserve"> 11A</w:t>
      </w:r>
      <w:r w:rsidR="00F017E4">
        <w:t xml:space="preserve">, </w:t>
      </w:r>
      <w:r w:rsidR="008E7931">
        <w:t>3. travnja</w:t>
      </w:r>
      <w:r w:rsidR="00F017E4" w:rsidRPr="00F017E4">
        <w:t xml:space="preserve"> 2019</w:t>
      </w:r>
      <w:r w:rsidR="003545A0">
        <w:t>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8E7931" w:rsidP="001045D2" w:rsidR="001045D2">
      <w:pPr>
        <w:ind w:firstLine="708"/>
        <w:jc w:val="both"/>
      </w:pPr>
      <w:r>
        <w:t xml:space="preserve">Na obrazloženi prijedlog povjerenika predstečajnog sporazuma ročište radi ispitivanja tražbina određeno </w:t>
      </w:r>
      <w:r w:rsidRPr="00F017E4">
        <w:t xml:space="preserve">za </w:t>
      </w:r>
      <w:r w:rsidRPr="008E7931">
        <w:t>dan 14. svibnja 2019. u 09:00 sati</w:t>
      </w:r>
      <w:r>
        <w:t>,</w:t>
      </w:r>
      <w:r w:rsidR="00F017E4">
        <w:t xml:space="preserve"> odgađa</w:t>
      </w:r>
      <w:r w:rsidR="001045D2" w:rsidRPr="001045D2">
        <w:t xml:space="preserve"> se za </w:t>
      </w:r>
      <w:r>
        <w:t>6. lipnja</w:t>
      </w:r>
      <w:r w:rsidR="00F017E4">
        <w:t xml:space="preserve"> 2019.</w:t>
      </w:r>
      <w:r w:rsidR="007722C5">
        <w:t xml:space="preserve"> u </w:t>
      </w:r>
      <w:r w:rsidR="003545A0">
        <w:t>1</w:t>
      </w:r>
      <w:r>
        <w:t>3</w:t>
      </w:r>
      <w:r w:rsidR="003545A0">
        <w:t>:00 sati i ist</w:t>
      </w:r>
      <w:r w:rsidR="00F017E4">
        <w:t>o</w:t>
      </w:r>
      <w:r w:rsidR="003545A0">
        <w:t xml:space="preserve"> će se održati u sudnici br. 111/I Trgovačkog suda u Splitu.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8E7931">
        <w:t>3. travnja</w:t>
      </w:r>
      <w:r w:rsidR="00F017E4">
        <w:t xml:space="preserve"> 2019</w:t>
      </w:r>
      <w:r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</w:t>
      </w:r>
      <w:r w:rsidR="003545A0">
        <w:rPr>
          <w:bCs/>
        </w:rPr>
        <w:tab/>
        <w:t xml:space="preserve">  </w:t>
      </w:r>
      <w:r>
        <w:rPr>
          <w:bCs/>
        </w:rPr>
        <w:t xml:space="preserve"> </w:t>
      </w:r>
      <w:r w:rsidRPr="001536D6">
        <w:rPr>
          <w:bCs/>
        </w:rPr>
        <w:t xml:space="preserve"> </w:t>
      </w:r>
      <w:r w:rsidR="003545A0" w:rsidRPr="001536D6">
        <w:rPr>
          <w:bCs/>
        </w:rPr>
        <w:t>Sutkinja</w:t>
      </w:r>
    </w:p>
    <w:p w:rsidRDefault="003545A0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F017E4" w:rsidP="003545A0" w:rsidR="003545A0">
      <w:pPr>
        <w:spacing w:before="200"/>
        <w:jc w:val="both"/>
      </w:pPr>
      <w:r>
        <w:t>DNA</w:t>
      </w:r>
      <w:r w:rsidR="003545A0">
        <w:t>:</w:t>
      </w:r>
    </w:p>
    <w:p w:rsidRDefault="003545A0" w:rsidP="003545A0" w:rsidR="003545A0">
      <w:r>
        <w:t xml:space="preserve">- mrežna stranica e-Oglasna ploča sudova </w:t>
      </w:r>
    </w:p>
    <w:p w:rsidRDefault="003545A0" w:rsidP="003545A0" w:rsidR="003545A0">
      <w:r>
        <w:t>- 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B3639"/>
    <w:rsid w:val="006C3A59"/>
    <w:rsid w:val="006C489E"/>
    <w:rsid w:val="006D4E0B"/>
    <w:rsid w:val="00707DDE"/>
    <w:rsid w:val="00712909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E7931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0687"/>
    <w:rsid w:val="00ED29AB"/>
    <w:rsid w:val="00F017E4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DALSTROJ dioničko društvo Tvornica alatnih strojeva, pribora i alata</izvorni_sadrzaj>
    <derivirana_varijabla naziv="DomainObject.Predmet.StrankaFormated_1">  DALSTROJ dioničko društvo Tvornica alatnih strojeva, pribora i alata</derivirana_varijabla>
  </DomainObject.Predmet.StrankaFormated>
  <DomainObject.Predmet.StrankaFormatedOIB>
    <izvorni_sadrzaj>  DALSTROJ dioničko društvo Tvornica alatnih strojeva, pribora i alata, OIB 43458781581</izvorni_sadrzaj>
    <derivirana_varijabla naziv="DomainObject.Predmet.StrankaFormatedOIB_1">  DALSTROJ dioničko društvo Tvornica alatnih strojeva, pribora i alata, OIB 43458781581</derivirana_varijabla>
  </DomainObject.Predmet.StrankaFormatedOIB>
  <DomainObject.Predmet.StrankaFormatedWithAdress>
    <izvorni_sadrzaj> DALSTROJ dioničko društvo Tvornica alatnih strojeva, pribora i alata, Mostine 11 A, 21000 Split</izvorni_sadrzaj>
    <derivirana_varijabla naziv="DomainObject.Predmet.StrankaFormatedWithAdress_1"> DALSTROJ dioničko društvo Tvornica alatnih strojeva, pribora i alata, Mostine 11 A, 21000 Split</derivirana_varijabla>
  </DomainObject.Predmet.StrankaFormatedWithAdress>
  <DomainObject.Predmet.StrankaFormatedWithAdressOIB>
    <izvorni_sadrzaj> DALSTROJ dioničko društvo Tvornica alatnih strojeva, pribora i alata, OIB 43458781581, Mostine 11 A, 21000 Split</izvorni_sadrzaj>
    <derivirana_varijabla naziv="DomainObject.Predmet.StrankaFormatedWithAdressOIB_1"> DALSTROJ dioničko društvo Tvornica alatnih strojeva, pribora i alata, OIB 43458781581, Mostine 11 A, 21000 Split</derivirana_varijabla>
  </DomainObject.Predmet.StrankaFormatedWithAdressOIB>
  <DomainObject.Predmet.StrankaWithAdress>
    <izvorni_sadrzaj>DALSTROJ dioničko društvo Tvornica alatnih strojeva, pribora i alata Mostine 11 A,21000 Split</izvorni_sadrzaj>
    <derivirana_varijabla naziv="DomainObject.Predmet.StrankaWithAdress_1">DALSTROJ dioničko društvo Tvornica alatnih strojeva, pribora i alata Mostine 11 A,21000 Split</derivirana_varijabla>
  </DomainObject.Predmet.StrankaWithAdress>
  <DomainObject.Predmet.StrankaWithAdressOIB>
    <izvorni_sadrzaj>DALSTROJ dioničko društvo Tvornica alatnih strojeva, pribora i alata, OIB 43458781581, Mostine 11 A,21000 Split</izvorni_sadrzaj>
    <derivirana_varijabla naziv="DomainObject.Predmet.StrankaWithAdressOIB_1">DALSTROJ dioničko društvo Tvornica alatnih strojeva, pribora i alata, OIB 43458781581, Mostine 11 A,21000 Split</derivirana_varijabla>
  </DomainObject.Predmet.StrankaWithAdressOIB>
  <DomainObject.Predmet.StrankaNazivFormated>
    <izvorni_sadrzaj>DALSTROJ dioničko društvo Tvornica alatnih strojeva, pribora i alata</izvorni_sadrzaj>
    <derivirana_varijabla naziv="DomainObject.Predmet.StrankaNazivFormated_1">DALSTROJ dioničko društvo Tvornica alatnih strojeva, pribora i alata</derivirana_varijabla>
  </DomainObject.Predmet.StrankaNazivFormated>
  <DomainObject.Predmet.StrankaNazivFormatedOIB>
    <izvorni_sadrzaj>DALSTROJ dioničko društvo Tvornica alatnih strojeva, pribora i alata, OIB 43458781581</izvorni_sadrzaj>
    <derivirana_varijabla naziv="DomainObject.Predmet.StrankaNazivFormatedOIB_1">DALSTROJ dioničko društvo Tvornica alatnih strojeva, pribora i alata, OIB 43458781581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DALSTROJ dioničko društvo Tvornica alatnih strojeva, pribora i alata</item>
    </izvorni_sadrzaj>
    <derivirana_varijabla naziv="DomainObject.Predmet.StrankaListFormated_1">
      <item>DALSTROJ dioničko društvo Tvornica alatnih strojeva, pribora i alata</item>
    </derivirana_varijabla>
  </DomainObject.Predmet.StrankaListFormated>
  <DomainObject.Predmet.StrankaListFormatedOIB>
    <izvorni_sadrzaj>
      <item>DALSTROJ dioničko društvo Tvornica alatnih strojeva, pribora i alata, OIB 43458781581</item>
    </izvorni_sadrzaj>
    <derivirana_varijabla naziv="DomainObject.Predmet.StrankaListFormatedOIB_1">
      <item>DALSTROJ dioničko društvo Tvornica alatnih strojeva, pribora i alata, OIB 43458781581</item>
    </derivirana_varijabla>
  </DomainObject.Predmet.StrankaListFormatedOIB>
  <DomainObject.Predmet.StrankaListFormatedWithAdress>
    <izvorni_sadrzaj>
      <item>DALSTROJ dioničko društvo Tvornica alatnih strojeva, pribora i alata, Mostine 11 A, 21000 Split</item>
    </izvorni_sadrzaj>
    <derivirana_varijabla naziv="DomainObject.Predmet.StrankaListFormatedWithAdress_1">
      <item>DALSTROJ dioničko društvo Tvornica alatnih strojeva, pribora i alata, Mostine 11 A, 21000 Split</item>
    </derivirana_varijabla>
  </DomainObject.Predmet.StrankaListFormatedWithAdress>
  <DomainObject.Predmet.StrankaListFormatedWithAdressOIB>
    <izvorni_sadrzaj>
      <item>DALSTROJ dioničko društvo Tvornica alatnih strojeva, pribora i alata, OIB 43458781581, Mostine 11 A, 21000 Split</item>
    </izvorni_sadrzaj>
    <derivirana_varijabla naziv="DomainObject.Predmet.StrankaListFormatedWithAdressOIB_1">
      <item>DALSTROJ dioničko društvo Tvornica alatnih strojeva, pribora i alata, OIB 43458781581, Mostine 11 A, 21000 Split</item>
    </derivirana_varijabla>
  </DomainObject.Predmet.StrankaListFormatedWithAdressOIB>
  <DomainObject.Predmet.StrankaListNazivFormated>
    <izvorni_sadrzaj>
      <item>DALSTROJ dioničko društvo Tvornica alatnih strojeva, pribora i alata</item>
    </izvorni_sadrzaj>
    <derivirana_varijabla naziv="DomainObject.Predmet.StrankaListNazivFormated_1">
      <item>DALSTROJ dioničko društvo Tvornica alatnih strojeva, pribora i alata</item>
    </derivirana_varijabla>
  </DomainObject.Predmet.StrankaListNazivFormated>
  <DomainObject.Predmet.StrankaListNazivFormatedOIB>
    <izvorni_sadrzaj>
      <item>DALSTROJ dioničko društvo Tvornica alatnih strojeva, pribora i alata, OIB 43458781581</item>
    </izvorni_sadrzaj>
    <derivirana_varijabla naziv="DomainObject.Predmet.StrankaListNazivFormatedOIB_1">
      <item>DALSTROJ dioničko društvo Tvornica alatnih strojeva, pribora i alata, OIB 43458781581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DALSTROJ dioničko društvo Tvornica alatnih strojeva, pribora i alata</izvorni_sadrzaj>
    <derivirana_varijabla naziv="DomainObject.Predmet.StrankaIDrugi_1">DALSTROJ dioničko društvo Tvornica alatnih strojeva, pribora i alata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DALSTROJ dioničko društvo Tvornica alatnih strojeva, pribora i alata, OIB 43458781581, Mostine 11 A, 21000 Split</izvorni_sadrzaj>
    <derivirana_varijabla naziv="DomainObject.Predmet.StrankaIDrugiAdressOIB_1">DALSTROJ dioničko društvo Tvornica alatnih strojeva, pribora i alata, OIB 43458781581, Mostine 11 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DALSTROJ dioničko društvo Tvornica alatnih strojeva, pribora i alata</item>
    </izvorni_sadrzaj>
    <derivirana_varijabla naziv="DomainObject.Predmet.SudioniciListNaziv_1">
      <item>DALSTROJ dioničko društvo Tvornica alatnih strojeva, pribora i alata</item>
    </derivirana_varijabla>
  </DomainObject.Predmet.SudioniciListNaziv>
  <DomainObject.Predmet.SudioniciListAdressOIB>
    <izvorni_sadrzaj>
      <item>DALSTROJ dioničko društvo Tvornica alatnih strojeva, pribora i alata, OIB 43458781581, Mostine 11 A,21000 Split</item>
    </izvorni_sadrzaj>
    <derivirana_varijabla naziv="DomainObject.Predmet.SudioniciListAdressOIB_1">
      <item>DALSTROJ dioničko društvo Tvornica alatnih strojeva, pribora i alata, OIB 43458781581, Mostine 11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43458781581</item>
    </izvorni_sadrzaj>
    <derivirana_varijabla naziv="DomainObject.Predmet.SudioniciListNazivOIB_1">
      <item>, OIB 43458781581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St-86/2019-9</izvorni_sadrzaj>
    <derivirana_varijabla naziv="DomainObject.PredzadnjaOdlukaIzPredmeta.Oznaka_1">St-86/2019-9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613</properties:Characters>
  <properties:Lines>38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2019-04-03T07:18:00Z</cp:lastPrinted>
  <dcterms:modified xmlns:xsi="http://www.w3.org/2001/XMLSchema-instance" xsi:type="dcterms:W3CDTF">2019-04-03T13:13:00Z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(St-86-2019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