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4d6b8" w14:paraId="eb4d6b8" w:rsidRDefault="00055F38" w:rsidP="00055F38" w:rsidR="00055F38" w:rsidRPr="003956F1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956F1">
        <w:rPr>
          <w:rFonts w:hAnsi="Times New Roman" w:ascii="Times New Roman"/>
          <w:noProof/>
          <w:snapToGrid/>
          <w:szCs w:val="24"/>
          <w:lang w:eastAsia="hr-HR" w:val="hr-HR"/>
        </w:rPr>
        <w:t xml:space="preserve">                   </w:t>
      </w:r>
      <w:r w:rsidR="00340B1C">
        <w:rPr>
          <w:rFonts w:hAnsi="Times New Roman" w:ascii="Times New Roman"/>
          <w:noProof/>
          <w:snapToGrid/>
          <w:szCs w:val="24"/>
          <w:lang w:eastAsia="hr-HR" w:val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  <w:t xml:space="preserve">                             </w:t>
      </w:r>
    </w:p>
    <w:p w:rsidRDefault="00055F38" w:rsidP="00055F38" w:rsidR="00055F38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055F38" w:rsidP="00055F38" w:rsidR="00055F38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>TRGOVAČKI SUD U VARAŽDINU</w:t>
      </w:r>
    </w:p>
    <w:p w:rsidRDefault="00055F38" w:rsidP="00055F38" w:rsidR="00FA6542" w:rsidRPr="003956F1">
      <w:pPr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                  B. Radić 2</w:t>
      </w:r>
      <w:r w:rsidRPr="003956F1">
        <w:rPr>
          <w:rFonts w:hAnsi="Times New Roman" w:ascii="Times New Roman"/>
          <w:bCs/>
          <w:szCs w:val="24"/>
          <w:lang w:val="hr-HR"/>
        </w:rPr>
        <w:t xml:space="preserve">                   </w:t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</w:r>
    </w:p>
    <w:p w:rsidRDefault="00055F38" w:rsidR="00055F38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055F38" w:rsidP="000E25E2" w:rsidR="00656FF7" w:rsidRPr="003956F1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E </w:t>
      </w:r>
      <w:r w:rsidR="000E25E2" w:rsidRPr="003956F1">
        <w:rPr>
          <w:rFonts w:hAnsi="Times New Roman" w:ascii="Times New Roman"/>
          <w:szCs w:val="24"/>
          <w:lang w:val="hr-HR"/>
        </w:rPr>
        <w:t xml:space="preserve">P U B L I K A     H R V A T S K A </w:t>
      </w: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3956F1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P="00A91E20" w:rsidR="00635A10" w:rsidRPr="00C85BC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85BC3">
        <w:rPr>
          <w:rFonts w:hAnsi="Times New Roman" w:ascii="Times New Roman"/>
          <w:szCs w:val="24"/>
          <w:lang w:val="hr-HR"/>
        </w:rPr>
        <w:t>Trgovački sud u Varaždinu, po sucu toga suda Kseniji Flack-Makitan, kao stečajnom sucu u stečajnom postupku nad</w:t>
      </w:r>
      <w:r w:rsidR="003969B6" w:rsidRPr="00C85BC3">
        <w:rPr>
          <w:rFonts w:hAnsi="Times New Roman" w:ascii="Times New Roman"/>
          <w:szCs w:val="24"/>
          <w:lang w:val="hr-HR"/>
        </w:rPr>
        <w:t xml:space="preserve"> stečajnim dužnikom </w:t>
      </w:r>
      <w:r w:rsidR="00A91E20">
        <w:rPr>
          <w:rFonts w:hAnsi="Times New Roman" w:ascii="Times New Roman"/>
          <w:szCs w:val="24"/>
        </w:rPr>
        <w:t xml:space="preserve">KNJIGOPLASTIKA </w:t>
      </w:r>
      <w:proofErr w:type="spellStart"/>
      <w:r w:rsidR="00A91E20">
        <w:rPr>
          <w:rFonts w:hAnsi="Times New Roman" w:ascii="Times New Roman"/>
          <w:szCs w:val="24"/>
        </w:rPr>
        <w:t>d.o.o</w:t>
      </w:r>
      <w:proofErr w:type="spellEnd"/>
      <w:r w:rsidR="00A91E20">
        <w:rPr>
          <w:rFonts w:hAnsi="Times New Roman" w:ascii="Times New Roman"/>
          <w:szCs w:val="24"/>
        </w:rPr>
        <w:t xml:space="preserve">. </w:t>
      </w:r>
      <w:proofErr w:type="gramStart"/>
      <w:r w:rsidR="00A91E20">
        <w:rPr>
          <w:rFonts w:hAnsi="Times New Roman" w:ascii="Times New Roman"/>
          <w:szCs w:val="24"/>
        </w:rPr>
        <w:t>u</w:t>
      </w:r>
      <w:proofErr w:type="gramEnd"/>
      <w:r w:rsidR="00A91E20">
        <w:rPr>
          <w:rFonts w:hAnsi="Times New Roman" w:ascii="Times New Roman"/>
          <w:szCs w:val="24"/>
        </w:rPr>
        <w:t xml:space="preserve"> </w:t>
      </w:r>
      <w:proofErr w:type="spellStart"/>
      <w:r w:rsidR="00A91E20">
        <w:rPr>
          <w:rFonts w:hAnsi="Times New Roman" w:ascii="Times New Roman"/>
          <w:szCs w:val="24"/>
        </w:rPr>
        <w:t>stečaju</w:t>
      </w:r>
      <w:proofErr w:type="spellEnd"/>
      <w:r w:rsidR="00A91E20">
        <w:rPr>
          <w:rFonts w:hAnsi="Times New Roman" w:ascii="Times New Roman"/>
          <w:szCs w:val="24"/>
        </w:rPr>
        <w:t xml:space="preserve">, </w:t>
      </w:r>
      <w:proofErr w:type="spellStart"/>
      <w:r w:rsidR="00A91E20">
        <w:rPr>
          <w:rFonts w:hAnsi="Times New Roman" w:ascii="Times New Roman"/>
          <w:szCs w:val="24"/>
        </w:rPr>
        <w:t>Čakovec</w:t>
      </w:r>
      <w:proofErr w:type="spellEnd"/>
      <w:r w:rsidR="00A91E20">
        <w:rPr>
          <w:rFonts w:hAnsi="Times New Roman" w:ascii="Times New Roman"/>
          <w:szCs w:val="24"/>
        </w:rPr>
        <w:t xml:space="preserve">, </w:t>
      </w:r>
      <w:proofErr w:type="spellStart"/>
      <w:r w:rsidR="00A91E20">
        <w:rPr>
          <w:rFonts w:hAnsi="Times New Roman" w:ascii="Times New Roman"/>
          <w:szCs w:val="24"/>
        </w:rPr>
        <w:t>Buzovečka</w:t>
      </w:r>
      <w:proofErr w:type="spellEnd"/>
      <w:r w:rsidR="00A91E20">
        <w:rPr>
          <w:rFonts w:hAnsi="Times New Roman" w:ascii="Times New Roman"/>
          <w:szCs w:val="24"/>
        </w:rPr>
        <w:t xml:space="preserve"> 32, </w:t>
      </w:r>
      <w:r w:rsidR="00A91E20" w:rsidRPr="00716D36">
        <w:rPr>
          <w:rFonts w:hAnsi="Times New Roman" w:ascii="Times New Roman"/>
          <w:szCs w:val="24"/>
        </w:rPr>
        <w:t>OIB: 27974243585</w:t>
      </w:r>
      <w:r w:rsidR="00A91E20">
        <w:rPr>
          <w:rFonts w:hAnsi="Times New Roman" w:ascii="Times New Roman"/>
          <w:szCs w:val="24"/>
          <w:lang w:val="hr-HR"/>
        </w:rPr>
        <w:t xml:space="preserve">, </w:t>
      </w:r>
      <w:r w:rsidR="00BF2BD0">
        <w:rPr>
          <w:rFonts w:hAnsi="Times New Roman" w:ascii="Times New Roman"/>
        </w:rPr>
        <w:t xml:space="preserve">18. </w:t>
      </w:r>
      <w:proofErr w:type="spellStart"/>
      <w:proofErr w:type="gramStart"/>
      <w:r w:rsidR="00BF2BD0">
        <w:rPr>
          <w:rFonts w:hAnsi="Times New Roman" w:ascii="Times New Roman"/>
        </w:rPr>
        <w:t>svibnja</w:t>
      </w:r>
      <w:proofErr w:type="spellEnd"/>
      <w:proofErr w:type="gramEnd"/>
      <w:r w:rsidR="00635A10" w:rsidRPr="00C85BC3">
        <w:rPr>
          <w:rFonts w:hAnsi="Times New Roman" w:ascii="Times New Roman"/>
        </w:rPr>
        <w:t xml:space="preserve"> 2016.</w:t>
      </w:r>
    </w:p>
    <w:p w:rsidRDefault="00635A10" w:rsidP="00635A10" w:rsidR="00635A10" w:rsidRPr="00C85BC3">
      <w:pPr>
        <w:ind w:firstLine="720"/>
        <w:jc w:val="both"/>
        <w:rPr>
          <w:rFonts w:hAnsi="Times New Roman" w:ascii="Times New Roman"/>
        </w:rPr>
      </w:pPr>
    </w:p>
    <w:p w:rsidRDefault="00273580" w:rsidR="00273580" w:rsidRPr="00EE6FAD">
      <w:pPr>
        <w:jc w:val="center"/>
        <w:rPr>
          <w:rFonts w:hAnsi="Times New Roman" w:ascii="Times New Roman"/>
          <w:b/>
          <w:szCs w:val="24"/>
          <w:lang w:val="hr-HR"/>
        </w:rPr>
      </w:pPr>
      <w:r w:rsidRPr="00EE6FAD">
        <w:rPr>
          <w:rFonts w:hAnsi="Times New Roman" w:ascii="Times New Roman"/>
          <w:b/>
          <w:szCs w:val="24"/>
          <w:lang w:val="hr-HR"/>
        </w:rPr>
        <w:t xml:space="preserve">r i j e š i o   j e </w:t>
      </w:r>
    </w:p>
    <w:p w:rsidRDefault="00273580" w:rsidP="000E25E2" w:rsidR="00273580" w:rsidRPr="003956F1">
      <w:pPr>
        <w:rPr>
          <w:rFonts w:hAnsi="Times New Roman" w:ascii="Times New Roman"/>
          <w:szCs w:val="24"/>
          <w:lang w:val="hr-HR"/>
        </w:rPr>
      </w:pP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ab/>
        <w:t xml:space="preserve">I. </w:t>
      </w:r>
      <w:r w:rsidR="00B81F4D" w:rsidRPr="003956F1">
        <w:rPr>
          <w:rFonts w:hAnsi="Times New Roman" w:ascii="Times New Roman"/>
          <w:szCs w:val="24"/>
          <w:lang w:val="hr-HR"/>
        </w:rPr>
        <w:t>U ovome predmetu</w:t>
      </w:r>
      <w:r w:rsidR="00FA6542" w:rsidRPr="003956F1">
        <w:rPr>
          <w:rFonts w:hAnsi="Times New Roman" w:ascii="Times New Roman"/>
          <w:szCs w:val="24"/>
          <w:lang w:val="hr-HR"/>
        </w:rPr>
        <w:t xml:space="preserve"> </w:t>
      </w:r>
      <w:r w:rsidRPr="003956F1">
        <w:rPr>
          <w:rFonts w:hAnsi="Times New Roman" w:ascii="Times New Roman"/>
          <w:szCs w:val="24"/>
          <w:lang w:val="hr-HR"/>
        </w:rPr>
        <w:t xml:space="preserve"> saziva se </w:t>
      </w:r>
      <w:r w:rsidRPr="003956F1">
        <w:rPr>
          <w:rFonts w:hAnsi="Times New Roman" w:ascii="Times New Roman"/>
          <w:b/>
          <w:szCs w:val="24"/>
          <w:lang w:val="hr-HR"/>
        </w:rPr>
        <w:t>skupština vjerovnika</w:t>
      </w:r>
      <w:r w:rsidRPr="003956F1">
        <w:rPr>
          <w:rFonts w:hAnsi="Times New Roman" w:ascii="Times New Roman"/>
          <w:szCs w:val="24"/>
          <w:lang w:val="hr-HR"/>
        </w:rPr>
        <w:t xml:space="preserve"> kod ovoga suda u Varaždinu, B. Radića 2, soba 23</w:t>
      </w:r>
      <w:r w:rsidR="00A3468B" w:rsidRPr="003956F1">
        <w:rPr>
          <w:rFonts w:hAnsi="Times New Roman" w:ascii="Times New Roman"/>
          <w:szCs w:val="24"/>
          <w:lang w:val="hr-HR"/>
        </w:rPr>
        <w:t>2</w:t>
      </w:r>
      <w:r w:rsidRPr="003956F1">
        <w:rPr>
          <w:rFonts w:hAnsi="Times New Roman" w:ascii="Times New Roman"/>
          <w:szCs w:val="24"/>
          <w:lang w:val="hr-HR"/>
        </w:rPr>
        <w:t>/II, za dan</w:t>
      </w: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BF2BD0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6. lipnja</w:t>
      </w:r>
      <w:r w:rsidR="00EE6FAD">
        <w:rPr>
          <w:rFonts w:hAnsi="Times New Roman" w:ascii="Times New Roman"/>
          <w:b/>
          <w:szCs w:val="24"/>
          <w:lang w:val="hr-HR"/>
        </w:rPr>
        <w:t xml:space="preserve"> 2016</w:t>
      </w:r>
      <w:r w:rsidR="00FA6542" w:rsidRPr="003956F1">
        <w:rPr>
          <w:rFonts w:hAnsi="Times New Roman" w:ascii="Times New Roman"/>
          <w:b/>
          <w:szCs w:val="24"/>
          <w:lang w:val="hr-HR"/>
        </w:rPr>
        <w:t xml:space="preserve">. godine u </w:t>
      </w:r>
      <w:r>
        <w:rPr>
          <w:rFonts w:hAnsi="Times New Roman" w:ascii="Times New Roman"/>
          <w:b/>
          <w:szCs w:val="24"/>
          <w:lang w:val="hr-HR"/>
        </w:rPr>
        <w:t>12,30</w:t>
      </w:r>
      <w:r w:rsidR="00EE6FAD">
        <w:rPr>
          <w:rFonts w:hAnsi="Times New Roman" w:ascii="Times New Roman"/>
          <w:b/>
          <w:szCs w:val="24"/>
          <w:lang w:val="hr-HR"/>
        </w:rPr>
        <w:t xml:space="preserve"> </w:t>
      </w:r>
      <w:r w:rsidR="00FA6542" w:rsidRPr="003956F1">
        <w:rPr>
          <w:rFonts w:hAnsi="Times New Roman" w:ascii="Times New Roman"/>
          <w:b/>
          <w:szCs w:val="24"/>
          <w:lang w:val="hr-HR"/>
        </w:rPr>
        <w:t>sati</w:t>
      </w:r>
      <w:r w:rsidR="00954A84" w:rsidRPr="003956F1">
        <w:rPr>
          <w:rFonts w:hAnsi="Times New Roman" w:ascii="Times New Roman"/>
          <w:b/>
          <w:szCs w:val="24"/>
          <w:lang w:val="hr-HR"/>
        </w:rPr>
        <w:t>.</w:t>
      </w:r>
    </w:p>
    <w:p w:rsidRDefault="00954A84" w:rsidP="00383227" w:rsidR="00954A84" w:rsidRPr="003956F1">
      <w:pPr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b/>
          <w:szCs w:val="24"/>
          <w:lang w:val="hr-HR"/>
        </w:rPr>
        <w:tab/>
      </w:r>
      <w:r w:rsidRPr="003956F1">
        <w:rPr>
          <w:rFonts w:hAnsi="Times New Roman" w:ascii="Times New Roman"/>
          <w:szCs w:val="24"/>
          <w:lang w:val="hr-HR"/>
        </w:rPr>
        <w:t>II. Za skupštinu vjerovnika predlaže se sljedeći</w:t>
      </w:r>
    </w:p>
    <w:p w:rsidRDefault="00273580" w:rsidR="00273580" w:rsidRPr="003956F1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  <w:r w:rsidRPr="003956F1">
        <w:rPr>
          <w:rFonts w:hAnsi="Times New Roman" w:ascii="Times New Roman"/>
          <w:b/>
          <w:szCs w:val="24"/>
          <w:lang w:val="hr-HR"/>
        </w:rPr>
        <w:t xml:space="preserve">d n e v n i   r e d </w:t>
      </w:r>
    </w:p>
    <w:p w:rsidRDefault="00273580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A91E20" w:rsidP="004C3F42" w:rsidR="004C3F42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Izvješće o stanju i troškovima stečajnog postupka, te mogućnosti zaključenja postupka,</w:t>
      </w:r>
    </w:p>
    <w:p w:rsidRDefault="00635A10" w:rsidP="00635A10" w:rsidR="00635A10" w:rsidRPr="00635A10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4C3F42" w:rsidP="004C3F42" w:rsidR="004C3F42" w:rsidRPr="003956F1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>Razno.</w:t>
      </w:r>
    </w:p>
    <w:p w:rsidRDefault="0070318D" w:rsidR="0070318D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3956F1" w:rsidR="003956F1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3969B6" w:rsidP="003969B6" w:rsidR="00273580">
      <w:pPr>
        <w:ind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III. </w:t>
      </w:r>
      <w:r w:rsidR="00121DAB">
        <w:rPr>
          <w:rFonts w:hAnsi="Times New Roman" w:ascii="Times New Roman"/>
          <w:szCs w:val="24"/>
          <w:lang w:val="hr-HR"/>
        </w:rPr>
        <w:t>Stečajni v</w:t>
      </w:r>
      <w:r w:rsidR="00273580" w:rsidRPr="003956F1">
        <w:rPr>
          <w:rFonts w:hAnsi="Times New Roman" w:ascii="Times New Roman"/>
          <w:szCs w:val="24"/>
          <w:lang w:val="hr-HR"/>
        </w:rPr>
        <w:t xml:space="preserve">jerovnici se na </w:t>
      </w:r>
      <w:r w:rsidR="0070318D" w:rsidRPr="003956F1">
        <w:rPr>
          <w:rFonts w:hAnsi="Times New Roman" w:ascii="Times New Roman"/>
          <w:szCs w:val="24"/>
          <w:lang w:val="hr-HR"/>
        </w:rPr>
        <w:t xml:space="preserve">ovu skupštinu </w:t>
      </w:r>
      <w:r w:rsidR="00121DAB">
        <w:rPr>
          <w:rFonts w:hAnsi="Times New Roman" w:ascii="Times New Roman"/>
          <w:szCs w:val="24"/>
          <w:lang w:val="hr-HR"/>
        </w:rPr>
        <w:t xml:space="preserve">vjerovnika </w:t>
      </w:r>
      <w:r w:rsidR="0070318D" w:rsidRPr="003956F1">
        <w:rPr>
          <w:rFonts w:hAnsi="Times New Roman" w:ascii="Times New Roman"/>
          <w:szCs w:val="24"/>
          <w:lang w:val="hr-HR"/>
        </w:rPr>
        <w:t xml:space="preserve">pozivaju objavom </w:t>
      </w:r>
      <w:r w:rsidR="00121DAB">
        <w:rPr>
          <w:rFonts w:hAnsi="Times New Roman" w:ascii="Times New Roman"/>
          <w:szCs w:val="24"/>
          <w:lang w:val="hr-HR"/>
        </w:rPr>
        <w:t xml:space="preserve">ovog </w:t>
      </w:r>
      <w:r w:rsidR="0070318D" w:rsidRPr="003956F1">
        <w:rPr>
          <w:rFonts w:hAnsi="Times New Roman" w:ascii="Times New Roman"/>
          <w:szCs w:val="24"/>
          <w:lang w:val="hr-HR"/>
        </w:rPr>
        <w:t>rješenja</w:t>
      </w:r>
      <w:r w:rsidR="00273580" w:rsidRPr="003956F1">
        <w:rPr>
          <w:rFonts w:hAnsi="Times New Roman" w:ascii="Times New Roman"/>
          <w:szCs w:val="24"/>
          <w:lang w:val="hr-HR"/>
        </w:rPr>
        <w:t xml:space="preserve"> na </w:t>
      </w:r>
      <w:r w:rsidR="00BE64B7">
        <w:rPr>
          <w:rFonts w:hAnsi="Times New Roman" w:ascii="Times New Roman"/>
          <w:szCs w:val="24"/>
          <w:lang w:val="hr-HR"/>
        </w:rPr>
        <w:t>e-O</w:t>
      </w:r>
      <w:r w:rsidR="0070318D" w:rsidRPr="003956F1">
        <w:rPr>
          <w:rFonts w:hAnsi="Times New Roman" w:ascii="Times New Roman"/>
          <w:szCs w:val="24"/>
          <w:lang w:val="hr-HR"/>
        </w:rPr>
        <w:t>glasnoj ploči ovoga suda</w:t>
      </w:r>
      <w:r w:rsidR="00273580" w:rsidRPr="003956F1">
        <w:rPr>
          <w:rFonts w:hAnsi="Times New Roman" w:ascii="Times New Roman"/>
          <w:szCs w:val="24"/>
          <w:lang w:val="hr-HR"/>
        </w:rPr>
        <w:t>.</w:t>
      </w:r>
    </w:p>
    <w:p w:rsidRDefault="00B746D5" w:rsidP="00635A10" w:rsidR="00B746D5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635A10" w:rsidR="00B746D5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 xml:space="preserve">U Varaždinu, </w:t>
      </w:r>
      <w:r w:rsidR="00BF2BD0">
        <w:rPr>
          <w:rFonts w:hAnsi="Times New Roman" w:ascii="Times New Roman"/>
          <w:szCs w:val="24"/>
          <w:lang w:val="hr-HR"/>
        </w:rPr>
        <w:t>18. svibnja</w:t>
      </w:r>
      <w:r w:rsidR="00635A10">
        <w:rPr>
          <w:rFonts w:hAnsi="Times New Roman" w:ascii="Times New Roman"/>
          <w:szCs w:val="24"/>
          <w:lang w:val="hr-HR"/>
        </w:rPr>
        <w:t xml:space="preserve"> 2016</w:t>
      </w:r>
      <w:r w:rsidRPr="00B059F1">
        <w:rPr>
          <w:rFonts w:hAnsi="Times New Roman" w:ascii="Times New Roman"/>
          <w:szCs w:val="24"/>
          <w:lang w:val="hr-HR"/>
        </w:rPr>
        <w:t>. godine.</w:t>
      </w:r>
    </w:p>
    <w:p w:rsidRDefault="00B746D5" w:rsidP="00635A10" w:rsidR="00B746D5" w:rsidRPr="00B746D5">
      <w:pPr>
        <w:ind w:left="5664"/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Pr="00B746D5">
        <w:rPr>
          <w:rFonts w:hAnsi="Times New Roman" w:ascii="Times New Roman"/>
          <w:szCs w:val="24"/>
          <w:lang w:val="hr-HR"/>
        </w:rPr>
        <w:tab/>
        <w:t>SUDAC</w:t>
      </w:r>
    </w:p>
    <w:p w:rsidRDefault="00B746D5" w:rsidP="00635A10" w:rsidR="00B746D5" w:rsidRPr="00B746D5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  <w:r w:rsidRPr="00B746D5">
        <w:rPr>
          <w:rFonts w:hAnsi="Times New Roman" w:ascii="Times New Roman"/>
          <w:szCs w:val="24"/>
          <w:lang w:val="hr-HR"/>
        </w:rPr>
        <w:t>Ksenija Flack-Makitan, v.r.</w:t>
      </w:r>
    </w:p>
    <w:p w:rsidRDefault="00B746D5" w:rsidP="00B746D5" w:rsidR="00B746D5">
      <w:pPr>
        <w:ind w:left="4956"/>
        <w:jc w:val="both"/>
        <w:rPr>
          <w:rFonts w:hAnsi="Times New Roman" w:ascii="Times New Roman"/>
          <w:szCs w:val="24"/>
          <w:lang w:val="hr-HR"/>
        </w:rPr>
      </w:pPr>
      <w:r w:rsidRPr="00B746D5">
        <w:rPr>
          <w:rFonts w:hAnsi="Times New Roman" w:ascii="Times New Roman"/>
          <w:szCs w:val="24"/>
          <w:lang w:val="hr-HR"/>
        </w:rPr>
        <w:t xml:space="preserve">Za točnost </w:t>
      </w:r>
      <w:proofErr w:type="spellStart"/>
      <w:r w:rsidRPr="00B746D5">
        <w:rPr>
          <w:rFonts w:hAnsi="Times New Roman" w:ascii="Times New Roman"/>
          <w:szCs w:val="24"/>
          <w:lang w:val="hr-HR"/>
        </w:rPr>
        <w:t>otpravka</w:t>
      </w:r>
      <w:proofErr w:type="spellEnd"/>
      <w:r w:rsidRPr="00B746D5">
        <w:rPr>
          <w:rFonts w:hAnsi="Times New Roman" w:ascii="Times New Roman"/>
          <w:szCs w:val="24"/>
          <w:lang w:val="hr-HR"/>
        </w:rPr>
        <w:t xml:space="preserve"> – ovlašteni službenik:</w:t>
      </w:r>
    </w:p>
    <w:p w:rsidRDefault="00635A10" w:rsidP="00B746D5" w:rsidR="00635A10" w:rsidRPr="00B746D5">
      <w:pPr>
        <w:ind w:left="4956"/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>POUKA O PRAVNOM LIJEKU:</w:t>
      </w: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B059F1">
          <w:rPr>
            <w:rFonts w:hAnsi="Times New Roman" w:ascii="Times New Roman"/>
            <w:szCs w:val="24"/>
            <w:lang w:val="hr-HR"/>
          </w:rPr>
          <w:t>6. st</w:t>
        </w:r>
      </w:smartTag>
      <w:r w:rsidRPr="00B059F1">
        <w:rPr>
          <w:rFonts w:hAnsi="Times New Roman" w:ascii="Times New Roman"/>
          <w:szCs w:val="24"/>
          <w:lang w:val="hr-HR"/>
        </w:rPr>
        <w:t>. 1. Stečajnog zakona, a u svezi čl. 278. st. 2. ZPP).</w:t>
      </w: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>DNA:</w:t>
      </w:r>
    </w:p>
    <w:p w:rsidRDefault="00C85BC3" w:rsidP="00B746D5" w:rsidR="00B746D5" w:rsidRPr="00B746D5">
      <w:pPr>
        <w:numPr>
          <w:ilvl w:val="0"/>
          <w:numId w:val="2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Stečajni upravitelj </w:t>
      </w:r>
      <w:r w:rsidR="00A91E20">
        <w:rPr>
          <w:rFonts w:hAnsi="Times New Roman" w:ascii="Times New Roman"/>
          <w:szCs w:val="24"/>
          <w:lang w:val="hr-HR"/>
        </w:rPr>
        <w:t xml:space="preserve">Sanja </w:t>
      </w:r>
      <w:proofErr w:type="spellStart"/>
      <w:r w:rsidR="00A91E20">
        <w:rPr>
          <w:rFonts w:hAnsi="Times New Roman" w:ascii="Times New Roman"/>
          <w:szCs w:val="24"/>
          <w:lang w:val="hr-HR"/>
        </w:rPr>
        <w:t>Kraljek</w:t>
      </w:r>
      <w:proofErr w:type="spellEnd"/>
      <w:r w:rsidR="00A91E20">
        <w:rPr>
          <w:rFonts w:hAnsi="Times New Roman" w:ascii="Times New Roman"/>
          <w:szCs w:val="24"/>
          <w:lang w:val="hr-HR"/>
        </w:rPr>
        <w:t xml:space="preserve"> iz Čakovca, Kralja Tomislava 14</w:t>
      </w:r>
    </w:p>
    <w:p w:rsidRDefault="00B746D5" w:rsidP="00B746D5" w:rsidR="00B746D5">
      <w:pPr>
        <w:numPr>
          <w:ilvl w:val="0"/>
          <w:numId w:val="2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E-oglasna </w:t>
      </w:r>
      <w:r w:rsidRPr="00B059F1">
        <w:rPr>
          <w:rFonts w:hAnsi="Times New Roman" w:ascii="Times New Roman"/>
          <w:szCs w:val="24"/>
          <w:lang w:val="hr-HR"/>
        </w:rPr>
        <w:t>ploča ovoga suda</w:t>
      </w:r>
    </w:p>
    <w:p w:rsidRDefault="003969B6" w:rsidP="00635A10" w:rsidR="003969B6">
      <w:pPr>
        <w:jc w:val="both"/>
        <w:rPr>
          <w:rFonts w:hAnsi="Times New Roman" w:ascii="Times New Roman"/>
          <w:szCs w:val="24"/>
          <w:lang w:val="hr-HR"/>
        </w:rPr>
      </w:pPr>
    </w:p>
    <w:sectPr w:rsidSect="000E25E2" w:rsidR="003969B6">
      <w:headerReference w:type="default" r:id="rId10"/>
      <w:endnotePr>
        <w:numFmt w:val="decimal"/>
      </w:endnotePr>
      <w:pgSz w:h="16837" w:w="11905"/>
      <w:pgMar w:gutter="0" w:footer="1440" w:header="1440" w:left="1440" w:bottom="284" w:right="1440" w:top="1440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4DCC" w:rsidP="00BE64B7" w:rsidR="00234DCC">
      <w:r>
        <w:separator/>
      </w:r>
    </w:p>
  </w:endnote>
  <w:endnote w:id="0" w:type="continuationSeparator">
    <w:p w:rsidRDefault="00234DCC" w:rsidP="00BE64B7" w:rsidR="00234D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4DCC" w:rsidP="00BE64B7" w:rsidR="00234DCC">
      <w:r>
        <w:separator/>
      </w:r>
    </w:p>
  </w:footnote>
  <w:footnote w:id="0" w:type="continuationSeparator">
    <w:p w:rsidRDefault="00234DCC" w:rsidP="00BE64B7" w:rsidR="00234D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64B7" w:rsidP="00BE64B7" w:rsidR="00BE64B7" w:rsidRPr="003956F1">
    <w:pPr>
      <w:ind w:firstLine="720" w:left="5040"/>
      <w:jc w:val="right"/>
      <w:rPr>
        <w:rFonts w:hAnsi="Times New Roman" w:ascii="Times New Roman"/>
        <w:szCs w:val="24"/>
        <w:lang w:val="hr-HR"/>
      </w:rPr>
    </w:pPr>
    <w:r w:rsidRPr="003956F1">
      <w:rPr>
        <w:rFonts w:hAnsi="Times New Roman" w:ascii="Times New Roman"/>
        <w:szCs w:val="24"/>
        <w:lang w:val="hr-HR"/>
      </w:rPr>
      <w:t>Poslovni broj: 5 St-</w:t>
    </w:r>
    <w:r w:rsidR="00BF2BD0">
      <w:rPr>
        <w:rFonts w:hAnsi="Times New Roman" w:ascii="Times New Roman"/>
        <w:szCs w:val="24"/>
        <w:lang w:val="hr-HR"/>
      </w:rPr>
      <w:t>11/03-173</w:t>
    </w:r>
  </w:p>
  <w:p w:rsidRDefault="00BE64B7" w:rsidR="00BE64B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F440E8"/>
    <w:multiLevelType w:val="hybridMultilevel"/>
    <w:tmpl w:val="20F606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F6514BD"/>
    <w:multiLevelType w:val="hybridMultilevel"/>
    <w:tmpl w:val="A26C9D76"/>
    <w:lvl w:tplc="BB9614CE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proofState w:grammar="clean" w:spelling="clean"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1089A"/>
    <w:rsid w:val="0001451D"/>
    <w:rsid w:val="00055F38"/>
    <w:rsid w:val="000C11ED"/>
    <w:rsid w:val="000E25E2"/>
    <w:rsid w:val="00121DAB"/>
    <w:rsid w:val="00234DCC"/>
    <w:rsid w:val="00273580"/>
    <w:rsid w:val="002C29EB"/>
    <w:rsid w:val="00340B1C"/>
    <w:rsid w:val="00383227"/>
    <w:rsid w:val="003956F1"/>
    <w:rsid w:val="003969B6"/>
    <w:rsid w:val="00447149"/>
    <w:rsid w:val="00467849"/>
    <w:rsid w:val="004C3F42"/>
    <w:rsid w:val="00594D0D"/>
    <w:rsid w:val="00613B39"/>
    <w:rsid w:val="00626933"/>
    <w:rsid w:val="0063124E"/>
    <w:rsid w:val="00635A10"/>
    <w:rsid w:val="006426F4"/>
    <w:rsid w:val="00656FF7"/>
    <w:rsid w:val="0070318D"/>
    <w:rsid w:val="007D790B"/>
    <w:rsid w:val="007E300D"/>
    <w:rsid w:val="008718A5"/>
    <w:rsid w:val="00943C34"/>
    <w:rsid w:val="00954A84"/>
    <w:rsid w:val="009C1D4E"/>
    <w:rsid w:val="00A12C13"/>
    <w:rsid w:val="00A3468B"/>
    <w:rsid w:val="00A91E20"/>
    <w:rsid w:val="00B14DF9"/>
    <w:rsid w:val="00B746D5"/>
    <w:rsid w:val="00B81F4D"/>
    <w:rsid w:val="00BE64B7"/>
    <w:rsid w:val="00BF2BD0"/>
    <w:rsid w:val="00C85BC3"/>
    <w:rsid w:val="00D465DD"/>
    <w:rsid w:val="00E57799"/>
    <w:rsid w:val="00EB571B"/>
    <w:rsid w:val="00EE6FAD"/>
    <w:rsid w:val="00EF6D6B"/>
    <w:rsid w:val="00FA6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BE64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E64B7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BE64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64B7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746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71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7149"/>
    <w:rPr>
      <w:rFonts w:cs="Times New Roman" w:hAnsi="Times New Roman" w:ascii="Times New Roman"/>
      <w:noProof/>
      <w:snapToGrid w:val="false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47149"/>
    <w:rPr>
      <w:rFonts w:hAnsi="Times New Roman" w:ascii="Times New Roman"/>
      <w:noProof/>
      <w:snapToGrid w:val="false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47149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47149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BE64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E64B7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BE64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64B7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746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71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7149"/>
    <w:rPr>
      <w:rFonts w:ascii="Times New Roman" w:cs="Times New Roman" w:hAnsi="Times New Roman"/>
      <w:noProof/>
      <w:snapToGrid w:val="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47149"/>
    <w:rPr>
      <w:rFonts w:ascii="Times New Roman" w:hAnsi="Times New Roman"/>
      <w:noProof/>
      <w:snapToGrid w:val="0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47149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47149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2016.</izvorni_sadrzaj>
    <derivirana_varijabla naziv="DomainObject.DatumDonosenjaOdluke_1">18.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2003.</izvorni_sadrzaj>
    <derivirana_varijabla naziv="DomainObject.Predmet.DatumOsnivanja_1">13. siječnja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Stečaj otvoren rješejem od 6. svibnja 2003.
Oglas na ogl. ploči: 7. svibnja 2003.
Objava u NN br. 77 od 13. svibnja 2003.</izvorni_sadrzaj>
    <derivirana_varijabla naziv="DomainObject.Predmet.Opis_1">Stečaj otvoren rješejem od 6. svibnja 2003.
Oglas na ogl. ploči: 7. svibnja 2003.
Objava u NN br. 77 od 13. svibnja 2003.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St-11/2003</izvorni_sadrzaj>
    <derivirana_varijabla naziv="DomainObject.Predmet.OznakaBroj_1">St-11/2003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 poslana na VTS RH 8.1.2012.
Žalba poslana na VTS 17.03.2014.
Vraćen spis 5.5.2014.</izvorni_sadrzaj>
    <derivirana_varijabla naziv="DomainObject.Predmet.PrimjedbaSuca_1">Žalba poslana na VTS RH 8.1.2012.
Žalba poslana na VTS 17.03.2014.
Vraćen spis 5.5.2014.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Knjigoplastika društvo s ograničenom odgovornošću</izvorni_sadrzaj>
    <derivirana_varijabla naziv="DomainObject.Predmet.ProtustrankaFormated_1">  Knjigoplastika društvo s ograničenom odgovornošću</derivirana_varijabla>
  </DomainObject.Predmet.ProtustrankaFormated>
  <DomainObject.Predmet.ProtustrankaFormatedOIB>
    <izvorni_sadrzaj>  Knjigoplastika društvo s ograničenom odgovornošću, OIB 27974243585</izvorni_sadrzaj>
    <derivirana_varijabla naziv="DomainObject.Predmet.ProtustrankaFormatedOIB_1">  Knjigoplastika društvo s ograničenom odgovornošću, OIB 27974243585</derivirana_varijabla>
  </DomainObject.Predmet.ProtustrankaFormatedOIB>
  <DomainObject.Predmet.ProtustrankaFormatedWithAdress>
    <izvorni_sadrzaj> Knjigoplastika društvo s ograničenom odgovornošću, Buzovečka 32, 40000 Čakovec</izvorni_sadrzaj>
    <derivirana_varijabla naziv="DomainObject.Predmet.ProtustrankaFormatedWithAdress_1"> Knjigoplastika društvo s ograničenom odgovornošću, Buzovečka 32, 40000 Čakovec</derivirana_varijabla>
  </DomainObject.Predmet.ProtustrankaFormatedWithAdress>
  <DomainObject.Predmet.ProtustrankaFormatedWithAdressOIB>
    <izvorni_sadrzaj> Knjigoplastika društvo s ograničenom odgovornošću, OIB 27974243585, Buzovečka 32, 40000 Čakovec</izvorni_sadrzaj>
    <derivirana_varijabla naziv="DomainObject.Predmet.ProtustrankaFormatedWithAdressOIB_1"> Knjigoplastika društvo s ograničenom odgovornošću, OIB 27974243585, Buzovečka 32, 40000 Čakovec</derivirana_varijabla>
  </DomainObject.Predmet.ProtustrankaFormatedWithAdressOIB>
  <DomainObject.Predmet.ProtustrankaWithAdress>
    <izvorni_sadrzaj>Knjigoplastika društvo s ograničenom odgovornošću Buzovečka 32, 40000 Čakovec</izvorni_sadrzaj>
    <derivirana_varijabla naziv="DomainObject.Predmet.ProtustrankaWithAdress_1">Knjigoplastika društvo s ograničenom odgovornošću Buzovečka 32, 40000 Čakovec</derivirana_varijabla>
  </DomainObject.Predmet.ProtustrankaWithAdress>
  <DomainObject.Predmet.ProtustrankaWithAdressOIB>
    <izvorni_sadrzaj>Knjigoplastika društvo s ograničenom odgovornošću, OIB 27974243585, Buzovečka 32, 40000 Čakovec</izvorni_sadrzaj>
    <derivirana_varijabla naziv="DomainObject.Predmet.ProtustrankaWithAdressOIB_1">Knjigoplastika društvo s ograničenom odgovornošću, OIB 27974243585, Buzovečka 32, 40000 Čakovec</derivirana_varijabla>
  </DomainObject.Predmet.ProtustrankaWithAdressOIB>
  <DomainObject.Predmet.ProtustrankaNazivFormated>
    <izvorni_sadrzaj>Knjigoplastika društvo s ograničenom odgovornošću</izvorni_sadrzaj>
    <derivirana_varijabla naziv="DomainObject.Predmet.ProtustrankaNazivFormated_1">Knjigoplastika društvo s ograničenom odgovornošću</derivirana_varijabla>
  </DomainObject.Predmet.ProtustrankaNazivFormated>
  <DomainObject.Predmet.ProtustrankaNazivFormatedOIB>
    <izvorni_sadrzaj>Knjigoplastika društvo s ograničenom odgovornošću, OIB 27974243585</izvorni_sadrzaj>
    <derivirana_varijabla naziv="DomainObject.Predmet.ProtustrankaNazivFormatedOIB_1">Knjigoplastika društvo s ograničenom odgovornošću, OIB 27974243585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Međimurska banka d. d.</izvorni_sadrzaj>
    <derivirana_varijabla naziv="DomainObject.Predmet.StrankaFormated_1">  Međimurska banka d. d.</derivirana_varijabla>
  </DomainObject.Predmet.StrankaFormated>
  <DomainObject.Predmet.StrankaFormatedOIB>
    <izvorni_sadrzaj>  Međimurska banka d. d., OIB 48744996512</izvorni_sadrzaj>
    <derivirana_varijabla naziv="DomainObject.Predmet.StrankaFormatedOIB_1">  Međimurska banka d. d., OIB 48744996512</derivirana_varijabla>
  </DomainObject.Predmet.StrankaFormatedOIB>
  <DomainObject.Predmet.StrankaFormatedWithAdress>
    <izvorni_sadrzaj> Međimurska banka d. d., Valenta Morandinija 37, Čakovec</izvorni_sadrzaj>
    <derivirana_varijabla naziv="DomainObject.Predmet.StrankaFormatedWithAdress_1"> Međimurska banka d. d., Valenta Morandinija 37, Čakovec</derivirana_varijabla>
  </DomainObject.Predmet.StrankaFormatedWithAdress>
  <DomainObject.Predmet.StrankaFormatedWithAdressOIB>
    <izvorni_sadrzaj> Međimurska banka d. d., OIB 48744996512, Valenta Morandinija 37, Čakovec</izvorni_sadrzaj>
    <derivirana_varijabla naziv="DomainObject.Predmet.StrankaFormatedWithAdressOIB_1"> Međimurska banka d. d., OIB 48744996512, Valenta Morandinija 37, Čakovec</derivirana_varijabla>
  </DomainObject.Predmet.StrankaFormatedWithAdressOIB>
  <DomainObject.Predmet.StrankaWithAdress>
    <izvorni_sadrzaj>Međimurska banka d. d. Valenta Morandinija 37,Čakovec</izvorni_sadrzaj>
    <derivirana_varijabla naziv="DomainObject.Predmet.StrankaWithAdress_1">Međimurska banka d. d. Valenta Morandinija 37,Čakovec</derivirana_varijabla>
  </DomainObject.Predmet.StrankaWithAdress>
  <DomainObject.Predmet.StrankaWithAdressOIB>
    <izvorni_sadrzaj>Međimurska banka d. d., OIB 48744996512, Valenta Morandinija 37,Čakovec</izvorni_sadrzaj>
    <derivirana_varijabla naziv="DomainObject.Predmet.StrankaWithAdressOIB_1">Međimurska banka d. d., OIB 48744996512, Valenta Morandinija 37,Čakovec</derivirana_varijabla>
  </DomainObject.Predmet.StrankaWithAdressOIB>
  <DomainObject.Predmet.StrankaNazivFormated>
    <izvorni_sadrzaj>Međimurska banka d. d.</izvorni_sadrzaj>
    <derivirana_varijabla naziv="DomainObject.Predmet.StrankaNazivFormated_1">Međimurska banka d. d.</derivirana_varijabla>
  </DomainObject.Predmet.StrankaNazivFormated>
  <DomainObject.Predmet.StrankaNazivFormatedOIB>
    <izvorni_sadrzaj>Međimurska banka d. d., OIB 48744996512</izvorni_sadrzaj>
    <derivirana_varijabla naziv="DomainObject.Predmet.StrankaNazivFormatedOIB_1">Međimurska banka d. d., OIB 48744996512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Međimurska banka d. d.</item>
    </izvorni_sadrzaj>
    <derivirana_varijabla naziv="DomainObject.Predmet.StrankaListFormated_1">
      <item>Međimurska banka d. d.</item>
    </derivirana_varijabla>
  </DomainObject.Predmet.StrankaListFormated>
  <DomainObject.Predmet.StrankaListFormatedOIB>
    <izvorni_sadrzaj>
      <item>Međimurska banka d. d., OIB 48744996512</item>
    </izvorni_sadrzaj>
    <derivirana_varijabla naziv="DomainObject.Predmet.StrankaListFormatedOIB_1">
      <item>Međimurska banka d. d., OIB 48744996512</item>
    </derivirana_varijabla>
  </DomainObject.Predmet.StrankaListFormatedOIB>
  <DomainObject.Predmet.StrankaListFormatedWithAdress>
    <izvorni_sadrzaj>
      <item>Međimurska banka d. d., Valenta Morandinija 37, Čakovec</item>
    </izvorni_sadrzaj>
    <derivirana_varijabla naziv="DomainObject.Predmet.StrankaListFormatedWithAdress_1">
      <item>Međimurska banka d. d., Valenta Morandinija 37, Čakovec</item>
    </derivirana_varijabla>
  </DomainObject.Predmet.StrankaListFormatedWithAdress>
  <DomainObject.Predmet.StrankaListFormatedWithAdressOIB>
    <izvorni_sadrzaj>
      <item>Međimurska banka d. d., OIB 48744996512, Valenta Morandinija 37, Čakovec</item>
    </izvorni_sadrzaj>
    <derivirana_varijabla naziv="DomainObject.Predmet.StrankaListFormatedWithAdressOIB_1">
      <item>Međimurska banka d. d., OIB 48744996512, Valenta Morandinija 37, Čakovec</item>
    </derivirana_varijabla>
  </DomainObject.Predmet.StrankaListFormatedWithAdressOIB>
  <DomainObject.Predmet.StrankaListNazivFormated>
    <izvorni_sadrzaj>
      <item>Međimurska banka d. d.</item>
    </izvorni_sadrzaj>
    <derivirana_varijabla naziv="DomainObject.Predmet.StrankaListNazivFormated_1">
      <item>Međimurska banka d. d.</item>
    </derivirana_varijabla>
  </DomainObject.Predmet.StrankaListNazivFormated>
  <DomainObject.Predmet.StrankaListNazivFormatedOIB>
    <izvorni_sadrzaj>
      <item>Međimurska banka d. d., OIB 48744996512</item>
    </izvorni_sadrzaj>
    <derivirana_varijabla naziv="DomainObject.Predmet.StrankaListNazivFormatedOIB_1">
      <item>Međimurska banka d. d., OIB 48744996512</item>
    </derivirana_varijabla>
  </DomainObject.Predmet.StrankaListNazivFormatedOIB>
  <DomainObject.Predmet.ProtuStrankaListFormated>
    <izvorni_sadrzaj>
      <item>Knjigoplastika društvo s ograničenom odgovornošću</item>
    </izvorni_sadrzaj>
    <derivirana_varijabla naziv="DomainObject.Predmet.ProtuStrankaListFormated_1">
      <item>Knjigoplastika društvo s ograničenom odgovornošću</item>
    </derivirana_varijabla>
  </DomainObject.Predmet.ProtuStrankaListFormated>
  <DomainObject.Predmet.ProtuStrankaListFormatedOIB>
    <izvorni_sadrzaj>
      <item>Knjigoplastika društvo s ograničenom odgovornošću, OIB 27974243585</item>
    </izvorni_sadrzaj>
    <derivirana_varijabla naziv="DomainObject.Predmet.ProtuStrankaListFormatedOIB_1">
      <item>Knjigoplastika društvo s ograničenom odgovornošću, OIB 27974243585</item>
    </derivirana_varijabla>
  </DomainObject.Predmet.ProtuStrankaListFormatedOIB>
  <DomainObject.Predmet.ProtuStrankaListFormatedWithAdress>
    <izvorni_sadrzaj>
      <item>Knjigoplastika društvo s ograničenom odgovornošću, Buzovečka 32, 40000 Čakovec</item>
    </izvorni_sadrzaj>
    <derivirana_varijabla naziv="DomainObject.Predmet.ProtuStrankaListFormatedWithAdress_1">
      <item>Knjigoplastika društvo s ograničenom odgovornošću, Buzovečka 32, 40000 Čakovec</item>
    </derivirana_varijabla>
  </DomainObject.Predmet.ProtuStrankaListFormatedWithAdress>
  <DomainObject.Predmet.ProtuStrankaListFormatedWithAdressOIB>
    <izvorni_sadrzaj>
      <item>Knjigoplastika društvo s ograničenom odgovornošću, OIB 27974243585, Buzovečka 32, 40000 Čakovec</item>
    </izvorni_sadrzaj>
    <derivirana_varijabla naziv="DomainObject.Predmet.ProtuStrankaListFormatedWithAdressOIB_1">
      <item>Knjigoplastika društvo s ograničenom odgovornošću, OIB 27974243585, Buzovečka 32, 40000 Čakovec</item>
    </derivirana_varijabla>
  </DomainObject.Predmet.ProtuStrankaListFormatedWithAdressOIB>
  <DomainObject.Predmet.ProtuStrankaListNazivFormated>
    <izvorni_sadrzaj>
      <item>Knjigoplastika društvo s ograničenom odgovornošću</item>
    </izvorni_sadrzaj>
    <derivirana_varijabla naziv="DomainObject.Predmet.ProtuStrankaListNazivFormated_1">
      <item>Knjigoplastika društvo s ograničenom odgovornošću</item>
    </derivirana_varijabla>
  </DomainObject.Predmet.ProtuStrankaListNazivFormated>
  <DomainObject.Predmet.ProtuStrankaListNazivFormatedOIB>
    <izvorni_sadrzaj>
      <item>Knjigoplastika društvo s ograničenom odgovornošću, OIB 27974243585</item>
    </izvorni_sadrzaj>
    <derivirana_varijabla naziv="DomainObject.Predmet.ProtuStrankaListNazivFormatedOIB_1">
      <item>Knjigoplastika društvo s ograničenom odgovornošću, OIB 27974243585</item>
    </derivirana_varijabla>
  </DomainObject.Predmet.ProtuStrankaListNazivFormatedOIB>
  <DomainObject.Predmet.OstaliListFormated>
    <izvorni_sadrzaj>
      <item>Sanja Kraljek</item>
      <item>ZOU ALEN SORIĆ I ALEKSANDRA TOMEKOVIĆ DUNDA</item>
      <item>MY WAY društvo s ograničenom odgovornošću za trgovinu i usluge</item>
      <item>Zemljišnjoknjižni odjel</item>
      <item>Stjepan Murk</item>
      <item>PRIVREDNA BANKA ZAGREB - DIONIČKO DRUŠTVO</item>
      <item>Davor Ivančić</item>
      <item>Marijana Ritonja</item>
      <item>Domagoj Krpina</item>
      <item>Dragutin Martinjaš</item>
      <item>Željko Ritonja</item>
    </izvorni_sadrzaj>
    <derivirana_varijabla naziv="DomainObject.Predmet.OstaliListFormated_1">
      <item>Sanja Kraljek</item>
      <item>ZOU ALEN SORIĆ I ALEKSANDRA TOMEKOVIĆ DUNDA</item>
      <item>MY WAY društvo s ograničenom odgovornošću za trgovinu i usluge</item>
      <item>Zemljišnjoknjižni odjel</item>
      <item>Stjepan Murk</item>
      <item>PRIVREDNA BANKA ZAGREB - DIONIČKO DRUŠTVO</item>
      <item>Davor Ivančić</item>
      <item>Marijana Ritonja</item>
      <item>Domagoj Krpina</item>
      <item>Dragutin Martinjaš</item>
      <item>Željko Ritonja</item>
    </derivirana_varijabla>
  </DomainObject.Predmet.OstaliListFormated>
  <DomainObject.Predmet.OstaliListFormatedOIB>
    <izvorni_sadrzaj>
      <item>Sanja Kraljek, OIB 44015522626</item>
      <item>ZOU ALEN SORIĆ I ALEKSANDRA TOMEKOVIĆ DUNDA</item>
      <item>MY WAY društvo s ograničenom odgovornošću za trgovinu i usluge, OIB 98558989346</item>
      <item>Zemljišnjoknjižni odjel</item>
      <item>Stjepan Murk, OIB 44067212014</item>
      <item>PRIVREDNA BANKA ZAGREB - DIONIČKO DRUŠTVO, OIB 02535697732</item>
      <item>Davor Ivančić, OIB 21146522885</item>
      <item>Marijana Ritonja, OIB 38726475636</item>
      <item>Domagoj Krpina, OIB 82326941303</item>
      <item>Dragutin Martinjaš, OIB 56560347503</item>
      <item>Željko Ritonja, OIB 52642112478</item>
    </izvorni_sadrzaj>
    <derivirana_varijabla naziv="DomainObject.Predmet.OstaliListFormatedOIB_1">
      <item>Sanja Kraljek, OIB 44015522626</item>
      <item>ZOU ALEN SORIĆ I ALEKSANDRA TOMEKOVIĆ DUNDA</item>
      <item>MY WAY društvo s ograničenom odgovornošću za trgovinu i usluge, OIB 98558989346</item>
      <item>Zemljišnjoknjižni odjel</item>
      <item>Stjepan Murk, OIB 44067212014</item>
      <item>PRIVREDNA BANKA ZAGREB - DIONIČKO DRUŠTVO, OIB 02535697732</item>
      <item>Davor Ivančić, OIB 21146522885</item>
      <item>Marijana Ritonja, OIB 38726475636</item>
      <item>Domagoj Krpina, OIB 82326941303</item>
      <item>Dragutin Martinjaš, OIB 56560347503</item>
      <item>Željko Ritonja, OIB 52642112478</item>
    </derivirana_varijabla>
  </DomainObject.Predmet.OstaliListFormatedOIB>
  <DomainObject.Predmet.OstaliListFormatedWithAdress>
    <izvorni_sadrzaj>
      <item>Sanja Kraljek, Kralja Tomislava 14, 40000 Čakovec</item>
      <item>ZOU ALEN SORIĆ I ALEKSANDRA TOMEKOVIĆ DUNDA, B. Adžije 22/2, 10000 Zagreb</item>
      <item>MY WAY društvo s ograničenom odgovornošću za trgovinu i usluge, Otokara Keršovanija 4, 40000 Čakovec</item>
      <item>Zemljišnjoknjižni odjel</item>
      <item>Stjepan Murk, Novo Naselje 29, 40000 Novakovec</item>
      <item>PRIVREDNA BANKA ZAGREB - DIONIČKO DRUŠTVO, Radnička cesta 50, Zagreb</item>
      <item>Davor Ivančić, Park Rudlofa Kropeka 1, 40000 Čakovec</item>
      <item>Marijana Ritonja, Stjepana Radića 1, 48362 Kloštar Podravski</item>
      <item>Domagoj Krpina, Petra Preradovića 17/III, 42000 Varaždin</item>
      <item>Dragutin Martinjaš</item>
      <item>Željko Ritonja, O.keršovanija 4, 40000 Čakovec</item>
    </izvorni_sadrzaj>
    <derivirana_varijabla naziv="DomainObject.Predmet.OstaliListFormatedWithAdress_1">
      <item>Sanja Kraljek, Kralja Tomislava 14, 40000 Čakovec</item>
      <item>ZOU ALEN SORIĆ I ALEKSANDRA TOMEKOVIĆ DUNDA, B. Adžije 22/2, 10000 Zagreb</item>
      <item>MY WAY društvo s ograničenom odgovornošću za trgovinu i usluge, Otokara Keršovanija 4, 40000 Čakovec</item>
      <item>Zemljišnjoknjižni odjel</item>
      <item>Stjepan Murk, Novo Naselje 29, 40000 Novakovec</item>
      <item>PRIVREDNA BANKA ZAGREB - DIONIČKO DRUŠTVO, Radnička cesta 50, Zagreb</item>
      <item>Davor Ivančić, Park Rudlofa Kropeka 1, 40000 Čakovec</item>
      <item>Marijana Ritonja, Stjepana Radića 1, 48362 Kloštar Podravski</item>
      <item>Domagoj Krpina, Petra Preradovića 17/III, 42000 Varaždin</item>
      <item>Dragutin Martinjaš</item>
      <item>Željko Ritonja, O.keršovanija 4, 40000 Čakovec</item>
    </derivirana_varijabla>
  </DomainObject.Predmet.OstaliListFormatedWithAdress>
  <DomainObject.Predmet.OstaliListFormatedWithAdressOIB>
    <izvorni_sadrzaj>
      <item>Sanja Kraljek, OIB 44015522626, Kralja Tomislava 14, 40000 Čakovec</item>
      <item>ZOU ALEN SORIĆ I ALEKSANDRA TOMEKOVIĆ DUNDA, B. Adžije 22/2, 10000 Zagreb</item>
      <item>MY WAY društvo s ograničenom odgovornošću za trgovinu i usluge, OIB 98558989346, Otokara Keršovanija 4, 40000 Čakovec</item>
      <item>Zemljišnjoknjižni odjel</item>
      <item>Stjepan Murk, OIB 44067212014, Novo Naselje 29, 40000 Novakovec</item>
      <item>PRIVREDNA BANKA ZAGREB - DIONIČKO DRUŠTVO, OIB 02535697732, Radnička cesta 50, Zagreb</item>
      <item>Davor Ivančić, OIB 21146522885, Park Rudlofa Kropeka 1, 40000 Čakovec</item>
      <item>Marijana Ritonja, OIB 38726475636, Stjepana Radića 1, 48362 Kloštar Podravski</item>
      <item>Domagoj Krpina, OIB 82326941303, Petra Preradovića 17/III, 42000 Varaždin</item>
      <item>Dragutin Martinjaš, OIB 56560347503</item>
      <item>Željko Ritonja, OIB 52642112478, O.keršovanija 4, 40000 Čakovec</item>
    </izvorni_sadrzaj>
    <derivirana_varijabla naziv="DomainObject.Predmet.OstaliListFormatedWithAdressOIB_1">
      <item>Sanja Kraljek, OIB 44015522626, Kralja Tomislava 14, 40000 Čakovec</item>
      <item>ZOU ALEN SORIĆ I ALEKSANDRA TOMEKOVIĆ DUNDA, B. Adžije 22/2, 10000 Zagreb</item>
      <item>MY WAY društvo s ograničenom odgovornošću za trgovinu i usluge, OIB 98558989346, Otokara Keršovanija 4, 40000 Čakovec</item>
      <item>Zemljišnjoknjižni odjel</item>
      <item>Stjepan Murk, OIB 44067212014, Novo Naselje 29, 40000 Novakovec</item>
      <item>PRIVREDNA BANKA ZAGREB - DIONIČKO DRUŠTVO, OIB 02535697732, Radnička cesta 50, Zagreb</item>
      <item>Davor Ivančić, OIB 21146522885, Park Rudlofa Kropeka 1, 40000 Čakovec</item>
      <item>Marijana Ritonja, OIB 38726475636, Stjepana Radića 1, 48362 Kloštar Podravski</item>
      <item>Domagoj Krpina, OIB 82326941303, Petra Preradovića 17/III, 42000 Varaždin</item>
      <item>Dragutin Martinjaš, OIB 56560347503</item>
      <item>Željko Ritonja, OIB 52642112478, O.keršovanija 4, 40000 Čakovec</item>
    </derivirana_varijabla>
  </DomainObject.Predmet.OstaliListFormatedWithAdressOIB>
  <DomainObject.Predmet.OstaliListNazivFormated>
    <izvorni_sadrzaj>
      <item>Sanja Kraljek</item>
      <item>ZOU ALEN SORIĆ I ALEKSANDRA TOMEKOVIĆ DUNDA</item>
      <item>MY WAY društvo s ograničenom odgovornošću za trgovinu i usluge</item>
      <item>Zemljišnjoknjižni odjel</item>
      <item>Stjepan Murk</item>
      <item>PRIVREDNA BANKA ZAGREB - DIONIČKO DRUŠTVO</item>
      <item>Davor Ivančić</item>
      <item>Marijana Ritonja</item>
      <item>Domagoj Krpina</item>
      <item>Dragutin Martinjaš</item>
      <item>Željko Ritonja</item>
    </izvorni_sadrzaj>
    <derivirana_varijabla naziv="DomainObject.Predmet.OstaliListNazivFormated_1">
      <item>Sanja Kraljek</item>
      <item>ZOU ALEN SORIĆ I ALEKSANDRA TOMEKOVIĆ DUNDA</item>
      <item>MY WAY društvo s ograničenom odgovornošću za trgovinu i usluge</item>
      <item>Zemljišnjoknjižni odjel</item>
      <item>Stjepan Murk</item>
      <item>PRIVREDNA BANKA ZAGREB - DIONIČKO DRUŠTVO</item>
      <item>Davor Ivančić</item>
      <item>Marijana Ritonja</item>
      <item>Domagoj Krpina</item>
      <item>Dragutin Martinjaš</item>
      <item>Željko Ritonja</item>
    </derivirana_varijabla>
  </DomainObject.Predmet.OstaliListNazivFormated>
  <DomainObject.Predmet.OstaliListNazivFormatedOIB>
    <izvorni_sadrzaj>
      <item>Sanja Kraljek, OIB 44015522626</item>
      <item>ZOU ALEN SORIĆ I ALEKSANDRA TOMEKOVIĆ DUNDA</item>
      <item>MY WAY društvo s ograničenom odgovornošću za trgovinu i usluge, OIB 98558989346</item>
      <item>Zemljišnjoknjižni odjel</item>
      <item>Stjepan Murk, OIB 44067212014</item>
      <item>PRIVREDNA BANKA ZAGREB - DIONIČKO DRUŠTVO, OIB 02535697732</item>
      <item>Davor Ivančić, OIB 21146522885</item>
      <item>Marijana Ritonja, OIB 38726475636</item>
      <item>Domagoj Krpina, OIB 82326941303</item>
      <item>Dragutin Martinjaš, OIB 56560347503</item>
      <item>Željko Ritonja, OIB 52642112478</item>
    </izvorni_sadrzaj>
    <derivirana_varijabla naziv="DomainObject.Predmet.OstaliListNazivFormatedOIB_1">
      <item>Sanja Kraljek, OIB 44015522626</item>
      <item>ZOU ALEN SORIĆ I ALEKSANDRA TOMEKOVIĆ DUNDA</item>
      <item>MY WAY društvo s ograničenom odgovornošću za trgovinu i usluge, OIB 98558989346</item>
      <item>Zemljišnjoknjižni odjel</item>
      <item>Stjepan Murk, OIB 44067212014</item>
      <item>PRIVREDNA BANKA ZAGREB - DIONIČKO DRUŠTVO, OIB 02535697732</item>
      <item>Davor Ivančić, OIB 21146522885</item>
      <item>Marijana Ritonja, OIB 38726475636</item>
      <item>Domagoj Krpina, OIB 82326941303</item>
      <item>Dragutin Martinjaš, OIB 56560347503</item>
      <item>Željko Ritonja, OIB 52642112478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2016.</izvorni_sadrzaj>
    <derivirana_varijabla naziv="DomainObject.Datum_1">18.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Međimurska banka d. d.</izvorni_sadrzaj>
    <derivirana_varijabla naziv="DomainObject.Predmet.StrankaIDrugi_1">Međimurska banka d. d.</derivirana_varijabla>
  </DomainObject.Predmet.StrankaIDrugi>
  <DomainObject.Predmet.ProtustrankaIDrugi>
    <izvorni_sadrzaj>Knjigoplastika društvo s ograničenom odgovornošću</izvorni_sadrzaj>
    <derivirana_varijabla naziv="DomainObject.Predmet.ProtustrankaIDrugi_1">Knjigoplastika društvo s ograničenom odgovornošću</derivirana_varijabla>
  </DomainObject.Predmet.ProtustrankaIDrugi>
  <DomainObject.Predmet.StrankaIDrugiAdressOIB>
    <izvorni_sadrzaj>Međimurska banka d. d., OIB 48744996512, Valenta Morandinija 37, Čakovec</izvorni_sadrzaj>
    <derivirana_varijabla naziv="DomainObject.Predmet.StrankaIDrugiAdressOIB_1">Međimurska banka d. d., OIB 48744996512, Valenta Morandinija 37, Čakovec</derivirana_varijabla>
  </DomainObject.Predmet.StrankaIDrugiAdressOIB>
  <DomainObject.Predmet.ProtustrankaIDrugiAdressOIB>
    <izvorni_sadrzaj>Knjigoplastika društvo s ograničenom odgovornošću, OIB 27974243585, Buzovečka 32, 40000 Čakovec</izvorni_sadrzaj>
    <derivirana_varijabla naziv="DomainObject.Predmet.ProtustrankaIDrugiAdressOIB_1">Knjigoplastika društvo s ograničenom odgovornošću, OIB 27974243585, Buzovečka 32,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Sanja Kraljek</item>
      <item>Knjigoplastika društvo s ograničenom odgovornošću</item>
      <item>Međimurska banka d. d.</item>
      <item>ZOU ALEN SORIĆ I ALEKSANDRA TOMEKOVIĆ DUNDA</item>
      <item>MY WAY društvo s ograničenom odgovornošću za trgovinu i usluge</item>
      <item>Zemljišnjoknjižni odjel</item>
      <item>Stjepan Murk</item>
      <item>PRIVREDNA BANKA ZAGREB - DIONIČKO DRUŠTVO</item>
      <item>Davor Ivančić</item>
      <item>Marijana Ritonja</item>
      <item>Domagoj Krpina</item>
      <item>Dragutin Martinjaš</item>
      <item>Željko Ritonja</item>
    </izvorni_sadrzaj>
    <derivirana_varijabla naziv="DomainObject.Predmet.SudioniciListNaziv_1">
      <item>Sanja Kraljek</item>
      <item>Knjigoplastika društvo s ograničenom odgovornošću</item>
      <item>Međimurska banka d. d.</item>
      <item>ZOU ALEN SORIĆ I ALEKSANDRA TOMEKOVIĆ DUNDA</item>
      <item>MY WAY društvo s ograničenom odgovornošću za trgovinu i usluge</item>
      <item>Zemljišnjoknjižni odjel</item>
      <item>Stjepan Murk</item>
      <item>PRIVREDNA BANKA ZAGREB - DIONIČKO DRUŠTVO</item>
      <item>Davor Ivančić</item>
      <item>Marijana Ritonja</item>
      <item>Domagoj Krpina</item>
      <item>Dragutin Martinjaš</item>
      <item>Željko Ritonja</item>
    </derivirana_varijabla>
  </DomainObject.Predmet.SudioniciListNaziv>
  <DomainObject.Predmet.SudioniciListAdressOIB>
    <izvorni_sadrzaj>
      <item>Sanja Kraljek, OIB 44015522626, Kralja Tomislava 14,40000 Čakovec</item>
      <item>Knjigoplastika društvo s ograničenom odgovornošću, OIB 27974243585, Buzovečka 32,40000 Čakovec</item>
      <item>Međimurska banka d. d., OIB 48744996512, Valenta Morandinija 37,Čakovec</item>
      <item>ZOU ALEN SORIĆ I ALEKSANDRA TOMEKOVIĆ DUNDA, B. Adžije 22/2,10000 Zagreb</item>
      <item>MY WAY društvo s ograničenom odgovornošću za trgovinu i usluge, OIB 98558989346, Otokara Keršovanija 4,40000 Čakovec</item>
      <item>Zemljišnjoknjižni odjel</item>
      <item>Stjepan Murk, OIB 44067212014, Novo Naselje 29,40000 Novakovec</item>
      <item>PRIVREDNA BANKA ZAGREB - DIONIČKO DRUŠTVO, OIB 02535697732, Radnička cesta 50,Zagreb</item>
      <item>Davor Ivančić, OIB 21146522885, Park Rudlofa Kropeka 1,40000 Čakovec</item>
      <item>Marijana Ritonja, OIB 38726475636, Stjepana Radića 1,48362 Kloštar Podravski</item>
      <item>Domagoj Krpina, OIB 82326941303, Petra Preradovića 17/III,42000 Varaždin</item>
      <item>Dragutin Martinjaš, OIB 56560347503</item>
      <item>Željko Ritonja, OIB 52642112478, O.keršovanija 4,40000 Čakovec</item>
    </izvorni_sadrzaj>
    <derivirana_varijabla naziv="DomainObject.Predmet.SudioniciListAdressOIB_1">
      <item>Sanja Kraljek, OIB 44015522626, Kralja Tomislava 14,40000 Čakovec</item>
      <item>Knjigoplastika društvo s ograničenom odgovornošću, OIB 27974243585, Buzovečka 32,40000 Čakovec</item>
      <item>Međimurska banka d. d., OIB 48744996512, Valenta Morandinija 37,Čakovec</item>
      <item>ZOU ALEN SORIĆ I ALEKSANDRA TOMEKOVIĆ DUNDA, B. Adžije 22/2,10000 Zagreb</item>
      <item>MY WAY društvo s ograničenom odgovornošću za trgovinu i usluge, OIB 98558989346, Otokara Keršovanija 4,40000 Čakovec</item>
      <item>Zemljišnjoknjižni odjel</item>
      <item>Stjepan Murk, OIB 44067212014, Novo Naselje 29,40000 Novakovec</item>
      <item>PRIVREDNA BANKA ZAGREB - DIONIČKO DRUŠTVO, OIB 02535697732, Radnička cesta 50,Zagreb</item>
      <item>Davor Ivančić, OIB 21146522885, Park Rudlofa Kropeka 1,40000 Čakovec</item>
      <item>Marijana Ritonja, OIB 38726475636, Stjepana Radića 1,48362 Kloštar Podravski</item>
      <item>Domagoj Krpina, OIB 82326941303, Petra Preradovića 17/III,42000 Varaždin</item>
      <item>Dragutin Martinjaš, OIB 56560347503</item>
      <item>Željko Ritonja, OIB 52642112478, O.keršovanija 4,40000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44015522626</item>
      <item>, OIB 27974243585</item>
      <item>, OIB 48744996512</item>
      <item>, OIB null</item>
      <item>, OIB 98558989346</item>
      <item>, OIB null</item>
      <item>, OIB 44067212014</item>
      <item>, OIB 02535697732</item>
      <item>, OIB 21146522885</item>
      <item>, OIB 38726475636</item>
      <item>, OIB 82326941303</item>
      <item>, OIB 56560347503</item>
      <item>, OIB 52642112478</item>
    </izvorni_sadrzaj>
    <derivirana_varijabla naziv="DomainObject.Predmet.SudioniciListNazivOIB_1">
      <item>, OIB 44015522626</item>
      <item>, OIB 27974243585</item>
      <item>, OIB 48744996512</item>
      <item>, OIB null</item>
      <item>, OIB 98558989346</item>
      <item>, OIB null</item>
      <item>, OIB 44067212014</item>
      <item>, OIB 02535697732</item>
      <item>, OIB 21146522885</item>
      <item>, OIB 38726475636</item>
      <item>, OIB 82326941303</item>
      <item>, OIB 56560347503</item>
      <item>, OIB 52642112478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Kraljek, OIB 44015522626, Kralja Tomislava 14 Čakovec</item>
    </izvorni_sadrzaj>
    <derivirana_varijabla naziv="DomainObject.Predmet.StecajniUpraviteljiListAddressOIB_1">
      <item>Sanja Kraljek, OIB 44015522626, Kralja Tomislava 14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202</properties:Words>
  <properties:Characters>927</properties:Characters>
  <properties:Lines>47</properties:Lines>
  <properties:Paragraphs>23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2015-11-20T12:02:00Z</dcterms:created>
  <dc:creator>VOTA NĂO Ŕ REGIONALIZAÇĂO! SIM AO REFORÇO DO MUNICIPALISMO!</dc:creator>
  <dc:description>A REGIONALIZAÇĂO É UM ERRO COLOSSAL!</dc:description>
  <cp:lastModifiedBy>Lea Rogina</cp:lastModifiedBy>
  <cp:lastPrinted>2016-05-18T11:26:00Z</cp:lastPrinted>
  <dcterms:modified xmlns:xsi="http://www.w3.org/2001/XMLSchema-instance" xsi:type="dcterms:W3CDTF">2016-05-18T11:27:00Z</dcterms:modified>
  <cp:revision>24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