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1835" w14:paraId="c921835" w:rsidRDefault="009A3118" w:rsidP="00B2038A" w:rsidR="00B2038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2038A" w:rsidP="00F0636B" w:rsidR="00B2038A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F0636B" w:rsidR="00557E29">
      <w:pPr>
        <w:jc w:val="right"/>
        <w:rPr>
          <w:rFonts w:hAnsi="Times New Roman" w:ascii="Times New Roman"/>
        </w:rPr>
      </w:pPr>
    </w:p>
    <w:p w:rsidRDefault="00557E29" w:rsidP="00B2038A" w:rsidR="00557E29" w:rsidRPr="001C1019">
      <w:pPr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AD4693" w:rsidP="00AD4693" w:rsidR="00AD4693">
      <w:pPr>
        <w:jc w:val="right"/>
        <w:rPr>
          <w:rFonts w:hAnsi="Times New Roman" w:ascii="Times New Roman"/>
        </w:rPr>
      </w:pPr>
      <w:r w:rsidRPr="00AD4693">
        <w:rPr>
          <w:rFonts w:hAnsi="Times New Roman" w:ascii="Times New Roman"/>
        </w:rPr>
        <w:t>3 St-</w:t>
      </w:r>
      <w:r>
        <w:rPr>
          <w:rFonts w:hAnsi="Times New Roman" w:ascii="Times New Roman"/>
        </w:rPr>
        <w:t>2319</w:t>
      </w:r>
      <w:r w:rsidRPr="00AD4693">
        <w:rPr>
          <w:rFonts w:hAnsi="Times New Roman" w:ascii="Times New Roman"/>
        </w:rPr>
        <w:t>/</w:t>
      </w:r>
      <w:r>
        <w:rPr>
          <w:rFonts w:hAnsi="Times New Roman" w:ascii="Times New Roman"/>
        </w:rPr>
        <w:t>20</w:t>
      </w:r>
      <w:r w:rsidRPr="00AD4693">
        <w:rPr>
          <w:rFonts w:hAnsi="Times New Roman" w:ascii="Times New Roman"/>
        </w:rPr>
        <w:t>18-</w:t>
      </w:r>
      <w:r>
        <w:rPr>
          <w:rFonts w:hAnsi="Times New Roman" w:ascii="Times New Roman"/>
        </w:rPr>
        <w:t>8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AD4693" w:rsidRPr="00AD4693">
        <w:rPr>
          <w:rFonts w:hAnsi="Times New Roman" w:ascii="Times New Roman"/>
        </w:rPr>
        <w:t xml:space="preserve">Trgovački sud u Zagrebu Stalna Služba u Karlovcu, po sucu Vesni Fundurulić Perišin kao stečajnom sucu u stečajnom postupku povodom prijedloga likvidatora-stečajnog upravitelja Alma Klepec, Zagreb, Ulica Drage Stipca 4, OIB: 20525854329, za provođenje stečajnog postupka nad  Stečajnom masom iza A-C TRADING CO. d.o.o., Zagreb, Ulica Drage Stipca 4, OIB: 86654628538, </w:t>
      </w:r>
      <w:r w:rsidR="00AD4693">
        <w:rPr>
          <w:rFonts w:hAnsi="Times New Roman" w:ascii="Times New Roman"/>
        </w:rPr>
        <w:t>11. 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D469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</w:t>
      </w:r>
      <w:r w:rsidR="00AD4693" w:rsidRPr="00AD4693">
        <w:rPr>
          <w:rFonts w:hAnsi="Times New Roman" w:ascii="Times New Roman"/>
        </w:rPr>
        <w:t>nad  Stečajnom masom iza A-C TRADING CO. d.o.o., Zagreb, Ulica Drage Stipca 4, OIB: 86654628538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AD4693">
        <w:rPr>
          <w:rFonts w:hAnsi="Times New Roman" w:ascii="Times New Roman"/>
        </w:rPr>
        <w:t>2319</w:t>
      </w:r>
      <w:r w:rsidR="001F2512">
        <w:rPr>
          <w:rFonts w:hAnsi="Times New Roman" w:ascii="Times New Roman"/>
        </w:rPr>
        <w:t>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D4693" w:rsidP="00AA08E6" w:rsidR="00AD4693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AD4693" w:rsidP="00AD4693" w:rsidR="00AD4693" w:rsidRPr="00AD4693">
      <w:pPr>
        <w:ind w:firstLine="708"/>
        <w:jc w:val="both"/>
        <w:rPr>
          <w:rFonts w:hAnsi="Times New Roman" w:ascii="Times New Roman"/>
        </w:rPr>
      </w:pPr>
      <w:r w:rsidRPr="00AD4693">
        <w:rPr>
          <w:rFonts w:hAnsi="Times New Roman" w:ascii="Times New Roman"/>
        </w:rPr>
        <w:t xml:space="preserve">Podneskom od 17. rujna 2018. likvidator nad imovinom pravne osobe A-C TRADING CO. d.o.o., Zagreb, Šoštarićeva 4, OIB: 38295017782, predložio je provođenje stečajnog postupka nad imovinom pravne osobe koja je prestala postojati sukladno čl. 16. i 109. Stečajnog zakona ("Narodne novine" broj 71/15, 104/17). </w:t>
      </w:r>
    </w:p>
    <w:p w:rsidRDefault="00AD4693" w:rsidP="00AD4693" w:rsidR="00AD4693" w:rsidRPr="00AD4693">
      <w:pPr>
        <w:ind w:firstLine="708"/>
        <w:jc w:val="both"/>
        <w:rPr>
          <w:rFonts w:hAnsi="Times New Roman" w:ascii="Times New Roman"/>
        </w:rPr>
      </w:pPr>
    </w:p>
    <w:p w:rsidRDefault="00AD4693" w:rsidP="00AD4693" w:rsidR="00AD4693" w:rsidRPr="00AD4693">
      <w:pPr>
        <w:ind w:firstLine="708"/>
        <w:jc w:val="both"/>
        <w:rPr>
          <w:rFonts w:hAnsi="Times New Roman" w:ascii="Times New Roman"/>
        </w:rPr>
      </w:pPr>
      <w:r w:rsidRPr="00AD4693">
        <w:rPr>
          <w:rFonts w:hAnsi="Times New Roman" w:ascii="Times New Roman"/>
        </w:rPr>
        <w:t>Dužnik je brisan iz sudskog registra rješenjem poslovni broj Tt-15/2885-102 od 21. rujna 2015.</w:t>
      </w:r>
    </w:p>
    <w:p w:rsidRDefault="00AD4693" w:rsidP="00AD4693" w:rsidR="00AD4693" w:rsidRPr="00AD4693">
      <w:pPr>
        <w:ind w:firstLine="708"/>
        <w:jc w:val="both"/>
        <w:rPr>
          <w:rFonts w:hAnsi="Times New Roman" w:ascii="Times New Roman"/>
        </w:rPr>
      </w:pPr>
    </w:p>
    <w:p w:rsidRDefault="00AD4693" w:rsidP="00AD4693" w:rsidR="00AD4693">
      <w:pPr>
        <w:ind w:firstLine="708"/>
        <w:jc w:val="both"/>
        <w:rPr>
          <w:rFonts w:hAnsi="Times New Roman" w:ascii="Times New Roman"/>
        </w:rPr>
      </w:pPr>
      <w:r w:rsidRPr="00AD4693">
        <w:rPr>
          <w:rFonts w:hAnsi="Times New Roman" w:ascii="Times New Roman"/>
        </w:rPr>
        <w:t>Tijekom postupka likvidacije nad imovinom društva A-C TRADING CO. d.o.o., Zagreb, Šoštarićeva 4, OIB: 38295017782 likvidator je utvrdio da ne postoji imovina brisanog subjekta, te se ne mogu podmiriti tražbine vjerovnika, pa je predložio otvaranje i istovremeno zaključenje stečajnog postupka.</w:t>
      </w:r>
      <w:r>
        <w:rPr>
          <w:rFonts w:hAnsi="Times New Roman" w:ascii="Times New Roman"/>
        </w:rPr>
        <w:t xml:space="preserve"> </w:t>
      </w:r>
    </w:p>
    <w:p w:rsidRDefault="00AD4693" w:rsidP="00AD4693" w:rsidR="00AD4693">
      <w:pPr>
        <w:ind w:firstLine="708"/>
        <w:jc w:val="both"/>
        <w:rPr>
          <w:rFonts w:hAnsi="Times New Roman" w:ascii="Times New Roman"/>
        </w:rPr>
      </w:pPr>
    </w:p>
    <w:p w:rsidRDefault="00AD4693" w:rsidP="00AD4693" w:rsidR="00AD469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gornji od 31. listopada 2018., a budući je dužnik brisan iz sudskog registra, određen je upis stečajne mase, te je ista upisana na adresi likvidatora-stečajnog upravitelja sa OIB:</w:t>
      </w:r>
      <w:r w:rsidRPr="00AD4693">
        <w:t xml:space="preserve"> </w:t>
      </w:r>
      <w:r w:rsidRPr="00AD4693">
        <w:rPr>
          <w:rFonts w:hAnsi="Times New Roman" w:ascii="Times New Roman"/>
        </w:rPr>
        <w:t>86654628538</w:t>
      </w:r>
      <w:r>
        <w:rPr>
          <w:rFonts w:hAnsi="Times New Roman" w:ascii="Times New Roman"/>
        </w:rPr>
        <w:t>.</w:t>
      </w:r>
    </w:p>
    <w:p w:rsidRDefault="00CC1565" w:rsidP="00AD4693" w:rsidR="00CC1565">
      <w:pPr>
        <w:jc w:val="both"/>
        <w:rPr>
          <w:rFonts w:hAnsi="Times New Roman" w:ascii="Times New Roman"/>
        </w:rPr>
      </w:pPr>
    </w:p>
    <w:p w:rsidRDefault="009E6552" w:rsidP="00AD4693" w:rsidR="00D753D5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</w:t>
      </w:r>
      <w:r w:rsidR="007A75B8">
        <w:rPr>
          <w:rFonts w:hAnsi="Times New Roman" w:ascii="Times New Roman"/>
        </w:rPr>
        <w:t xml:space="preserve">Na ročištu održanom </w:t>
      </w:r>
      <w:r w:rsidR="00AD4693">
        <w:rPr>
          <w:rFonts w:hAnsi="Times New Roman" w:ascii="Times New Roman"/>
        </w:rPr>
        <w:t>11. siječnja</w:t>
      </w:r>
      <w:r w:rsidR="007A75B8">
        <w:rPr>
          <w:rFonts w:hAnsi="Times New Roman" w:ascii="Times New Roman"/>
        </w:rPr>
        <w:t xml:space="preserve"> 201</w:t>
      </w:r>
      <w:r w:rsidR="00AD4693">
        <w:rPr>
          <w:rFonts w:hAnsi="Times New Roman" w:ascii="Times New Roman"/>
        </w:rPr>
        <w:t>9</w:t>
      </w:r>
      <w:r w:rsidR="007A75B8">
        <w:rPr>
          <w:rFonts w:hAnsi="Times New Roman" w:ascii="Times New Roman"/>
        </w:rPr>
        <w:t xml:space="preserve">. radi rasprave o pretpostavkama </w:t>
      </w:r>
      <w:r w:rsidR="00AD4693">
        <w:rPr>
          <w:rFonts w:hAnsi="Times New Roman" w:ascii="Times New Roman"/>
        </w:rPr>
        <w:t>za otvaranje stečajnog postupka, likvidator-stečajni upravitelj je ostao u cijelosti kod prijedloga, te dodao da su nakon pokrenutog postupka likvidacije nad brisanim subjektom pristigle prijave tražbina, a da dužnik</w:t>
      </w:r>
      <w:r w:rsidR="007A75B8">
        <w:rPr>
          <w:rFonts w:hAnsi="Times New Roman" w:ascii="Times New Roman"/>
        </w:rPr>
        <w:t xml:space="preserve"> nema nikakvu imovinu, niti nekretnine, niti pokretnine, a također nema</w:t>
      </w:r>
      <w:r w:rsidR="00AD4693">
        <w:rPr>
          <w:rFonts w:hAnsi="Times New Roman" w:ascii="Times New Roman"/>
        </w:rPr>
        <w:t xml:space="preserve"> imovinska prava ili bilo kakva</w:t>
      </w:r>
      <w:r w:rsidR="007A75B8">
        <w:rPr>
          <w:rFonts w:hAnsi="Times New Roman" w:ascii="Times New Roman"/>
        </w:rPr>
        <w:t xml:space="preserve"> potraživanja prema drugima</w:t>
      </w:r>
      <w:r w:rsidR="00AD4693">
        <w:rPr>
          <w:rFonts w:hAnsi="Times New Roman" w:ascii="Times New Roman"/>
        </w:rPr>
        <w:t>, te ostaje kod prijedloga da se nad stečajnom masom otvori i zaključi stečajni postupak radi nedostatnosti mase za pokriće troškova stečajnog postupka.</w:t>
      </w:r>
    </w:p>
    <w:p w:rsidRDefault="00D753D5" w:rsidP="009E6552" w:rsidR="00D753D5">
      <w:pPr>
        <w:jc w:val="both"/>
        <w:rPr>
          <w:rFonts w:hAnsi="Times New Roman" w:ascii="Times New Roman"/>
        </w:rPr>
      </w:pPr>
    </w:p>
    <w:p w:rsidRDefault="008C038D" w:rsidP="009E6552" w:rsidR="009E6552" w:rsidRPr="009E655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ab/>
      </w:r>
      <w:r w:rsidR="009E6552" w:rsidRPr="009E6552">
        <w:rPr>
          <w:rFonts w:hAnsi="Times New Roman" w:ascii="Times New Roman"/>
        </w:rP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</w:t>
      </w:r>
      <w:r w:rsidR="002C3AAE">
        <w:rPr>
          <w:rFonts w:hAnsi="Times New Roman" w:ascii="Times New Roman"/>
        </w:rPr>
        <w:t xml:space="preserve">troškove (trošak pristojbi, </w:t>
      </w:r>
      <w:r w:rsidRPr="009E6552">
        <w:rPr>
          <w:rFonts w:hAnsi="Times New Roman" w:ascii="Times New Roman"/>
        </w:rPr>
        <w:t>trošak promjene podataka u Državnom zavodu za statistiku, poštanski trošak, trošak telefoniranja, trošak kopiranja, prijevozni troškovi stečajnog upravitelja, i</w:t>
      </w:r>
      <w:r w:rsidR="002C3AAE">
        <w:rPr>
          <w:rFonts w:hAnsi="Times New Roman" w:ascii="Times New Roman"/>
        </w:rPr>
        <w:t xml:space="preserve">td.), trošak izrade štambilja, </w:t>
      </w:r>
      <w:r w:rsidRPr="009E6552">
        <w:rPr>
          <w:rFonts w:hAnsi="Times New Roman" w:ascii="Times New Roman"/>
        </w:rPr>
        <w:t>te trošak otvaranja, vođenja i 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5161C1" w:rsidR="00B8374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8558B">
        <w:rPr>
          <w:rFonts w:hAnsi="Times New Roman" w:ascii="Times New Roman"/>
        </w:rPr>
        <w:t>11. siječnja 2019.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161C1">
        <w:rPr>
          <w:rFonts w:hAnsi="Times New Roman" w:ascii="Times New Roman"/>
        </w:rPr>
        <w:t>, v.r.</w:t>
      </w:r>
    </w:p>
    <w:p w:rsidRDefault="005161C1" w:rsidP="00B87AEB" w:rsidR="005161C1">
      <w:pPr>
        <w:jc w:val="right"/>
        <w:rPr>
          <w:rFonts w:hAnsi="Times New Roman" w:ascii="Times New Roman"/>
        </w:rPr>
      </w:pPr>
    </w:p>
    <w:p w:rsidRDefault="005161C1" w:rsidP="00B87AEB" w:rsidR="005161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161C1" w:rsidP="00B87AEB" w:rsidR="005161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161C1" w:rsidP="00B87AEB" w:rsidR="005161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5161C1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5967C9" w:rsidR="001725CA">
      <w:headerReference w:type="default" r:id="rId11"/>
      <w:pgSz w:code="9" w:h="16838" w:w="11906"/>
      <w:pgMar w:gutter="0" w:footer="709" w:header="709" w:left="1418" w:bottom="1560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1C1">
          <w:rPr>
            <w:noProof/>
          </w:rPr>
          <w:t>2</w:t>
        </w:r>
        <w:r>
          <w:fldChar w:fldCharType="end"/>
        </w:r>
      </w:p>
    </w:sdtContent>
  </w:sdt>
  <w:p w:rsidRDefault="00AD4693" w:rsidP="00AD4693" w:rsidR="009D1810">
    <w:pPr>
      <w:jc w:val="right"/>
    </w:pPr>
    <w:r w:rsidRPr="00AD4693">
      <w:rPr>
        <w:rFonts w:hAnsi="Times New Roman" w:ascii="Times New Roman"/>
      </w:rPr>
      <w:t>3 St-2319/2018-8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1F2512"/>
    <w:rsid w:val="0020446D"/>
    <w:rsid w:val="00210E2B"/>
    <w:rsid w:val="00243AD3"/>
    <w:rsid w:val="00246CE1"/>
    <w:rsid w:val="00251887"/>
    <w:rsid w:val="002539F0"/>
    <w:rsid w:val="00267D56"/>
    <w:rsid w:val="002C3AAE"/>
    <w:rsid w:val="002E4C78"/>
    <w:rsid w:val="002F75B0"/>
    <w:rsid w:val="003444BA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161C1"/>
    <w:rsid w:val="005202F3"/>
    <w:rsid w:val="00525DAC"/>
    <w:rsid w:val="005349D1"/>
    <w:rsid w:val="005363C9"/>
    <w:rsid w:val="00557E29"/>
    <w:rsid w:val="00584D14"/>
    <w:rsid w:val="00585AFA"/>
    <w:rsid w:val="005967C9"/>
    <w:rsid w:val="0064584E"/>
    <w:rsid w:val="00665D5F"/>
    <w:rsid w:val="006A451A"/>
    <w:rsid w:val="006B50BB"/>
    <w:rsid w:val="006F5A65"/>
    <w:rsid w:val="007035B4"/>
    <w:rsid w:val="00745338"/>
    <w:rsid w:val="0077109B"/>
    <w:rsid w:val="00795B41"/>
    <w:rsid w:val="007A65CE"/>
    <w:rsid w:val="007A75B8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8558B"/>
    <w:rsid w:val="008A3F95"/>
    <w:rsid w:val="008C038D"/>
    <w:rsid w:val="008D18B2"/>
    <w:rsid w:val="00967F1A"/>
    <w:rsid w:val="009A3118"/>
    <w:rsid w:val="009A3B23"/>
    <w:rsid w:val="009A41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693"/>
    <w:rsid w:val="00AD4F3B"/>
    <w:rsid w:val="00B0422D"/>
    <w:rsid w:val="00B0574A"/>
    <w:rsid w:val="00B2038A"/>
    <w:rsid w:val="00B46CF5"/>
    <w:rsid w:val="00B7423B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C1565"/>
    <w:rsid w:val="00CF7AB9"/>
    <w:rsid w:val="00D079DC"/>
    <w:rsid w:val="00D12083"/>
    <w:rsid w:val="00D301E4"/>
    <w:rsid w:val="00D753D5"/>
    <w:rsid w:val="00D83115"/>
    <w:rsid w:val="00DC30D9"/>
    <w:rsid w:val="00DE5017"/>
    <w:rsid w:val="00DE5A25"/>
    <w:rsid w:val="00E00E55"/>
    <w:rsid w:val="00E03173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A656B"/>
    <w:rsid w:val="00FB00A5"/>
    <w:rsid w:val="00FB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1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1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St-2319/2018</izvorni_sadrzaj>
    <derivirana_varijabla naziv="DomainObject.Predmet.OznakaBroj_1">St-2319/2018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A-C TRADING CO., d.o.o.</izvorni_sadrzaj>
    <derivirana_varijabla naziv="DomainObject.Predmet.ProtustrankaFormated_1">  Stečajna masa iza A-C TRADING CO., d.o.o.</derivirana_varijabla>
  </DomainObject.Predmet.ProtustrankaFormated>
  <DomainObject.Predmet.ProtustrankaFormatedOIB>
    <izvorni_sadrzaj>  Stečajna masa iza A-C TRADING CO., d.o.o., OIB 86654628538</izvorni_sadrzaj>
    <derivirana_varijabla naziv="DomainObject.Predmet.ProtustrankaFormatedOIB_1">  Stečajna masa iza A-C TRADING CO., d.o.o., OIB 86654628538</derivirana_varijabla>
  </DomainObject.Predmet.ProtustrankaFormatedOIB>
  <DomainObject.Predmet.ProtustrankaFormatedWithAdress>
    <izvorni_sadrzaj> Stečajna masa iza A-C TRADING CO., d.o.o., Ulica Drage Stipca 4, 10000 Zagreb</izvorni_sadrzaj>
    <derivirana_varijabla naziv="DomainObject.Predmet.ProtustrankaFormatedWithAdress_1"> Stečajna masa iza A-C TRADING CO., d.o.o., Ulica Drage Stipca 4, 10000 Zagreb</derivirana_varijabla>
  </DomainObject.Predmet.ProtustrankaFormatedWithAdress>
  <DomainObject.Predmet.ProtustrankaFormatedWithAdressOIB>
    <izvorni_sadrzaj> Stečajna masa iza A-C TRADING CO., d.o.o., OIB 86654628538, Ulica Drage Stipca 4, 10000 Zagreb</izvorni_sadrzaj>
    <derivirana_varijabla naziv="DomainObject.Predmet.ProtustrankaFormatedWithAdressOIB_1"> Stečajna masa iza A-C TRADING CO., d.o.o., OIB 86654628538, Ulica Drage Stipca 4, 10000 Zagreb</derivirana_varijabla>
  </DomainObject.Predmet.ProtustrankaFormatedWithAdressOIB>
  <DomainObject.Predmet.ProtustrankaWithAdress>
    <izvorni_sadrzaj>Stečajna masa iza A-C TRADING CO., d.o.o. Ulica Drage Stipca 4, 10000 Zagreb</izvorni_sadrzaj>
    <derivirana_varijabla naziv="DomainObject.Predmet.ProtustrankaWithAdress_1">Stečajna masa iza A-C TRADING CO., d.o.o. Ulica Drage Stipca 4, 10000 Zagreb</derivirana_varijabla>
  </DomainObject.Predmet.ProtustrankaWithAdress>
  <DomainObject.Predmet.ProtustrankaWithAdressOIB>
    <izvorni_sadrzaj>Stečajna masa iza A-C TRADING CO., d.o.o., OIB 86654628538, Ulica Drage Stipca 4, 10000 Zagreb</izvorni_sadrzaj>
    <derivirana_varijabla naziv="DomainObject.Predmet.ProtustrankaWithAdressOIB_1">Stečajna masa iza A-C TRADING CO., d.o.o., OIB 86654628538, Ulica Drage Stipca 4, 10000 Zagreb</derivirana_varijabla>
  </DomainObject.Predmet.ProtustrankaWithAdressOIB>
  <DomainObject.Predmet.ProtustrankaNazivFormated>
    <izvorni_sadrzaj>Stečajna masa iza A-C TRADING CO., d.o.o.</izvorni_sadrzaj>
    <derivirana_varijabla naziv="DomainObject.Predmet.ProtustrankaNazivFormated_1">Stečajna masa iza A-C TRADING CO., d.o.o.</derivirana_varijabla>
  </DomainObject.Predmet.ProtustrankaNazivFormated>
  <DomainObject.Predmet.ProtustrankaNazivFormatedOIB>
    <izvorni_sadrzaj>Stečajna masa iza A-C TRADING CO., d.o.o., OIB 86654628538</izvorni_sadrzaj>
    <derivirana_varijabla naziv="DomainObject.Predmet.ProtustrankaNazivFormatedOIB_1">Stečajna masa iza A-C TRADING CO., d.o.o., OIB 86654628538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A-C TRADING CO., d.o.o.</item>
    </izvorni_sadrzaj>
    <derivirana_varijabla naziv="DomainObject.Predmet.ProtuStrankaListFormated_1">
      <item>Stečajna masa iza A-C TRADING CO., d.o.o.</item>
    </derivirana_varijabla>
  </DomainObject.Predmet.ProtuStrankaListFormated>
  <DomainObject.Predmet.ProtuStrankaListFormatedOIB>
    <izvorni_sadrzaj>
      <item>Stečajna masa iza A-C TRADING CO., d.o.o., OIB 86654628538</item>
    </izvorni_sadrzaj>
    <derivirana_varijabla naziv="DomainObject.Predmet.ProtuStrankaListFormatedOIB_1">
      <item>Stečajna masa iza A-C TRADING CO., d.o.o., OIB 86654628538</item>
    </derivirana_varijabla>
  </DomainObject.Predmet.ProtuStrankaListFormatedOIB>
  <DomainObject.Predmet.ProtuStrankaListFormatedWithAdress>
    <izvorni_sadrzaj>
      <item>Stečajna masa iza A-C TRADING CO., d.o.o., Ulica Drage Stipca 4, 10000 Zagreb</item>
    </izvorni_sadrzaj>
    <derivirana_varijabla naziv="DomainObject.Predmet.ProtuStrankaListFormatedWithAdress_1">
      <item>Stečajna masa iza A-C TRADING CO., d.o.o., Ulica Drage Stipca 4, 10000 Zagreb</item>
    </derivirana_varijabla>
  </DomainObject.Predmet.ProtuStrankaListFormatedWithAdress>
  <DomainObject.Predmet.ProtuStrankaListFormatedWithAdressOIB>
    <izvorni_sadrzaj>
      <item>Stečajna masa iza A-C TRADING CO., d.o.o., OIB 86654628538, Ulica Drage Stipca 4, 10000 Zagreb</item>
    </izvorni_sadrzaj>
    <derivirana_varijabla naziv="DomainObject.Predmet.ProtuStrankaListFormatedWithAdressOIB_1">
      <item>Stečajna masa iza A-C TRADING CO., d.o.o., OIB 86654628538, Ulica Drage Stipca 4, 10000 Zagreb</item>
    </derivirana_varijabla>
  </DomainObject.Predmet.ProtuStrankaListFormatedWithAdressOIB>
  <DomainObject.Predmet.ProtuStrankaListNazivFormated>
    <izvorni_sadrzaj>
      <item>Stečajna masa iza A-C TRADING CO., d.o.o.</item>
    </izvorni_sadrzaj>
    <derivirana_varijabla naziv="DomainObject.Predmet.ProtuStrankaListNazivFormated_1">
      <item>Stečajna masa iza A-C TRADING CO., d.o.o.</item>
    </derivirana_varijabla>
  </DomainObject.Predmet.ProtuStrankaListNazivFormated>
  <DomainObject.Predmet.ProtuStrankaListNazivFormatedOIB>
    <izvorni_sadrzaj>
      <item>Stečajna masa iza A-C TRADING CO., d.o.o., OIB 86654628538</item>
    </izvorni_sadrzaj>
    <derivirana_varijabla naziv="DomainObject.Predmet.ProtuStrankaListNazivFormatedOIB_1">
      <item>Stečajna masa iza A-C TRADING CO., d.o.o., OIB 86654628538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A-C TRADING CO., d.o.o.</izvorni_sadrzaj>
    <derivirana_varijabla naziv="DomainObject.Predmet.ProtustrankaIDrugi_1">Stečajna masa iza A-C TRADING CO., d.o.o.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A-C TRADING CO., d.o.o., OIB 86654628538, Ulica Drage Stipca 4, 10000 Zagreb</izvorni_sadrzaj>
    <derivirana_varijabla naziv="DomainObject.Predmet.ProtustrankaIDrugiAdressOIB_1">Stečajna masa iza A-C TRADING CO., d.o.o., OIB 86654628538, Ulica Drage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A-C TRADING CO., d.o.o.</item>
    </izvorni_sadrzaj>
    <derivirana_varijabla naziv="DomainObject.Predmet.SudioniciListNaziv_1">
      <item>Alma Klepac</item>
      <item>Stečajna masa iza A-C TRADING CO., d.o.o.</item>
    </derivirana_varijabla>
  </DomainObject.Predmet.SudioniciListNaziv>
  <DomainObject.Predmet.SudioniciListAdressOIB>
    <izvorni_sadrzaj>
      <item>Alma Klepac, OIB 20525854329, Ulica Drage Stipca 4,10000 Zagreb</item>
      <item>Stečajna masa iza A-C TRADING CO., d.o.o., OIB 86654628538, Ulica Drage Stipca 4,10000 Zagreb</item>
    </izvorni_sadrzaj>
    <derivirana_varijabla naziv="DomainObject.Predmet.SudioniciListAdressOIB_1">
      <item>Alma Klepac, OIB 20525854329, Ulica Drage Stipca 4,10000 Zagreb</item>
      <item>Stečajna masa iza A-C TRADING CO., d.o.o., OIB 86654628538,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86654628538</item>
    </izvorni_sadrzaj>
    <derivirana_varijabla naziv="DomainObject.Predmet.SudioniciListNazivOIB_1">
      <item>, OIB 20525854329</item>
      <item>, OIB 86654628538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St-2319/2018-4</izvorni_sadrzaj>
    <derivirana_varijabla naziv="DomainObject.PredzadnjaOdlukaIzPredmeta.Oznaka_1">St-2319/2018-4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81A07-C3C3-47FB-8429-4066411D6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3991</properties:Characters>
  <properties:Lines>98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2019-01-11T11:14:00Z</dcterms:created>
  <dc:creator>Vesna Fundurulić Perišin</dc:creator>
  <cp:lastModifiedBy>Žana Livaja</cp:lastModifiedBy>
  <cp:lastPrinted>2019-01-11T11:23:00Z</cp:lastPrinted>
  <dcterms:modified xmlns:xsi="http://www.w3.org/2001/XMLSchema-instance" xsi:type="dcterms:W3CDTF">2019-01-11T11:24:00Z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(St-2319-2018-poziv vjerovnicima(NOVI)- A-C TRADING C.O..docx)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