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1748" w14:paraId="83f174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09E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209E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SPACE jednostavno društvo s ograničenom odgovornošću za ugostiteljstvo i trgovinu zastupanog po punomoćniku Jelena Putar</izvorni_sadrzaj>
    <derivirana_varijabla naziv="DomainObject.Predmet.ProtustrankaFormated_1">  SPACE jednostavno društvo s ograničenom odgovornošću za ugostiteljstvo i trgovinu zastupanog po punomoćniku Jelena Putar</derivirana_varijabla>
  </DomainObject.Predmet.ProtustrankaFormated>
  <DomainObject.Predmet.ProtustrankaFormatedOIB>
    <izvorni_sadrzaj>  SPACE jednostavno društvo s ograničenom odgovornošću za ugostiteljstvo i trgovinu, OIB 37167467849 zastupanog po punomoćniku Jelena Putar</izvorni_sadrzaj>
    <derivirana_varijabla naziv="DomainObject.Predmet.ProtustrankaFormatedOIB_1">  SPACE jednostavno društvo s ograničenom odgovornošću za ugostiteljstvo i trgovinu, OIB 37167467849 zastupanog po punomoćniku Jelena Putar</derivirana_varijabla>
  </DomainObject.Predmet.ProtustrankaFormatedOIB>
  <DomainObject.Predmet.ProtustrankaFormatedWithAdress>
    <izvorni_sadrzaj> SPACE jednostavno društvo s ograničenom odgovornošću za ugostiteljstvo i trgovinu, Akademika Mirka Maleza 95, 42240 Ivanec zastupanog po punomoćniku Jelena Putar</izvorni_sadrzaj>
    <derivirana_varijabla naziv="DomainObject.Predmet.ProtustrankaFormatedWithAdress_1"> SPACE jednostavno društvo s ograničenom odgovornošću za ugostiteljstvo i trgovinu, Akademika Mirka Maleza 95, 42240 Ivanec zastupanog po punomoćniku Jelena Putar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 zastupanog po punomoćniku Jelena Putar</izvorni_sadrzaj>
    <derivirana_varijabla naziv="DomainObject.Predmet.ProtustrankaFormatedWithAdressOIB_1"> SPACE jednostavno društvo s ograničenom odgovornošću za ugostiteljstvo i trgovinu, OIB 37167467849, Akademika Mirka Maleza 95, 42240 Ivanec zastupanog po punomoćniku Jelena Putar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40511.06</izvorni_sadrzaj>
    <derivirana_varijabla naziv="DomainObject.Predmet.TrenutnaVrijednost_1">40511.06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SPACE jednostavno društvo s ograničenom odgovornošću za ugostiteljstvo i trgovinu zastupanog po punomoćniku Jelena Putar</item>
    </izvorni_sadrzaj>
    <derivirana_varijabla naziv="DomainObject.Predmet.ProtuStrankaListFormated_1">
      <item>SPACE jednostavno društvo s ograničenom odgovornošću za ugostiteljstvo i trgovinu zastupanog po punomoćniku Jelena Putar</item>
    </derivirana_varijabla>
  </DomainObject.Predmet.ProtuStrankaListFormated>
  <DomainObject.Predmet.ProtuStrankaListFormatedOIB>
    <izvorni_sadrzaj>
      <item>SPACE jednostavno društvo s ograničenom odgovornošću za ugostiteljstvo i trgovinu, OIB 37167467849 zastupanog po punomoćniku Jelena Putar</item>
    </izvorni_sadrzaj>
    <derivirana_varijabla naziv="DomainObject.Predmet.ProtuStrankaListFormatedOIB_1">
      <item>SPACE jednostavno društvo s ograničenom odgovornošću za ugostiteljstvo i trgovinu, OIB 37167467849 zastupanog po punomoćniku Jelena Putar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 zastupanog po punomoćniku Jelena Putar</item>
    </izvorni_sadrzaj>
    <derivirana_varijabla naziv="DomainObject.Predmet.ProtuStrankaListFormatedWithAdress_1">
      <item>SPACE jednostavno društvo s ograničenom odgovornošću za ugostiteljstvo i trgovinu, Akademika Mirka Maleza 95, 42240 Ivanec zastupanog po punomoćniku Jelena Putar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 zastupanog po punomoćniku Jelena Putar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 zastupanog po punomoćniku Jelena Putar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  <item>Jelena Putar punomoćnik sudionika u postupku SPACE jednostavno društvo s ograničenom odgovornošću za ugostiteljstvo i trgovinu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  <item>Jelena Putar punomoćnik sudionika u postupku SPACE jednostavno društvo s ograničenom odgovornošću za ugostiteljstvo i trgovinu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  <item>Jelena Putar, OIB 57341359843 punomoćnik sudionika u postupku SPACE jednostavno društvo s ograničenom odgovornošću za ugostiteljstvo i trgovinu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  <item>Jelena Putar, OIB 57341359843 punomoćnik sudionika u postupku SPACE jednostavno društvo s ograničenom odgovornošću za ugostiteljstvo i trgovinu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</item>
      <item>Jelena Putar, Akademika Ladislava Šabana 1, 42240 Ivanec punomoćnik sudionika u postupku SPACE jednostavno društvo s ograničenom odgovornošću za ugostiteljstvo i trgovinu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</item>
      <item>Jelena Putar, Akademika Ladislava Šabana 1, 42240 Ivanec punomoćnik sudionika u postupku SPACE jednostavno društvo s ograničenom odgovornošću za ugostiteljstvo i trgovinu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</item>
      <item>Jelena Putar, OIB 57341359843, Akademika Ladislava Šabana 1, 42240 Ivanec punomoćnik sudionika u postupku SPACE jednostavno društvo s ograničenom odgovornošću za ugostiteljstvo i trgovinu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</item>
      <item>Jelena Putar, OIB 57341359843, Akademika Ladislava Šabana 1, 42240 Ivanec punomoćnik sudionika u postupku SPACE jednostavno društvo s ograničenom odgovornošću za ugostiteljstvo i trgovinu</item>
    </derivirana_varijabla>
  </DomainObject.Predmet.OstaliListFormatedWithAdressOIB>
  <DomainObject.Predmet.OstaliListNazivFormated>
    <izvorni_sadrzaj>
      <item>Županijsko državno odvjetništvo u Varaždinu</item>
      <item>Sudski registar</item>
      <item>Jelena Putar</item>
    </izvorni_sadrzaj>
    <derivirana_varijabla naziv="DomainObject.Predmet.OstaliListNazivFormated_1">
      <item>Županijsko državno odvjetništvo u Varaždinu</item>
      <item>Sudski registar</item>
      <item>Jelena Putar</item>
    </derivirana_varijabla>
  </DomainObject.Predmet.OstaliListNazivFormated>
  <DomainObject.Predmet.OstaliListNazivFormatedOIB>
    <izvorni_sadrzaj>
      <item>Županijsko državno odvjetništvo u Varaždinu</item>
      <item>Sudski registar</item>
      <item>Jelena Putar, OIB 57341359843</item>
    </izvorni_sadrzaj>
    <derivirana_varijabla naziv="DomainObject.Predmet.OstaliListNazivFormatedOIB_1">
      <item>Županijsko državno odvjetništvo u Varaždinu</item>
      <item>Sudski registar</item>
      <item>Jelena Putar, OIB 57341359843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 jednostavno društvo s ograničenom odgovornošću za ugostiteljstvo i trgovinu</item>
      <item>REPUBLIKA HRVATSKA MINISTARSTVO FINANCIJA</item>
      <item>Županijsko državno odvjetništvo u Varaždinu</item>
      <item>Sudski registar</item>
      <item>Jelena Putar</item>
    </izvorni_sadrzaj>
    <derivirana_varijabla naziv="DomainObject.Predmet.SudioniciListNaziv_1">
      <item>SPACE jednostavno društvo s ograničenom odgovornošću za ugostiteljstvo i trgovinu</item>
      <item>REPUBLIKA HRVATSKA MINISTARSTVO FINANCIJA</item>
      <item>Županijsko državno odvjetništvo u Varaždinu</item>
      <item>Sudski registar</item>
      <item>Jelena Putar</item>
    </derivirana_varijabla>
  </DomainObject.Predmet.SudioniciListNaziv>
  <DomainObject.Predmet.SudioniciListAdressOIB>
    <izvorni_sadrzaj>
      <item>SPACE jednostavno društvo s ograničenom odgovornošću za ugostiteljstvo i trgovinu, OIB 37167467849, Akademika Mirka Maleza 95,42240 Ivanec</item>
      <item>REPUBLIKA HRVATSKA MINISTARSTVO FINANCIJA, OIB 18683136487, Katančićeva 5,10000 Zagreb</item>
      <item>Županijsko državno odvjetništvo u Varaždinu</item>
      <item>Sudski registar</item>
      <item>Jelena Putar, OIB 57341359843, Akademika Ladislava Šabana 1,42240 Ivanec</item>
    </izvorni_sadrzaj>
    <derivirana_varijabla naziv="DomainObject.Predmet.SudioniciListAdressOIB_1">
      <item>SPACE jednostavno društvo s ograničenom odgovornošću za ugostiteljstvo i trgovinu, OIB 37167467849, Akademika Mirka Maleza 95,42240 Ivanec</item>
      <item>REPUBLIKA HRVATSKA MINISTARSTVO FINANCIJA, OIB 18683136487, Katančićeva 5,10000 Zagreb</item>
      <item>Županijsko državno odvjetništvo u Varaždinu</item>
      <item>Sudski registar</item>
      <item>Jelena Putar, OIB 57341359843, Akademika Ladislava Šabana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37167467849</item>
      <item>, OIB 18683136487</item>
      <item>, OIB null</item>
      <item>, OIB 57341359843</item>
    </izvorni_sadrzaj>
    <derivirana_varijabla naziv="DomainObject.Predmet.SudioniciListNazivOIB_1">
      <item>, OIB null</item>
      <item>, OIB 37167467849</item>
      <item>, OIB 18683136487</item>
      <item>, OIB null</item>
      <item>, OIB 57341359843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