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ff87" w14:paraId="00aff87" w:rsidRDefault="00812823" w:rsidP="00812823" w:rsidR="008464B1" w:rsidRPr="0026234B">
      <w:pPr>
        <w:ind w:left="6372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ab/>
      </w:r>
      <w:r w:rsidR="008464B1">
        <w:rPr>
          <w:rFonts w:cs="Times New Roman" w:hAnsi="Times New Roman" w:ascii="Times New Roman"/>
          <w:b/>
          <w:sz w:val="24"/>
          <w:szCs w:val="24"/>
        </w:rPr>
        <w:t>St-1066/2012</w:t>
      </w:r>
    </w:p>
    <w:p w:rsidRDefault="008464B1" w:rsidP="00723BC6" w:rsidR="008464B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D5447" w:rsidP="00723BC6" w:rsidR="00723BC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TERMOCOMMERCE d</w:t>
      </w:r>
      <w:r w:rsidR="00723BC6">
        <w:rPr>
          <w:rFonts w:cs="Times New Roman" w:hAnsi="Times New Roman" w:ascii="Times New Roman"/>
          <w:sz w:val="24"/>
          <w:szCs w:val="24"/>
        </w:rPr>
        <w:t xml:space="preserve">.o.o </w:t>
      </w:r>
      <w:r w:rsidR="00BD00FD">
        <w:rPr>
          <w:rFonts w:cs="Times New Roman" w:hAnsi="Times New Roman" w:ascii="Times New Roman"/>
          <w:sz w:val="24"/>
          <w:szCs w:val="24"/>
        </w:rPr>
        <w:t xml:space="preserve">- </w:t>
      </w:r>
      <w:r w:rsidR="00723BC6">
        <w:rPr>
          <w:rFonts w:cs="Times New Roman" w:hAnsi="Times New Roman" w:ascii="Times New Roman"/>
          <w:sz w:val="24"/>
          <w:szCs w:val="24"/>
        </w:rPr>
        <w:t>u stečaju</w:t>
      </w:r>
    </w:p>
    <w:p w:rsidRDefault="00ED5447" w:rsidP="00ED5447" w:rsidR="00ED5447">
      <w:pPr>
        <w:spacing w:after="0"/>
        <w:ind w:right="-57"/>
        <w:rPr>
          <w:rFonts w:cs="Times New Roman" w:hAnsi="Times New Roman" w:ascii="Times New Roman"/>
        </w:rPr>
      </w:pPr>
      <w:r w:rsidRPr="00657B7B">
        <w:rPr>
          <w:rFonts w:cs="Times New Roman" w:hAnsi="Times New Roman" w:ascii="Times New Roman"/>
          <w:sz w:val="24"/>
          <w:szCs w:val="24"/>
        </w:rPr>
        <w:t>Kneza Branimira</w:t>
      </w:r>
      <w:r>
        <w:rPr>
          <w:rFonts w:cs="Times New Roman" w:hAnsi="Times New Roman" w:ascii="Times New Roman"/>
        </w:rPr>
        <w:t xml:space="preserve"> 173, ZAGREB</w:t>
      </w:r>
    </w:p>
    <w:p w:rsidRDefault="00723BC6" w:rsidP="008464B1" w:rsidR="008464B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="00ED5447">
        <w:rPr>
          <w:rFonts w:cs="Times New Roman" w:hAnsi="Times New Roman" w:ascii="Times New Roman"/>
          <w:sz w:val="24"/>
          <w:szCs w:val="24"/>
        </w:rPr>
        <w:t>0962797920501</w:t>
      </w:r>
    </w:p>
    <w:p w:rsidRDefault="008464B1" w:rsidP="00812823" w:rsidR="008464B1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ZAGREBU</w:t>
      </w:r>
    </w:p>
    <w:p w:rsidRDefault="008464B1" w:rsidP="00812823" w:rsidR="008464B1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Petrinjska 8, Zagreb</w:t>
      </w:r>
    </w:p>
    <w:p w:rsidRDefault="00723BC6" w:rsidP="00EA7057" w:rsidR="00723BC6">
      <w:pPr>
        <w:spacing w:after="0"/>
        <w:rPr>
          <w:rFonts w:cs="Times New Roman" w:hAnsi="Times New Roman" w:ascii="Times New Roman"/>
          <w:sz w:val="32"/>
          <w:szCs w:val="32"/>
        </w:rPr>
      </w:pPr>
    </w:p>
    <w:p w:rsidRDefault="00812823" w:rsidP="00EA7057" w:rsidR="00812823" w:rsidRPr="00DB1305">
      <w:pPr>
        <w:spacing w:after="0"/>
        <w:rPr>
          <w:rFonts w:cs="Times New Roman" w:hAnsi="Times New Roman" w:ascii="Times New Roman"/>
          <w:sz w:val="32"/>
          <w:szCs w:val="32"/>
        </w:rPr>
      </w:pPr>
    </w:p>
    <w:p w:rsidRDefault="00812823" w:rsidP="00BD00FD" w:rsidR="00906A48" w:rsidRPr="00BD00FD">
      <w:pPr>
        <w:pStyle w:val="Odlomakpopisa"/>
        <w:numPr>
          <w:ilvl w:val="0"/>
          <w:numId w:val="2"/>
        </w:num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00FD">
        <w:rPr>
          <w:rFonts w:cs="Times New Roman" w:hAnsi="Times New Roman" w:ascii="Times New Roman"/>
          <w:b/>
          <w:sz w:val="24"/>
          <w:szCs w:val="24"/>
        </w:rPr>
        <w:t xml:space="preserve">DJELOMIČNA </w:t>
      </w:r>
      <w:r w:rsidR="00906A48" w:rsidRPr="00BD00FD">
        <w:rPr>
          <w:rFonts w:cs="Times New Roman" w:hAnsi="Times New Roman" w:ascii="Times New Roman"/>
          <w:b/>
          <w:sz w:val="24"/>
          <w:szCs w:val="24"/>
        </w:rPr>
        <w:t>DIOBA</w:t>
      </w:r>
    </w:p>
    <w:p w:rsidRDefault="00812823" w:rsidP="00812823" w:rsidR="00812823" w:rsidRPr="00812823">
      <w:pPr>
        <w:pStyle w:val="Odlomakpopisa"/>
        <w:spacing w:after="0"/>
        <w:ind w:left="1068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3BC6" w:rsidP="00723BC6" w:rsidR="00723BC6" w:rsidRPr="004F0C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F0C0B">
        <w:rPr>
          <w:rFonts w:cs="Times New Roman" w:hAnsi="Times New Roman" w:ascii="Times New Roman"/>
          <w:sz w:val="24"/>
          <w:szCs w:val="24"/>
        </w:rPr>
        <w:t xml:space="preserve">II Viši isplatni red –čl. 71. st.2. Stečajnog zakona </w:t>
      </w:r>
    </w:p>
    <w:p w:rsidRDefault="00723BC6" w:rsidP="00723BC6" w:rsidR="00723BC6" w:rsidRPr="00BB54E3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9747"/>
        <w:tblLayout w:type="fixed"/>
        <w:tblLook w:val="04A0" w:noVBand="1" w:noHBand="0" w:lastColumn="0" w:firstColumn="1" w:lastRow="0" w:firstRow="1"/>
      </w:tblPr>
      <w:tblGrid>
        <w:gridCol w:w="817"/>
        <w:gridCol w:w="5528"/>
        <w:gridCol w:w="1701"/>
        <w:gridCol w:w="1701"/>
      </w:tblGrid>
      <w:tr w:rsidTr="00812823" w:rsidR="008464B1">
        <w:tc>
          <w:tcPr>
            <w:tcW w:type="dxa" w:w="817"/>
          </w:tcPr>
          <w:p w:rsidRDefault="008464B1" w:rsidP="002F28E6" w:rsidR="008464B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Red. broj</w:t>
            </w:r>
          </w:p>
        </w:tc>
        <w:tc>
          <w:tcPr>
            <w:tcW w:type="dxa" w:w="5528"/>
          </w:tcPr>
          <w:p w:rsidRDefault="00BD00FD" w:rsidP="000D2861" w:rsidR="008464B1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Vjerovnik/punomoć</w:t>
            </w:r>
            <w:r w:rsidR="008464B1">
              <w:rPr>
                <w:rFonts w:cs="Times New Roman" w:hAnsi="Times New Roman" w:ascii="Times New Roman"/>
                <w:b/>
                <w:sz w:val="24"/>
                <w:szCs w:val="24"/>
              </w:rPr>
              <w:t>nik</w:t>
            </w:r>
          </w:p>
        </w:tc>
        <w:tc>
          <w:tcPr>
            <w:tcW w:type="dxa" w:w="1701"/>
          </w:tcPr>
          <w:p w:rsidRDefault="008464B1" w:rsidP="000D2861" w:rsidR="008464B1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Priznata tražbina</w:t>
            </w:r>
          </w:p>
        </w:tc>
        <w:tc>
          <w:tcPr>
            <w:tcW w:type="dxa" w:w="1701"/>
          </w:tcPr>
          <w:p w:rsidRDefault="008464B1" w:rsidP="000D2861" w:rsidR="008464B1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Dioba (1,5566%)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EF1517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TAU CERAMICA, TAULELL S.L. </w:t>
            </w:r>
            <w:proofErr w:type="spellStart"/>
            <w:r w:rsidRPr="004A1F8C">
              <w:rPr>
                <w:rFonts w:cs="Times New Roman" w:hAnsi="Times New Roman" w:ascii="Times New Roman"/>
              </w:rPr>
              <w:t>Ctra.Alcora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Qdra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. </w:t>
            </w:r>
            <w:proofErr w:type="spellStart"/>
            <w:r w:rsidRPr="004A1F8C">
              <w:rPr>
                <w:rFonts w:cs="Times New Roman" w:hAnsi="Times New Roman" w:ascii="Times New Roman"/>
              </w:rPr>
              <w:t>La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Torta 2, 12006 </w:t>
            </w:r>
            <w:proofErr w:type="spellStart"/>
            <w:r w:rsidRPr="004A1F8C">
              <w:rPr>
                <w:rFonts w:cs="Times New Roman" w:hAnsi="Times New Roman" w:ascii="Times New Roman"/>
              </w:rPr>
              <w:t>Castellon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de </w:t>
            </w:r>
            <w:proofErr w:type="spellStart"/>
            <w:r w:rsidRPr="004A1F8C">
              <w:rPr>
                <w:rFonts w:cs="Times New Roman" w:hAnsi="Times New Roman" w:ascii="Times New Roman"/>
              </w:rPr>
              <w:t>la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Plana, Španjolska ,</w:t>
            </w:r>
          </w:p>
          <w:p w:rsidRDefault="008464B1" w:rsidP="00906A48" w:rsidR="008464B1" w:rsidRPr="003C695D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IBAN:ES25 00 49 6658612410019367,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Swift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Code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: BSCHESMM otvoren kod BSCH-BANKO SANTANTER iz </w:t>
            </w:r>
            <w:proofErr w:type="spellStart"/>
            <w:r w:rsidRPr="004A1F8C">
              <w:rPr>
                <w:rFonts w:cs="Times New Roman" w:hAnsi="Times New Roman" w:ascii="Times New Roman"/>
              </w:rPr>
              <w:t>Castellon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Spain</w:t>
            </w:r>
            <w:proofErr w:type="spellEnd"/>
            <w:r w:rsidRPr="004A1F8C">
              <w:rPr>
                <w:rFonts w:cs="Times New Roman" w:hAnsi="Times New Roman" w:ascii="Times New Roman"/>
              </w:rPr>
              <w:t>,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756.368,51</w:t>
            </w:r>
          </w:p>
        </w:tc>
        <w:tc>
          <w:tcPr>
            <w:tcW w:type="dxa" w:w="1701"/>
          </w:tcPr>
          <w:p w:rsidRDefault="008464B1" w:rsidP="003C695D" w:rsidR="008464B1" w:rsidRPr="003C695D">
            <w:pPr>
              <w:jc w:val="right"/>
              <w:rPr>
                <w:rFonts w:cs="Times New Roman" w:hAnsi="Times New Roman" w:ascii="Times New Roman"/>
              </w:rPr>
            </w:pPr>
            <w:r w:rsidRPr="003C695D">
              <w:rPr>
                <w:rFonts w:cs="Times New Roman" w:hAnsi="Times New Roman" w:ascii="Times New Roman"/>
              </w:rPr>
              <w:t>11.773,63</w:t>
            </w:r>
          </w:p>
          <w:p w:rsidRDefault="008464B1" w:rsidP="003C695D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rPr>
          <w:trHeight w:val="64"/>
        </w:trPr>
        <w:tc>
          <w:tcPr>
            <w:tcW w:type="dxa" w:w="817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PEŠTAN </w:t>
            </w:r>
            <w:r w:rsidRPr="004A1F8C">
              <w:rPr>
                <w:rFonts w:cs="Times New Roman" w:hAnsi="Times New Roman" w:ascii="Times New Roman"/>
              </w:rPr>
              <w:t xml:space="preserve">d.o.o 1300 Kaplara 189, 34301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Bukovik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Aranđelovac</w:t>
            </w:r>
            <w:proofErr w:type="spellEnd"/>
            <w:r w:rsidRPr="004A1F8C">
              <w:rPr>
                <w:rFonts w:cs="Times New Roman" w:hAnsi="Times New Roman" w:ascii="Times New Roman"/>
              </w:rPr>
              <w:t>, Srbija,</w:t>
            </w:r>
          </w:p>
          <w:p w:rsidRDefault="008464B1" w:rsidP="00266120" w:rsidR="008464B1" w:rsidRPr="004A1F8C">
            <w:pPr>
              <w:rPr>
                <w:rFonts w:cs="Times New Roman" w:hAnsi="Times New Roman" w:ascii="Times New Roman"/>
                <w:b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 IBAN: RS35265100000000024980 </w:t>
            </w:r>
            <w:proofErr w:type="spellStart"/>
            <w:r w:rsidRPr="004A1F8C">
              <w:rPr>
                <w:rFonts w:cs="Times New Roman" w:hAnsi="Times New Roman" w:ascii="Times New Roman"/>
              </w:rPr>
              <w:t>Raiffeiseb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bank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Austria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</w:rPr>
              <w:t>,</w:t>
            </w:r>
            <w:r w:rsidRPr="004A1F8C">
              <w:rPr>
                <w:rFonts w:cs="Times New Roman" w:hAnsi="Times New Roman" w:ascii="Times New Roman"/>
                <w:b/>
              </w:rPr>
              <w:t xml:space="preserve"> </w:t>
            </w:r>
            <w:r w:rsidRPr="004A1F8C">
              <w:rPr>
                <w:rFonts w:cs="Times New Roman" w:hAnsi="Times New Roman" w:ascii="Times New Roman"/>
              </w:rPr>
              <w:t>zastupan po Odvjetničkom uredu ANIĆ I PARTNERI, Zagreb, Gajeva 53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2.057.437,33</w:t>
            </w:r>
          </w:p>
        </w:tc>
        <w:tc>
          <w:tcPr>
            <w:tcW w:type="dxa" w:w="1701"/>
          </w:tcPr>
          <w:p w:rsidRDefault="008464B1" w:rsidP="003C695D" w:rsidR="008464B1" w:rsidRPr="003C695D">
            <w:pPr>
              <w:jc w:val="right"/>
              <w:rPr>
                <w:rFonts w:cs="Times New Roman" w:hAnsi="Times New Roman" w:ascii="Times New Roman"/>
              </w:rPr>
            </w:pPr>
            <w:r w:rsidRPr="003C695D">
              <w:rPr>
                <w:rFonts w:cs="Times New Roman" w:hAnsi="Times New Roman" w:ascii="Times New Roman"/>
              </w:rPr>
              <w:t>32.026,07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HERZ ARMATUREN</w:t>
            </w:r>
            <w:r w:rsidRPr="004A1F8C">
              <w:rPr>
                <w:rFonts w:cs="Times New Roman" w:hAnsi="Times New Roman" w:ascii="Times New Roman"/>
              </w:rPr>
              <w:t xml:space="preserve"> G.m.b.h: Richard-</w:t>
            </w:r>
            <w:proofErr w:type="spellStart"/>
            <w:r w:rsidRPr="004A1F8C">
              <w:rPr>
                <w:rFonts w:cs="Times New Roman" w:hAnsi="Times New Roman" w:ascii="Times New Roman"/>
              </w:rPr>
              <w:t>Strauss</w:t>
            </w:r>
            <w:proofErr w:type="spellEnd"/>
            <w:r w:rsidRPr="004A1F8C">
              <w:rPr>
                <w:rFonts w:cs="Times New Roman" w:hAnsi="Times New Roman" w:ascii="Times New Roman"/>
              </w:rPr>
              <w:t>-</w:t>
            </w:r>
            <w:proofErr w:type="spellStart"/>
            <w:r w:rsidRPr="004A1F8C">
              <w:rPr>
                <w:rFonts w:cs="Times New Roman" w:hAnsi="Times New Roman" w:ascii="Times New Roman"/>
              </w:rPr>
              <w:t>Sttrase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22, A-1230 </w:t>
            </w:r>
            <w:proofErr w:type="spellStart"/>
            <w:r w:rsidRPr="004A1F8C">
              <w:rPr>
                <w:rFonts w:cs="Times New Roman" w:hAnsi="Times New Roman" w:ascii="Times New Roman"/>
              </w:rPr>
              <w:t>Wien</w:t>
            </w:r>
            <w:proofErr w:type="spellEnd"/>
            <w:r w:rsidRPr="004A1F8C">
              <w:rPr>
                <w:rFonts w:cs="Times New Roman" w:hAnsi="Times New Roman" w:ascii="Times New Roman"/>
              </w:rPr>
              <w:t>,</w:t>
            </w:r>
          </w:p>
          <w:p w:rsidRDefault="008464B1" w:rsidP="00D426A4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IBAN:AT88 1200 0006 2844 8300-BIC:BKAUATWW,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UniCredit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Bank AUSTRIA AG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1.341.957,78 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3C695D" w:rsidR="008464B1" w:rsidRPr="003C695D">
            <w:pPr>
              <w:jc w:val="right"/>
              <w:rPr>
                <w:rFonts w:cs="Times New Roman" w:hAnsi="Times New Roman" w:ascii="Times New Roman"/>
              </w:rPr>
            </w:pPr>
            <w:r w:rsidRPr="003C695D">
              <w:rPr>
                <w:rFonts w:cs="Times New Roman" w:hAnsi="Times New Roman" w:ascii="Times New Roman"/>
              </w:rPr>
              <w:t>20.888,91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2F28E6" w:rsidR="008464B1" w:rsidRPr="003C695D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HERZ D.D</w:t>
            </w:r>
            <w:r>
              <w:rPr>
                <w:rFonts w:cs="Times New Roman" w:hAnsi="Times New Roman" w:ascii="Times New Roman"/>
                <w:b/>
              </w:rPr>
              <w:t>.,</w:t>
            </w:r>
            <w:r w:rsidRPr="004A1F8C">
              <w:rPr>
                <w:rFonts w:cs="Times New Roman" w:hAnsi="Times New Roman" w:ascii="Times New Roman"/>
                <w:b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Grmaška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cesta 3,</w:t>
            </w:r>
          </w:p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1275  ŠMARTNO PRI LITIJI</w:t>
            </w:r>
          </w:p>
          <w:p w:rsidRDefault="008464B1" w:rsidP="002D2CC4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 SI56 2420 3900 0020 428</w:t>
            </w:r>
          </w:p>
          <w:p w:rsidRDefault="008464B1" w:rsidP="002D2CC4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</w:rPr>
              <w:t>SWIFT:KREKSI22</w:t>
            </w:r>
            <w:r w:rsidRPr="004A1F8C">
              <w:rPr>
                <w:rFonts w:cs="Times New Roman" w:hAnsi="Times New Roman" w:ascii="Times New Roman"/>
                <w:b/>
              </w:rPr>
              <w:t>,</w:t>
            </w:r>
          </w:p>
          <w:p w:rsidRDefault="008464B1" w:rsidP="002D2CC4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Banka: Raiffeisen banka d.d.,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Zagrebška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c. 76, SI-2000 Maribor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396.948,66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3C695D" w:rsidR="008464B1" w:rsidRPr="003C695D">
            <w:pPr>
              <w:jc w:val="right"/>
              <w:rPr>
                <w:rFonts w:cs="Times New Roman" w:hAnsi="Times New Roman" w:ascii="Times New Roman"/>
              </w:rPr>
            </w:pPr>
            <w:r w:rsidRPr="003C695D">
              <w:rPr>
                <w:rFonts w:cs="Times New Roman" w:hAnsi="Times New Roman" w:ascii="Times New Roman"/>
              </w:rPr>
              <w:t>6.178,90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  <w:b/>
              </w:rPr>
              <w:t>SuperNet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Jablanovečka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8</w:t>
            </w:r>
            <w:r>
              <w:rPr>
                <w:rFonts w:cs="Times New Roman" w:hAnsi="Times New Roman" w:ascii="Times New Roman"/>
              </w:rPr>
              <w:t>,</w:t>
            </w:r>
            <w:r w:rsidRPr="004A1F8C">
              <w:rPr>
                <w:rFonts w:cs="Times New Roman" w:hAnsi="Times New Roman" w:ascii="Times New Roman"/>
              </w:rPr>
              <w:t xml:space="preserve"> ZAGREB</w:t>
            </w:r>
          </w:p>
          <w:p w:rsidRDefault="008464B1" w:rsidP="000D645F" w:rsidR="008464B1" w:rsidRPr="004A1F8C">
            <w:pPr>
              <w:rPr>
                <w:rFonts w:cs="Times New Roman" w:hAnsi="Times New Roman" w:ascii="Times New Roman"/>
                <w:b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HR4923400091100221459</w:t>
            </w:r>
          </w:p>
        </w:tc>
        <w:tc>
          <w:tcPr>
            <w:tcW w:type="dxa" w:w="1701"/>
          </w:tcPr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34.498,11</w:t>
            </w:r>
          </w:p>
        </w:tc>
        <w:tc>
          <w:tcPr>
            <w:tcW w:type="dxa" w:w="1701"/>
          </w:tcPr>
          <w:p w:rsidRDefault="008464B1" w:rsidP="003C695D" w:rsidR="008464B1" w:rsidRPr="003C695D">
            <w:pPr>
              <w:jc w:val="right"/>
              <w:rPr>
                <w:rFonts w:cs="Times New Roman" w:hAnsi="Times New Roman" w:ascii="Times New Roman"/>
              </w:rPr>
            </w:pPr>
            <w:r w:rsidRPr="003C695D">
              <w:rPr>
                <w:rFonts w:cs="Times New Roman" w:hAnsi="Times New Roman" w:ascii="Times New Roman"/>
              </w:rPr>
              <w:t>537,00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ZAJEDNIČKI ODVJETNIČKI URED</w:t>
            </w:r>
          </w:p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PRANCY &amp;NOVAK</w:t>
            </w:r>
          </w:p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A.Štampara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43, SLAVONSKI BROD</w:t>
            </w:r>
          </w:p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IBAN: </w:t>
            </w:r>
            <w:r w:rsidRPr="004A1F8C">
              <w:rPr>
                <w:rFonts w:cs="Times New Roman" w:hAnsi="Times New Roman" w:ascii="Times New Roman"/>
              </w:rPr>
              <w:t>HR 1423400091140048931</w:t>
            </w:r>
          </w:p>
        </w:tc>
        <w:tc>
          <w:tcPr>
            <w:tcW w:type="dxa" w:w="1701"/>
          </w:tcPr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1.204.100,73</w:t>
            </w: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18.743,03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</w:p>
        </w:tc>
        <w:tc>
          <w:tcPr>
            <w:tcW w:type="dxa" w:w="5528"/>
          </w:tcPr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AFRISO-EURO-INDEX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GmbH</w:t>
            </w:r>
            <w:proofErr w:type="spellEnd"/>
            <w:r w:rsidRPr="004A1F8C">
              <w:rPr>
                <w:rFonts w:cs="Times New Roman" w:hAnsi="Times New Roman" w:ascii="Times New Roman"/>
              </w:rPr>
              <w:t>,</w:t>
            </w:r>
          </w:p>
          <w:p w:rsidRDefault="008464B1" w:rsidP="00673B46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Reichshofstrasse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7 a</w:t>
            </w:r>
            <w:r>
              <w:rPr>
                <w:rFonts w:cs="Times New Roman" w:hAnsi="Times New Roman" w:ascii="Times New Roman"/>
              </w:rPr>
              <w:t>,</w:t>
            </w:r>
            <w:r w:rsidRPr="004A1F8C">
              <w:rPr>
                <w:rFonts w:cs="Times New Roman" w:hAnsi="Times New Roman" w:ascii="Times New Roman"/>
              </w:rPr>
              <w:t xml:space="preserve"> A-6890 </w:t>
            </w:r>
            <w:proofErr w:type="spellStart"/>
            <w:r w:rsidRPr="004A1F8C">
              <w:rPr>
                <w:rFonts w:cs="Times New Roman" w:hAnsi="Times New Roman" w:ascii="Times New Roman"/>
              </w:rPr>
              <w:t>Lustenau</w:t>
            </w:r>
            <w:proofErr w:type="spellEnd"/>
            <w:r w:rsidRPr="004A1F8C">
              <w:rPr>
                <w:rFonts w:cs="Times New Roman" w:hAnsi="Times New Roman" w:ascii="Times New Roman"/>
              </w:rPr>
              <w:t>,</w:t>
            </w:r>
          </w:p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Zastupano po Odvjetničko društvo ANIĆ I PARTNERI, Gajeva 53, Zagreb</w:t>
            </w:r>
            <w:r>
              <w:rPr>
                <w:rFonts w:cs="Times New Roman" w:hAnsi="Times New Roman" w:ascii="Times New Roman"/>
              </w:rPr>
              <w:t>,</w:t>
            </w:r>
          </w:p>
          <w:p w:rsidRDefault="008464B1" w:rsidP="002F28E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 AT 84 2060 2001 0002 1724</w:t>
            </w:r>
          </w:p>
          <w:p w:rsidRDefault="008464B1" w:rsidP="009565D0" w:rsidR="008464B1" w:rsidRPr="00673B46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BIC: DOSPAT2D</w:t>
            </w:r>
            <w:r>
              <w:rPr>
                <w:rFonts w:cs="Times New Roman" w:hAnsi="Times New Roman" w:ascii="Times New Roman"/>
              </w:rPr>
              <w:t>,</w:t>
            </w:r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Dornbirner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Sparkasse</w:t>
            </w:r>
            <w:proofErr w:type="spellEnd"/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235.509,83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3.665,95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C67EB4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8</w:t>
            </w:r>
          </w:p>
        </w:tc>
        <w:tc>
          <w:tcPr>
            <w:tcW w:type="dxa" w:w="5528"/>
          </w:tcPr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BRANKA ŠTAJDUHAR, </w:t>
            </w:r>
            <w:r w:rsidRPr="004A1F8C">
              <w:rPr>
                <w:rFonts w:cs="Times New Roman" w:hAnsi="Times New Roman" w:ascii="Times New Roman"/>
              </w:rPr>
              <w:t xml:space="preserve">odvjetnica,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Bosutska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32, Zagreb,</w:t>
            </w:r>
          </w:p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lastRenderedPageBreak/>
              <w:t>Ž.r.:236000-1101974442, Zagrebačka banka</w:t>
            </w:r>
          </w:p>
        </w:tc>
        <w:tc>
          <w:tcPr>
            <w:tcW w:type="dxa" w:w="1701"/>
          </w:tcPr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lastRenderedPageBreak/>
              <w:t>11.316,38</w:t>
            </w: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176,15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lastRenderedPageBreak/>
              <w:t>9</w:t>
            </w:r>
          </w:p>
        </w:tc>
        <w:tc>
          <w:tcPr>
            <w:tcW w:type="dxa" w:w="5528"/>
          </w:tcPr>
          <w:p w:rsidRDefault="008464B1" w:rsidP="00ED1A7D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STUBLIĆ IMPEX d.o.o </w:t>
            </w:r>
            <w:r w:rsidRPr="00673B46">
              <w:rPr>
                <w:rFonts w:cs="Times New Roman" w:hAnsi="Times New Roman" w:ascii="Times New Roman"/>
              </w:rPr>
              <w:t>Dugoselska 16, Sesvete</w:t>
            </w:r>
          </w:p>
        </w:tc>
        <w:tc>
          <w:tcPr>
            <w:tcW w:type="dxa" w:w="1701"/>
          </w:tcPr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3.753,06</w:t>
            </w: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58,42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HRVATSKE VODE</w:t>
            </w:r>
            <w:r w:rsidRPr="004A1F8C">
              <w:rPr>
                <w:rFonts w:cs="Times New Roman" w:hAnsi="Times New Roman" w:ascii="Times New Roman"/>
              </w:rPr>
              <w:t xml:space="preserve"> Varaždin, Međimurska 26 b</w:t>
            </w:r>
          </w:p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Ž.r.: 1001005-1731250009, HNB</w:t>
            </w:r>
          </w:p>
        </w:tc>
        <w:tc>
          <w:tcPr>
            <w:tcW w:type="dxa" w:w="1701"/>
          </w:tcPr>
          <w:p w:rsidRDefault="008464B1" w:rsidP="000C413D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 693,62</w:t>
            </w: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10,80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DUBROVNIK</w:t>
            </w:r>
            <w:r w:rsidRPr="004A1F8C">
              <w:rPr>
                <w:rFonts w:cs="Times New Roman" w:hAnsi="Times New Roman" w:ascii="Times New Roman"/>
              </w:rPr>
              <w:t>, Pred Dvorom 1, Dubrovnik</w:t>
            </w:r>
          </w:p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 HR3423400091809800009</w:t>
            </w:r>
          </w:p>
        </w:tc>
        <w:tc>
          <w:tcPr>
            <w:tcW w:type="dxa" w:w="1701"/>
          </w:tcPr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8.332,15</w:t>
            </w: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129,70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2F6FE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NINOSLAV PINTARIĆ</w:t>
            </w:r>
            <w:r w:rsidRPr="004A1F8C">
              <w:rPr>
                <w:rFonts w:cs="Times New Roman" w:hAnsi="Times New Roman" w:ascii="Times New Roman"/>
              </w:rPr>
              <w:t>,</w:t>
            </w:r>
            <w:r>
              <w:rPr>
                <w:rFonts w:cs="Times New Roman" w:hAnsi="Times New Roman" w:ascii="Times New Roman"/>
              </w:rPr>
              <w:t>odvjetnik,</w:t>
            </w:r>
            <w:r w:rsidRPr="004A1F8C">
              <w:rPr>
                <w:rFonts w:cs="Times New Roman" w:hAnsi="Times New Roman" w:ascii="Times New Roman"/>
              </w:rPr>
              <w:t xml:space="preserve"> 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Jukićeva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r>
              <w:rPr>
                <w:rFonts w:cs="Times New Roman" w:hAnsi="Times New Roman" w:ascii="Times New Roman"/>
              </w:rPr>
              <w:t>36</w:t>
            </w:r>
            <w:r w:rsidRPr="004A1F8C">
              <w:rPr>
                <w:rFonts w:cs="Times New Roman" w:hAnsi="Times New Roman" w:ascii="Times New Roman"/>
              </w:rPr>
              <w:t>,</w:t>
            </w:r>
          </w:p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Zastupan po odvjetnici Renati Turčić, 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Jukićeva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36</w:t>
            </w:r>
          </w:p>
          <w:p w:rsidRDefault="008464B1" w:rsidP="00673B4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:HR2523600001100789482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7.416,94</w:t>
            </w:r>
          </w:p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115,45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0E0C3D" w:rsidR="008464B1" w:rsidRPr="00673B46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SLATINSKA BANKA d.d</w:t>
            </w:r>
            <w:r>
              <w:rPr>
                <w:rFonts w:cs="Times New Roman" w:hAnsi="Times New Roman" w:ascii="Times New Roman"/>
                <w:b/>
              </w:rPr>
              <w:t>.</w:t>
            </w:r>
            <w:r w:rsidRPr="004A1F8C">
              <w:rPr>
                <w:rFonts w:cs="Times New Roman" w:hAnsi="Times New Roman" w:ascii="Times New Roman"/>
                <w:b/>
              </w:rPr>
              <w:t>,</w:t>
            </w:r>
            <w:r w:rsidRPr="004A1F8C">
              <w:rPr>
                <w:rFonts w:cs="Times New Roman" w:hAnsi="Times New Roman" w:ascii="Times New Roman"/>
              </w:rPr>
              <w:t xml:space="preserve"> V. Nazora 2, SLATINA</w:t>
            </w:r>
          </w:p>
          <w:p w:rsidRDefault="008464B1" w:rsidP="000E0C3D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 2412009-1039990928</w:t>
            </w:r>
          </w:p>
          <w:p w:rsidRDefault="008464B1" w:rsidP="000E0C3D" w:rsidR="008464B1" w:rsidRPr="004A1F8C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D07597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20.348.829,97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1701"/>
          </w:tcPr>
          <w:p w:rsidRDefault="008464B1" w:rsidP="00673B46" w:rsidR="008464B1" w:rsidRPr="00673B46">
            <w:pPr>
              <w:jc w:val="right"/>
              <w:rPr>
                <w:rFonts w:cs="Times New Roman" w:hAnsi="Times New Roman" w:ascii="Times New Roman"/>
              </w:rPr>
            </w:pPr>
            <w:r w:rsidRPr="00673B46">
              <w:rPr>
                <w:rFonts w:cs="Times New Roman" w:hAnsi="Times New Roman" w:ascii="Times New Roman"/>
              </w:rPr>
              <w:t>287.640,27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rPr>
          <w:trHeight w:val="708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ZAŠTITA-ZAGREB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>,</w:t>
            </w:r>
            <w:r w:rsidRPr="004A1F8C">
              <w:rPr>
                <w:rFonts w:cs="Times New Roman" w:hAnsi="Times New Roman" w:ascii="Times New Roman"/>
              </w:rPr>
              <w:t xml:space="preserve"> Zagreb, Savska cesta 163 b, p.p. 919</w:t>
            </w:r>
          </w:p>
          <w:p w:rsidRDefault="008464B1" w:rsidP="00C2618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Ž.r.: 2360000-1101429389 Zagrebačka banka</w:t>
            </w:r>
          </w:p>
        </w:tc>
        <w:tc>
          <w:tcPr>
            <w:tcW w:type="dxa" w:w="1701"/>
          </w:tcPr>
          <w:p w:rsidRDefault="008464B1" w:rsidP="00906A48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90.971,21 </w:t>
            </w:r>
          </w:p>
        </w:tc>
        <w:tc>
          <w:tcPr>
            <w:tcW w:type="dxa" w:w="1701"/>
          </w:tcPr>
          <w:p w:rsidRDefault="008464B1" w:rsidP="00984825" w:rsidR="008464B1" w:rsidRPr="00984825">
            <w:pPr>
              <w:jc w:val="right"/>
              <w:rPr>
                <w:rFonts w:cs="Times New Roman" w:hAnsi="Times New Roman" w:ascii="Times New Roman"/>
              </w:rPr>
            </w:pPr>
            <w:r w:rsidRPr="00984825">
              <w:rPr>
                <w:rFonts w:cs="Times New Roman" w:hAnsi="Times New Roman" w:ascii="Times New Roman"/>
              </w:rPr>
              <w:t>1.416,06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2F6FE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VODOVOD-OSIJEK d.o.o</w:t>
            </w:r>
            <w:r w:rsidRPr="004A1F8C">
              <w:rPr>
                <w:rFonts w:cs="Times New Roman" w:hAnsi="Times New Roman" w:ascii="Times New Roman"/>
              </w:rPr>
              <w:t xml:space="preserve"> Osijek, Poljski put 1</w:t>
            </w:r>
          </w:p>
          <w:p w:rsidRDefault="008464B1" w:rsidP="002F6FE1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 HR 9223600001102042292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5.684,00</w:t>
            </w:r>
          </w:p>
        </w:tc>
        <w:tc>
          <w:tcPr>
            <w:tcW w:type="dxa" w:w="1701"/>
          </w:tcPr>
          <w:p w:rsidRDefault="008464B1" w:rsidP="00984825" w:rsidR="008464B1" w:rsidRPr="00984825">
            <w:pPr>
              <w:jc w:val="right"/>
              <w:rPr>
                <w:rFonts w:cs="Times New Roman" w:hAnsi="Times New Roman" w:ascii="Times New Roman"/>
              </w:rPr>
            </w:pPr>
            <w:r w:rsidRPr="00984825">
              <w:rPr>
                <w:rFonts w:cs="Times New Roman" w:hAnsi="Times New Roman" w:ascii="Times New Roman"/>
              </w:rPr>
              <w:t>88,48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984825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CROATIA OSIGURANJE</w:t>
            </w:r>
            <w:r>
              <w:rPr>
                <w:rFonts w:cs="Times New Roman" w:hAnsi="Times New Roman" w:ascii="Times New Roman"/>
                <w:b/>
              </w:rPr>
              <w:t xml:space="preserve">, </w:t>
            </w:r>
            <w:r w:rsidRPr="004A1F8C">
              <w:rPr>
                <w:rFonts w:cs="Times New Roman" w:hAnsi="Times New Roman" w:ascii="Times New Roman"/>
              </w:rPr>
              <w:t xml:space="preserve">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Miramarska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22</w:t>
            </w:r>
          </w:p>
          <w:p w:rsidRDefault="008464B1" w:rsidP="002F6FE1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>: 2340009-1410555448, PBZ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6.367,25    </w:t>
            </w:r>
          </w:p>
        </w:tc>
        <w:tc>
          <w:tcPr>
            <w:tcW w:type="dxa" w:w="1701"/>
          </w:tcPr>
          <w:p w:rsidRDefault="008464B1" w:rsidP="00984825" w:rsidR="008464B1" w:rsidRPr="00984825">
            <w:pPr>
              <w:jc w:val="right"/>
              <w:rPr>
                <w:rFonts w:cs="Times New Roman" w:hAnsi="Times New Roman" w:ascii="Times New Roman"/>
              </w:rPr>
            </w:pPr>
            <w:r w:rsidRPr="00984825">
              <w:rPr>
                <w:rFonts w:cs="Times New Roman" w:hAnsi="Times New Roman" w:ascii="Times New Roman"/>
              </w:rPr>
              <w:t>99,11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7</w:t>
            </w:r>
          </w:p>
        </w:tc>
        <w:tc>
          <w:tcPr>
            <w:tcW w:type="dxa" w:w="5528"/>
          </w:tcPr>
          <w:p w:rsidRDefault="008464B1" w:rsidP="002F6FE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HEP Operator distribucijskog sustava</w:t>
            </w:r>
            <w:r w:rsidRPr="004A1F8C">
              <w:rPr>
                <w:rFonts w:cs="Times New Roman" w:hAnsi="Times New Roman" w:ascii="Times New Roman"/>
              </w:rPr>
              <w:t>, SLAVONSKI BROD, Petra Krešimira IV br.11</w:t>
            </w:r>
          </w:p>
          <w:p w:rsidRDefault="008464B1" w:rsidP="002F6FE1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:2360000-1400165015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1.470,30    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984825" w:rsidR="008464B1" w:rsidRPr="00984825">
            <w:pPr>
              <w:jc w:val="right"/>
              <w:rPr>
                <w:rFonts w:cs="Times New Roman" w:hAnsi="Times New Roman" w:ascii="Times New Roman"/>
              </w:rPr>
            </w:pPr>
            <w:r w:rsidRPr="00984825">
              <w:rPr>
                <w:rFonts w:cs="Times New Roman" w:hAnsi="Times New Roman" w:ascii="Times New Roman"/>
              </w:rPr>
              <w:t>22,89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18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ERSTE</w:t>
            </w:r>
          </w:p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&amp;STEIERMARKISCHE BANK d.d</w:t>
            </w:r>
            <w:r>
              <w:rPr>
                <w:rFonts w:cs="Times New Roman" w:hAnsi="Times New Roman" w:ascii="Times New Roman"/>
                <w:b/>
              </w:rPr>
              <w:t>.,</w:t>
            </w:r>
          </w:p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Jadranski trg 3, Rijeka</w:t>
            </w:r>
          </w:p>
          <w:p w:rsidRDefault="008464B1" w:rsidP="004825CD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>: 2402006-1031262160</w:t>
            </w:r>
          </w:p>
        </w:tc>
        <w:tc>
          <w:tcPr>
            <w:tcW w:type="dxa" w:w="1701"/>
          </w:tcPr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1.537.855,20</w:t>
            </w:r>
          </w:p>
        </w:tc>
        <w:tc>
          <w:tcPr>
            <w:tcW w:type="dxa" w:w="1701"/>
          </w:tcPr>
          <w:p w:rsidRDefault="008464B1" w:rsidP="00984825" w:rsidR="008464B1" w:rsidRPr="00984825">
            <w:pPr>
              <w:jc w:val="right"/>
              <w:rPr>
                <w:rFonts w:cs="Times New Roman" w:hAnsi="Times New Roman" w:ascii="Times New Roman"/>
              </w:rPr>
            </w:pPr>
            <w:r w:rsidRPr="00984825">
              <w:rPr>
                <w:rFonts w:cs="Times New Roman" w:hAnsi="Times New Roman" w:ascii="Times New Roman"/>
              </w:rPr>
              <w:t>23.938,25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19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FOND ZA ZAŠTITU OKOLIŠA I ENERGETSKU UČINKOVITOST</w:t>
            </w:r>
            <w:r w:rsidRPr="004A1F8C">
              <w:rPr>
                <w:rFonts w:cs="Times New Roman" w:hAnsi="Times New Roman" w:ascii="Times New Roman"/>
              </w:rPr>
              <w:t>, Zagreb, Ksaver 208</w:t>
            </w:r>
          </w:p>
          <w:p w:rsidRDefault="008464B1" w:rsidP="00984825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 xml:space="preserve"> :HR2390001-1100314066 HNB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163.542,04</w:t>
            </w:r>
          </w:p>
        </w:tc>
        <w:tc>
          <w:tcPr>
            <w:tcW w:type="dxa" w:w="1701"/>
          </w:tcPr>
          <w:p w:rsidRDefault="008464B1" w:rsidP="00984825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2.545,70</w:t>
            </w:r>
          </w:p>
        </w:tc>
      </w:tr>
      <w:tr w:rsidTr="00812823" w:rsidR="008464B1" w:rsidRPr="004A1F8C">
        <w:trPr>
          <w:trHeight w:val="1308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FUJITSU GENERAL (</w:t>
            </w:r>
            <w:r w:rsidRPr="004A1F8C">
              <w:rPr>
                <w:rFonts w:cs="Times New Roman" w:hAnsi="Times New Roman" w:ascii="Times New Roman"/>
              </w:rPr>
              <w:t xml:space="preserve">Euro) </w:t>
            </w:r>
            <w:proofErr w:type="spellStart"/>
            <w:r w:rsidRPr="004A1F8C">
              <w:rPr>
                <w:rFonts w:cs="Times New Roman" w:hAnsi="Times New Roman" w:ascii="Times New Roman"/>
              </w:rPr>
              <w:t>GmBH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Njemačka,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Werftstrasse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20, D- 40549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Dusseldorf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Njemačka,  zastupan po odvjetniku Petra Jurčić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Vujičić</w:t>
            </w:r>
            <w:proofErr w:type="spellEnd"/>
            <w:r w:rsidRPr="004A1F8C">
              <w:rPr>
                <w:rFonts w:cs="Times New Roman" w:hAnsi="Times New Roman" w:ascii="Times New Roman"/>
              </w:rPr>
              <w:t>,</w:t>
            </w:r>
            <w:proofErr w:type="spellStart"/>
            <w:r w:rsidRPr="004A1F8C">
              <w:rPr>
                <w:rFonts w:cs="Times New Roman" w:hAnsi="Times New Roman" w:ascii="Times New Roman"/>
              </w:rPr>
              <w:t>Babonićeva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5, Zagreb</w:t>
            </w:r>
          </w:p>
          <w:p w:rsidRDefault="008464B1" w:rsidP="003B6CE0" w:rsidR="008464B1" w:rsidRPr="003B6CE0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 : DE53300400000589047000, BIC:COBADEFFXXX</w:t>
            </w:r>
          </w:p>
        </w:tc>
        <w:tc>
          <w:tcPr>
            <w:tcW w:type="dxa" w:w="1701"/>
          </w:tcPr>
          <w:p w:rsidRDefault="008464B1" w:rsidP="006727D4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1.495.101,46         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3B6CE0" w:rsidR="008464B1" w:rsidRPr="004A1F8C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3B6CE0" w:rsidR="008464B1" w:rsidRPr="003B6CE0">
            <w:pPr>
              <w:jc w:val="right"/>
              <w:rPr>
                <w:rFonts w:cs="Times New Roman" w:hAnsi="Times New Roman" w:ascii="Times New Roman"/>
              </w:rPr>
            </w:pPr>
            <w:r w:rsidRPr="003B6CE0">
              <w:rPr>
                <w:rFonts w:cs="Times New Roman" w:hAnsi="Times New Roman" w:ascii="Times New Roman"/>
              </w:rPr>
              <w:t>23.272,75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ZAGREBAČKI HOLDING </w:t>
            </w:r>
            <w:r w:rsidRPr="004A1F8C">
              <w:rPr>
                <w:rFonts w:cs="Times New Roman" w:hAnsi="Times New Roman" w:ascii="Times New Roman"/>
              </w:rPr>
              <w:t>Savska cesta 1,Zagreb</w:t>
            </w:r>
          </w:p>
          <w:p w:rsidRDefault="008464B1" w:rsidP="005022A4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:2360000-1300000007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5.128,57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3B6CE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79,83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HEP Operator distribucijskog sustava</w:t>
            </w:r>
            <w:r w:rsidRPr="004A1F8C">
              <w:rPr>
                <w:rFonts w:cs="Times New Roman" w:hAnsi="Times New Roman" w:ascii="Times New Roman"/>
              </w:rPr>
              <w:t>, ELEKTRA ZADAR, Kralja Dmitra Zvonimira 8,</w:t>
            </w:r>
          </w:p>
          <w:p w:rsidRDefault="008464B1" w:rsidP="00261017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:2484008-140001634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1.864,50</w:t>
            </w:r>
          </w:p>
        </w:tc>
        <w:tc>
          <w:tcPr>
            <w:tcW w:type="dxa" w:w="1701"/>
          </w:tcPr>
          <w:p w:rsidRDefault="008464B1" w:rsidP="003B6CE0" w:rsidR="008464B1" w:rsidRPr="003B6CE0">
            <w:pPr>
              <w:jc w:val="right"/>
              <w:rPr>
                <w:rFonts w:cs="Times New Roman" w:hAnsi="Times New Roman" w:ascii="Times New Roman"/>
              </w:rPr>
            </w:pPr>
            <w:r w:rsidRPr="003B6CE0">
              <w:rPr>
                <w:rFonts w:cs="Times New Roman" w:hAnsi="Times New Roman" w:ascii="Times New Roman"/>
              </w:rPr>
              <w:t>29,02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HRVATSKE VODE ,</w:t>
            </w:r>
            <w:r w:rsidRPr="004A1F8C">
              <w:rPr>
                <w:rFonts w:cs="Times New Roman" w:hAnsi="Times New Roman" w:ascii="Times New Roman"/>
              </w:rPr>
              <w:t>Osijek, Splavarska 2a</w:t>
            </w:r>
          </w:p>
          <w:p w:rsidRDefault="008464B1" w:rsidP="008B3B82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 FR5523600001501201741</w:t>
            </w:r>
          </w:p>
        </w:tc>
        <w:tc>
          <w:tcPr>
            <w:tcW w:type="dxa" w:w="1701"/>
          </w:tcPr>
          <w:p w:rsidRDefault="008464B1" w:rsidP="0026612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4.221,36</w:t>
            </w:r>
          </w:p>
        </w:tc>
        <w:tc>
          <w:tcPr>
            <w:tcW w:type="dxa" w:w="1701"/>
          </w:tcPr>
          <w:p w:rsidRDefault="008464B1" w:rsidP="003B6CE0" w:rsidR="008464B1" w:rsidRPr="003B6CE0">
            <w:pPr>
              <w:jc w:val="right"/>
              <w:rPr>
                <w:rFonts w:cs="Times New Roman" w:hAnsi="Times New Roman" w:ascii="Times New Roman"/>
              </w:rPr>
            </w:pPr>
            <w:r w:rsidRPr="003B6CE0">
              <w:rPr>
                <w:rFonts w:cs="Times New Roman" w:hAnsi="Times New Roman" w:ascii="Times New Roman"/>
              </w:rPr>
              <w:t>65,71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ERSTE GROUP BANK AG,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Graben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21, A-1010 Beč</w:t>
            </w:r>
          </w:p>
          <w:p w:rsidRDefault="008464B1" w:rsidP="001756BF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:2402006-1900000442, zastupan po OD BUTERIN&amp;POSAVEC, Zagreb 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Draškovićeva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82</w:t>
            </w:r>
          </w:p>
        </w:tc>
        <w:tc>
          <w:tcPr>
            <w:tcW w:type="dxa" w:w="1701"/>
          </w:tcPr>
          <w:p w:rsidRDefault="008464B1" w:rsidP="008464B1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40.170.350,75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1701"/>
          </w:tcPr>
          <w:p w:rsidRDefault="008464B1" w:rsidP="003B6CE0" w:rsidR="008464B1" w:rsidRPr="003B6CE0">
            <w:pPr>
              <w:jc w:val="right"/>
              <w:rPr>
                <w:rFonts w:cs="Times New Roman" w:hAnsi="Times New Roman" w:ascii="Times New Roman"/>
              </w:rPr>
            </w:pPr>
            <w:r w:rsidRPr="003B6CE0">
              <w:rPr>
                <w:rFonts w:cs="Times New Roman" w:hAnsi="Times New Roman" w:ascii="Times New Roman"/>
              </w:rPr>
              <w:t>625.291,68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4B52FD" w:rsidR="008464B1" w:rsidRPr="003B6CE0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ČISTOĆA d.o.o</w:t>
            </w:r>
            <w:r>
              <w:rPr>
                <w:rFonts w:cs="Times New Roman" w:hAnsi="Times New Roman" w:ascii="Times New Roman"/>
                <w:b/>
              </w:rPr>
              <w:t>.,</w:t>
            </w:r>
            <w:r w:rsidRPr="004A1F8C">
              <w:rPr>
                <w:rFonts w:cs="Times New Roman" w:hAnsi="Times New Roman" w:ascii="Times New Roman"/>
                <w:b/>
              </w:rPr>
              <w:t xml:space="preserve"> </w:t>
            </w:r>
            <w:r w:rsidRPr="003B6CE0">
              <w:rPr>
                <w:rFonts w:cs="Times New Roman" w:hAnsi="Times New Roman" w:ascii="Times New Roman"/>
              </w:rPr>
              <w:t>Rijeka</w:t>
            </w:r>
            <w:r w:rsidRPr="004A1F8C">
              <w:rPr>
                <w:rFonts w:cs="Times New Roman" w:hAnsi="Times New Roman" w:ascii="Times New Roman"/>
                <w:b/>
              </w:rPr>
              <w:t>,</w:t>
            </w:r>
            <w:r w:rsidRPr="004A1F8C">
              <w:rPr>
                <w:rFonts w:cs="Times New Roman" w:hAnsi="Times New Roman" w:ascii="Times New Roman"/>
              </w:rPr>
              <w:t xml:space="preserve"> Dolac 14,</w:t>
            </w:r>
          </w:p>
          <w:p w:rsidRDefault="008464B1" w:rsidP="00A2452E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:2402006-1100387975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9.739,77</w:t>
            </w:r>
          </w:p>
        </w:tc>
        <w:tc>
          <w:tcPr>
            <w:tcW w:type="dxa" w:w="1701"/>
          </w:tcPr>
          <w:p w:rsidRDefault="008464B1" w:rsidP="003B6CE0" w:rsidR="008464B1" w:rsidRPr="003B6CE0">
            <w:pPr>
              <w:jc w:val="right"/>
              <w:rPr>
                <w:rFonts w:cs="Times New Roman" w:hAnsi="Times New Roman" w:ascii="Times New Roman"/>
              </w:rPr>
            </w:pPr>
            <w:r w:rsidRPr="003B6CE0">
              <w:rPr>
                <w:rFonts w:cs="Times New Roman" w:hAnsi="Times New Roman" w:ascii="Times New Roman"/>
              </w:rPr>
              <w:t>151,61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2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ARMACELL Europa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GmbH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 xml:space="preserve">, </w:t>
            </w:r>
            <w:r w:rsidRPr="004A1F8C">
              <w:rPr>
                <w:rFonts w:cs="Times New Roman" w:hAnsi="Times New Roman" w:ascii="Times New Roman"/>
              </w:rPr>
              <w:t xml:space="preserve">Robert-Bosch-str.10, 48153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Munster</w:t>
            </w:r>
            <w:proofErr w:type="spellEnd"/>
            <w:r w:rsidRPr="004A1F8C">
              <w:rPr>
                <w:rFonts w:cs="Times New Roman" w:hAnsi="Times New Roman" w:ascii="Times New Roman"/>
              </w:rPr>
              <w:t>, Njemačka,</w:t>
            </w:r>
          </w:p>
          <w:p w:rsidRDefault="008464B1" w:rsidP="00D33BA9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Račun kod UBS AG, 5001 </w:t>
            </w:r>
            <w:proofErr w:type="spellStart"/>
            <w:r w:rsidRPr="004A1F8C">
              <w:rPr>
                <w:rFonts w:cs="Times New Roman" w:hAnsi="Times New Roman" w:ascii="Times New Roman"/>
              </w:rPr>
              <w:t>Aarau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Švicrska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Br. 34300062M-231, IBAN CH29 0023 1231 3430 0062 M, SWIFT </w:t>
            </w:r>
            <w:proofErr w:type="spellStart"/>
            <w:r w:rsidRPr="004A1F8C">
              <w:rPr>
                <w:rFonts w:cs="Times New Roman" w:hAnsi="Times New Roman" w:ascii="Times New Roman"/>
              </w:rPr>
              <w:t>code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UBSWCHZH80A, VAT broj: DE 165494288</w:t>
            </w:r>
          </w:p>
          <w:p w:rsidRDefault="008464B1" w:rsidP="00D33BA9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Zastupani po OD PALIĆ i ŠURJAK, Crvenog križa 33, Zagreb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662.150,00  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3B6CE0" w:rsidR="008464B1" w:rsidRPr="003B6CE0">
            <w:pPr>
              <w:jc w:val="right"/>
              <w:rPr>
                <w:rFonts w:cs="Times New Roman" w:hAnsi="Times New Roman" w:ascii="Times New Roman"/>
              </w:rPr>
            </w:pPr>
            <w:r w:rsidRPr="003B6CE0">
              <w:rPr>
                <w:rFonts w:cs="Times New Roman" w:hAnsi="Times New Roman" w:ascii="Times New Roman"/>
              </w:rPr>
              <w:t>10.307,03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lastRenderedPageBreak/>
              <w:t>2</w:t>
            </w:r>
            <w:r>
              <w:rPr>
                <w:rFonts w:cs="Times New Roman" w:hAnsi="Times New Roman" w:ascii="Times New Roman"/>
                <w:b/>
              </w:rPr>
              <w:t>7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HRVATSKE ŠUME d.o.o, </w:t>
            </w:r>
            <w:r w:rsidRPr="004A1F8C">
              <w:rPr>
                <w:rFonts w:cs="Times New Roman" w:hAnsi="Times New Roman" w:ascii="Times New Roman"/>
              </w:rPr>
              <w:t xml:space="preserve">Zagreb, Ljudevita Farkaša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Vukotinovića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2, zastupano po Zoranu Tomiću,</w:t>
            </w:r>
            <w:r>
              <w:rPr>
                <w:rFonts w:cs="Times New Roman" w:hAnsi="Times New Roman" w:ascii="Times New Roman"/>
              </w:rPr>
              <w:t xml:space="preserve"> </w:t>
            </w:r>
            <w:r w:rsidRPr="004A1F8C">
              <w:rPr>
                <w:rFonts w:cs="Times New Roman" w:hAnsi="Times New Roman" w:ascii="Times New Roman"/>
              </w:rPr>
              <w:t>odvjetniku iz Zagreba, Zelinska 2/1</w:t>
            </w:r>
          </w:p>
          <w:p w:rsidRDefault="008464B1" w:rsidP="000A1D4B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:1001005-1700055099 HNB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263.283,23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3B6CE0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4.098,27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28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KOTLAT &amp; VIDOV OD, </w:t>
            </w:r>
            <w:r w:rsidRPr="004A1F8C">
              <w:rPr>
                <w:rFonts w:cs="Times New Roman" w:hAnsi="Times New Roman" w:ascii="Times New Roman"/>
              </w:rPr>
              <w:t xml:space="preserve">Ulica Zrinsko </w:t>
            </w:r>
            <w:proofErr w:type="spellStart"/>
            <w:r w:rsidRPr="004A1F8C">
              <w:rPr>
                <w:rFonts w:cs="Times New Roman" w:hAnsi="Times New Roman" w:ascii="Times New Roman"/>
              </w:rPr>
              <w:t>Frankopanska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38, Zagreb</w:t>
            </w:r>
          </w:p>
          <w:p w:rsidRDefault="008464B1" w:rsidP="005B0DF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:HR2925000091101233845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3.275,78   </w:t>
            </w: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50,99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29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JADRANSKO OSIGURANJE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Zagreb, Listopadska 2, </w:t>
            </w:r>
          </w:p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 po odvjetnicima iz OD GRGIĆ &amp; PARTNERI iz Zagreba, Ulica grada Vukovara 282</w:t>
            </w:r>
          </w:p>
          <w:p w:rsidRDefault="008464B1" w:rsidP="005B0DF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 xml:space="preserve"> :HR5324810001400105204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53.142,00    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827,21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PRIVREDNA BANKA ZAGREB </w:t>
            </w:r>
            <w:r w:rsidRPr="004A1F8C">
              <w:rPr>
                <w:rFonts w:cs="Times New Roman" w:hAnsi="Times New Roman" w:ascii="Times New Roman"/>
              </w:rPr>
              <w:t xml:space="preserve">d.o.o, 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Račkoga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6, zastupano po OD SUIĆ&amp;ŠKUNCA, Zagreb, Domagojeva 14</w:t>
            </w:r>
            <w:r w:rsidRPr="004A1F8C">
              <w:rPr>
                <w:rFonts w:cs="Times New Roman" w:hAnsi="Times New Roman" w:ascii="Times New Roman"/>
                <w:b/>
              </w:rPr>
              <w:t>,</w:t>
            </w:r>
          </w:p>
          <w:p w:rsidRDefault="008464B1" w:rsidP="00EB7840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:HR6423400091000000013</w:t>
            </w:r>
          </w:p>
        </w:tc>
        <w:tc>
          <w:tcPr>
            <w:tcW w:type="dxa" w:w="1701"/>
          </w:tcPr>
          <w:p w:rsidRDefault="008464B1" w:rsidP="008464B1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</w:rPr>
              <w:t>4.099.832,87</w:t>
            </w: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63.818,00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HRVATSKE VODE, </w:t>
            </w:r>
            <w:r w:rsidRPr="004A1F8C">
              <w:rPr>
                <w:rFonts w:cs="Times New Roman" w:hAnsi="Times New Roman" w:ascii="Times New Roman"/>
              </w:rPr>
              <w:t>VODNOGOSPODARSKI ODJEL ZA GORNJU SAVU,Zagreb, Ulica grada Vukovara 220,</w:t>
            </w:r>
          </w:p>
          <w:p w:rsidRDefault="008464B1" w:rsidP="005B0DF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 xml:space="preserve"> :HR342360001500076919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138.554,05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2.156,73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VELDIĆ-PROMET d.o.o,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Mičevec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Grad Velika Gorica,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Špičićeva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7, zastupan po odvjetniku Tomislavu Barišiću, 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Šoštarićeva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8,</w:t>
            </w:r>
          </w:p>
          <w:p w:rsidRDefault="008464B1" w:rsidP="005B0DF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 xml:space="preserve"> :HR4524020061100059146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85.061,16</w:t>
            </w: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1.324,06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HANSGROHE SE, </w:t>
            </w:r>
            <w:r w:rsidRPr="004A1F8C">
              <w:rPr>
                <w:rFonts w:cs="Times New Roman" w:hAnsi="Times New Roman" w:ascii="Times New Roman"/>
              </w:rPr>
              <w:t xml:space="preserve">Njemačka, 77761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Schiltach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Auestrasse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5-9 , zastupano po OD </w:t>
            </w:r>
            <w:proofErr w:type="spellStart"/>
            <w:r w:rsidRPr="004A1F8C">
              <w:rPr>
                <w:rFonts w:cs="Times New Roman" w:hAnsi="Times New Roman" w:ascii="Times New Roman"/>
              </w:rPr>
              <w:t>Jagar</w:t>
            </w:r>
            <w:proofErr w:type="spellEnd"/>
            <w:r w:rsidRPr="004A1F8C">
              <w:rPr>
                <w:rFonts w:cs="Times New Roman" w:hAnsi="Times New Roman" w:ascii="Times New Roman"/>
              </w:rPr>
              <w:t>&amp;Grebenar,</w:t>
            </w:r>
            <w:proofErr w:type="spellStart"/>
            <w:r w:rsidRPr="004A1F8C">
              <w:rPr>
                <w:rFonts w:cs="Times New Roman" w:hAnsi="Times New Roman" w:ascii="Times New Roman"/>
              </w:rPr>
              <w:t>Msarykova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15, Zagreb</w:t>
            </w:r>
          </w:p>
          <w:p w:rsidRDefault="008464B1" w:rsidP="002B3682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IBAN:DE70642400710220066500, SWIFT:COBADEFF642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620.109,50   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5B0DF6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9.652,62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4B52F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GRUNDFOS CROATIA d.o.o,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Buzinski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prilaz 38, Zagreb, zastupano po Vanji Marković, odvjetnik iz Zagreba, Dr. Franje Račkog 10</w:t>
            </w:r>
          </w:p>
          <w:p w:rsidRDefault="008464B1" w:rsidP="00DA72FA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IBAN:HR9523600001102087052</w:t>
            </w:r>
          </w:p>
        </w:tc>
        <w:tc>
          <w:tcPr>
            <w:tcW w:type="dxa" w:w="1701"/>
          </w:tcPr>
          <w:p w:rsidRDefault="008464B1" w:rsidP="008B1E15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2.218.039,87</w:t>
            </w: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34.526,01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5328E9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ALLIANZ ZAGREB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 xml:space="preserve">, </w:t>
            </w:r>
            <w:r w:rsidRPr="004A1F8C">
              <w:rPr>
                <w:rFonts w:cs="Times New Roman" w:hAnsi="Times New Roman" w:ascii="Times New Roman"/>
              </w:rPr>
              <w:t xml:space="preserve">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Heinzelova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70,</w:t>
            </w:r>
          </w:p>
          <w:p w:rsidRDefault="008464B1" w:rsidP="004D38C3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zastupano po OD </w:t>
            </w:r>
            <w:proofErr w:type="spellStart"/>
            <w:r w:rsidRPr="004A1F8C">
              <w:rPr>
                <w:rFonts w:cs="Times New Roman" w:hAnsi="Times New Roman" w:ascii="Times New Roman"/>
              </w:rPr>
              <w:t>Hanžeković</w:t>
            </w:r>
            <w:proofErr w:type="spellEnd"/>
            <w:r w:rsidRPr="004A1F8C">
              <w:rPr>
                <w:rFonts w:cs="Times New Roman" w:hAnsi="Times New Roman" w:ascii="Times New Roman"/>
              </w:rPr>
              <w:t>&amp;Partneri d.o.o</w:t>
            </w:r>
          </w:p>
          <w:p w:rsidRDefault="008464B1" w:rsidP="004D38C3" w:rsidR="008464B1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Radnička cesta 220</w:t>
            </w:r>
            <w:r>
              <w:rPr>
                <w:rFonts w:cs="Times New Roman" w:hAnsi="Times New Roman" w:ascii="Times New Roman"/>
              </w:rPr>
              <w:t>,</w:t>
            </w:r>
            <w:r w:rsidRPr="004A1F8C">
              <w:rPr>
                <w:rFonts w:cs="Times New Roman" w:hAnsi="Times New Roman" w:ascii="Times New Roman"/>
              </w:rPr>
              <w:t xml:space="preserve"> Zagreb </w:t>
            </w:r>
          </w:p>
          <w:p w:rsidRDefault="008464B1" w:rsidP="005B0DF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:HR8723600001500103513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253.234,92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5B0DF6" w:rsidR="008464B1" w:rsidRPr="004A1F8C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3.941,85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I.T.V d.o.o , </w:t>
            </w:r>
            <w:r w:rsidRPr="004A1F8C">
              <w:rPr>
                <w:rFonts w:cs="Times New Roman" w:hAnsi="Times New Roman" w:ascii="Times New Roman"/>
              </w:rPr>
              <w:t xml:space="preserve">Raša, Most Raša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bb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zastupani po odvjetniku Mićo </w:t>
            </w:r>
            <w:proofErr w:type="spellStart"/>
            <w:r w:rsidRPr="004A1F8C">
              <w:rPr>
                <w:rFonts w:cs="Times New Roman" w:hAnsi="Times New Roman" w:ascii="Times New Roman"/>
              </w:rPr>
              <w:t>Ljubenko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iz OD LJUBENKO &amp;PARTNERI , Branimirova 29,</w:t>
            </w:r>
          </w:p>
          <w:p w:rsidRDefault="008464B1" w:rsidP="00857AC9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>: SWIFT CODE:ESBCHR22, IBAN:HR7224020061100387102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324.990,93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5.058,81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3</w:t>
            </w:r>
            <w:r>
              <w:rPr>
                <w:rFonts w:cs="Times New Roman" w:hAnsi="Times New Roman" w:ascii="Times New Roman"/>
                <w:b/>
              </w:rPr>
              <w:t>7</w:t>
            </w:r>
          </w:p>
        </w:tc>
        <w:tc>
          <w:tcPr>
            <w:tcW w:type="dxa" w:w="5528"/>
          </w:tcPr>
          <w:p w:rsidRDefault="008464B1" w:rsidP="003128F4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PULA-POLA</w:t>
            </w:r>
          </w:p>
          <w:p w:rsidRDefault="008464B1" w:rsidP="003128F4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</w:rPr>
              <w:t>IBAN: HR95236000018359900006</w:t>
            </w:r>
          </w:p>
        </w:tc>
        <w:tc>
          <w:tcPr>
            <w:tcW w:type="dxa" w:w="1701"/>
          </w:tcPr>
          <w:p w:rsidRDefault="008464B1" w:rsidP="008B1E15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373.904,30</w:t>
            </w:r>
          </w:p>
        </w:tc>
        <w:tc>
          <w:tcPr>
            <w:tcW w:type="dxa" w:w="1701"/>
          </w:tcPr>
          <w:p w:rsidRDefault="008464B1" w:rsidP="005B0DF6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5.820,19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38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ZAGREBAČKA BANKA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Zagreb, Trg bana Josipa Jelačića 10</w:t>
            </w:r>
          </w:p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:HR8723600001500103513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374.754,33</w:t>
            </w: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5.833,43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39</w:t>
            </w:r>
          </w:p>
        </w:tc>
        <w:tc>
          <w:tcPr>
            <w:tcW w:type="dxa" w:w="5528"/>
          </w:tcPr>
          <w:p w:rsidRDefault="008464B1" w:rsidP="004A19B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OMEGA PANELI d.o.o,</w:t>
            </w:r>
            <w:r w:rsidRPr="004A1F8C">
              <w:rPr>
                <w:rFonts w:cs="Times New Roman" w:hAnsi="Times New Roman" w:ascii="Times New Roman"/>
              </w:rPr>
              <w:t xml:space="preserve"> Zagreb, 3.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Barutanski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breg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5, zastupano po Marku Gracin&amp;Vatroslav Šego, Zagreb, Fra Andrije Kačića Miošića 12</w:t>
            </w:r>
          </w:p>
          <w:p w:rsidRDefault="008464B1" w:rsidP="004A19B6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Ž.r.2360000-1101687686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208.516,80</w:t>
            </w:r>
          </w:p>
        </w:tc>
        <w:tc>
          <w:tcPr>
            <w:tcW w:type="dxa" w:w="1701"/>
          </w:tcPr>
          <w:p w:rsidRDefault="008464B1" w:rsidP="005B0DF6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3.245,77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6E3D6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HRVATSI TELEKOM</w:t>
            </w:r>
            <w:r w:rsidRPr="004A1F8C">
              <w:rPr>
                <w:rFonts w:cs="Times New Roman" w:hAnsi="Times New Roman" w:ascii="Times New Roman"/>
              </w:rPr>
              <w:t>, Zagreb, Savska 32</w:t>
            </w:r>
          </w:p>
          <w:p w:rsidRDefault="008464B1" w:rsidP="005B0DF6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:HR2423600001101310875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311.054,42</w:t>
            </w:r>
          </w:p>
        </w:tc>
        <w:tc>
          <w:tcPr>
            <w:tcW w:type="dxa" w:w="1701"/>
          </w:tcPr>
          <w:p w:rsidRDefault="008464B1" w:rsidP="005B0DF6" w:rsidR="008464B1" w:rsidRPr="005B0DF6">
            <w:pPr>
              <w:jc w:val="right"/>
              <w:rPr>
                <w:rFonts w:cs="Times New Roman" w:hAnsi="Times New Roman" w:ascii="Times New Roman"/>
              </w:rPr>
            </w:pPr>
            <w:r w:rsidRPr="005B0DF6">
              <w:rPr>
                <w:rFonts w:cs="Times New Roman" w:hAnsi="Times New Roman" w:ascii="Times New Roman"/>
              </w:rPr>
              <w:t>4.841,87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GRAD KUTINA, </w:t>
            </w:r>
            <w:r w:rsidRPr="004A1F8C">
              <w:rPr>
                <w:rFonts w:cs="Times New Roman" w:hAnsi="Times New Roman" w:ascii="Times New Roman"/>
              </w:rPr>
              <w:t>Trg kralja Tomislava 12</w:t>
            </w:r>
          </w:p>
          <w:p w:rsidRDefault="008464B1" w:rsidP="00DC396B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:HR3323400091822000008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1.215,27</w:t>
            </w:r>
          </w:p>
        </w:tc>
        <w:tc>
          <w:tcPr>
            <w:tcW w:type="dxa" w:w="1701"/>
          </w:tcPr>
          <w:p w:rsidRDefault="008464B1" w:rsidP="005B0DF6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18,92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B0760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  <w:p w:rsidRDefault="008464B1" w:rsidP="005B0760" w:rsidR="008464B1" w:rsidRPr="004A1F8C">
            <w:pPr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lastRenderedPageBreak/>
              <w:t xml:space="preserve">ZOU NOGULICA, </w:t>
            </w:r>
            <w:r w:rsidRPr="004A1F8C">
              <w:rPr>
                <w:rFonts w:cs="Times New Roman" w:hAnsi="Times New Roman" w:ascii="Times New Roman"/>
              </w:rPr>
              <w:t>Zagreb, Ilica73</w:t>
            </w:r>
          </w:p>
          <w:p w:rsidRDefault="008464B1" w:rsidP="006E776C" w:rsidR="008464B1" w:rsidRPr="004A1F8C">
            <w:pPr>
              <w:rPr>
                <w:rFonts w:cs="Times New Roman" w:hAnsi="Times New Roman" w:ascii="Times New Roman"/>
                <w:b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lastRenderedPageBreak/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>:2360000-1100936576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lastRenderedPageBreak/>
              <w:t>13.200.00</w:t>
            </w:r>
          </w:p>
          <w:p w:rsidRDefault="008464B1" w:rsidP="00DC396B" w:rsidR="008464B1" w:rsidRPr="004A1F8C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lastRenderedPageBreak/>
              <w:t>205,47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lastRenderedPageBreak/>
              <w:t>4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SYSTEMA S.P.A, </w:t>
            </w:r>
            <w:r w:rsidRPr="004A1F8C">
              <w:rPr>
                <w:rFonts w:cs="Times New Roman" w:hAnsi="Times New Roman" w:ascii="Times New Roman"/>
              </w:rPr>
              <w:t xml:space="preserve">Italija,35010 Santa GIUSTINA IN </w:t>
            </w:r>
            <w:proofErr w:type="spellStart"/>
            <w:r w:rsidRPr="004A1F8C">
              <w:rPr>
                <w:rFonts w:cs="Times New Roman" w:hAnsi="Times New Roman" w:ascii="Times New Roman"/>
              </w:rPr>
              <w:t>Colle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(PD),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Via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San Martino, 17/23,</w:t>
            </w:r>
          </w:p>
          <w:p w:rsidRDefault="008464B1" w:rsidP="00852739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>:IT 93 A 02008 12926 000004738995, UNCRITMMOEO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99.572,04</w:t>
            </w: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t>1.549,94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2020BB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CENTROMETAL</w:t>
            </w:r>
            <w:r w:rsidRPr="004A1F8C">
              <w:rPr>
                <w:rFonts w:cs="Times New Roman" w:hAnsi="Times New Roman" w:ascii="Times New Roman"/>
              </w:rPr>
              <w:t xml:space="preserve"> d.o.o Glavna 12,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Macinec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zastupan po OD </w:t>
            </w:r>
            <w:proofErr w:type="spellStart"/>
            <w:r w:rsidRPr="004A1F8C">
              <w:rPr>
                <w:rFonts w:cs="Times New Roman" w:hAnsi="Times New Roman" w:ascii="Times New Roman"/>
              </w:rPr>
              <w:t>Porobija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i Špoljarić, Varaždin, Kolodvorska 12</w:t>
            </w:r>
          </w:p>
          <w:p w:rsidRDefault="008464B1" w:rsidP="00DC396B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:HR3324840081100178702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2.445.470,00</w:t>
            </w: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t>38.066,19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49019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47</w:t>
            </w:r>
          </w:p>
        </w:tc>
        <w:tc>
          <w:tcPr>
            <w:tcW w:type="dxa" w:w="5528"/>
          </w:tcPr>
          <w:p w:rsidRDefault="008464B1" w:rsidP="0049019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GRAD ZAGREB , </w:t>
            </w:r>
            <w:r w:rsidRPr="004A1F8C">
              <w:rPr>
                <w:rFonts w:cs="Times New Roman" w:hAnsi="Times New Roman" w:ascii="Times New Roman"/>
              </w:rPr>
              <w:t>Zagreb, Trg Stjepana Radića 1,</w:t>
            </w:r>
          </w:p>
          <w:p w:rsidRDefault="008464B1" w:rsidP="00DC396B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HR3423600001500076919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814.492,90</w:t>
            </w: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t>12.678,40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E662E8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SKIN29 d.o.o</w:t>
            </w:r>
            <w:r w:rsidRPr="004A1F8C">
              <w:rPr>
                <w:rFonts w:cs="Times New Roman" w:hAnsi="Times New Roman" w:ascii="Times New Roman"/>
              </w:rPr>
              <w:t>,</w:t>
            </w:r>
            <w:proofErr w:type="spellStart"/>
            <w:r w:rsidRPr="004A1F8C">
              <w:rPr>
                <w:rFonts w:cs="Times New Roman" w:hAnsi="Times New Roman" w:ascii="Times New Roman"/>
              </w:rPr>
              <w:t>Kopricnica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Taraščice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2, zastupano po odvjetniku Boris </w:t>
            </w:r>
            <w:proofErr w:type="spellStart"/>
            <w:r w:rsidRPr="004A1F8C">
              <w:rPr>
                <w:rFonts w:cs="Times New Roman" w:hAnsi="Times New Roman" w:ascii="Times New Roman"/>
              </w:rPr>
              <w:t>Engelbreht</w:t>
            </w:r>
            <w:proofErr w:type="spellEnd"/>
            <w:r w:rsidRPr="004A1F8C">
              <w:rPr>
                <w:rFonts w:cs="Times New Roman" w:hAnsi="Times New Roman" w:ascii="Times New Roman"/>
              </w:rPr>
              <w:t>, Ul.A.Hebranga 9 Zagreb</w:t>
            </w:r>
          </w:p>
          <w:p w:rsidRDefault="008464B1" w:rsidP="00E662E8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Ž.r. 2402006-1100088612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184.868,90</w:t>
            </w: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t>2.877,67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4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6E776C" w:rsidR="008464B1" w:rsidRPr="00DC396B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HRVATSKE VODE,Zagreb, </w:t>
            </w:r>
            <w:r w:rsidRPr="004A1F8C">
              <w:rPr>
                <w:rFonts w:cs="Times New Roman" w:hAnsi="Times New Roman" w:ascii="Times New Roman"/>
              </w:rPr>
              <w:t>Ulica grada Vukovara 220</w:t>
            </w:r>
          </w:p>
          <w:p w:rsidRDefault="008464B1" w:rsidP="00601743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>:2360000-1101425545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46.914,72</w:t>
            </w: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t>730,27</w:t>
            </w:r>
          </w:p>
        </w:tc>
      </w:tr>
      <w:tr w:rsidTr="00812823" w:rsidR="008464B1" w:rsidRPr="004A1F8C">
        <w:trPr>
          <w:trHeight w:val="64"/>
        </w:trPr>
        <w:tc>
          <w:tcPr>
            <w:tcW w:type="dxa" w:w="817"/>
          </w:tcPr>
          <w:p w:rsidRDefault="008464B1" w:rsidP="000D343D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47</w:t>
            </w:r>
          </w:p>
          <w:p w:rsidRDefault="008464B1" w:rsidP="000D343D" w:rsidR="008464B1" w:rsidRPr="004A1F8C">
            <w:pPr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SOLIN</w:t>
            </w:r>
            <w:r w:rsidRPr="004A1F8C">
              <w:rPr>
                <w:rFonts w:cs="Times New Roman" w:hAnsi="Times New Roman" w:ascii="Times New Roman"/>
              </w:rPr>
              <w:t>, Stjepana Radića 42 Solin</w:t>
            </w:r>
          </w:p>
          <w:p w:rsidRDefault="008464B1" w:rsidP="00DC396B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:HR6023300031840600007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90.068,55</w:t>
            </w:r>
          </w:p>
          <w:p w:rsidRDefault="008464B1" w:rsidP="00DC396B" w:rsidR="008464B1" w:rsidRPr="004A1F8C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t>1.402,01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48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INKER,</w:t>
            </w:r>
            <w:r w:rsidRPr="004A1F8C">
              <w:rPr>
                <w:rFonts w:cs="Times New Roman" w:hAnsi="Times New Roman" w:ascii="Times New Roman"/>
              </w:rPr>
              <w:t xml:space="preserve"> Zaprešić, Industrijska 1</w:t>
            </w:r>
          </w:p>
          <w:p w:rsidRDefault="008464B1" w:rsidP="00DC396B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HR1023600001101217425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591.874,24 </w:t>
            </w:r>
          </w:p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DC396B" w:rsidR="008464B1" w:rsidRPr="00DC396B">
            <w:pPr>
              <w:jc w:val="right"/>
              <w:rPr>
                <w:rFonts w:cs="Times New Roman" w:hAnsi="Times New Roman" w:ascii="Times New Roman"/>
              </w:rPr>
            </w:pPr>
            <w:r w:rsidRPr="00DC396B">
              <w:rPr>
                <w:rFonts w:cs="Times New Roman" w:hAnsi="Times New Roman" w:ascii="Times New Roman"/>
              </w:rPr>
              <w:t>9.213,11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49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GRAD ZADAR , </w:t>
            </w:r>
            <w:r w:rsidRPr="004A1F8C">
              <w:rPr>
                <w:rFonts w:cs="Times New Roman" w:hAnsi="Times New Roman" w:ascii="Times New Roman"/>
              </w:rPr>
              <w:t>Zadar, Narodni trg 1,</w:t>
            </w:r>
          </w:p>
          <w:p w:rsidRDefault="008464B1" w:rsidP="006E776C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>HR5924070001852000009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174.785,09</w:t>
            </w:r>
          </w:p>
        </w:tc>
        <w:tc>
          <w:tcPr>
            <w:tcW w:type="dxa" w:w="1701"/>
          </w:tcPr>
          <w:p w:rsidRDefault="008464B1" w:rsidP="00BB0B03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2.720,70</w:t>
            </w:r>
          </w:p>
        </w:tc>
      </w:tr>
      <w:tr w:rsidTr="00812823" w:rsidR="008464B1" w:rsidRPr="004A1F8C">
        <w:trPr>
          <w:trHeight w:val="489"/>
        </w:trPr>
        <w:tc>
          <w:tcPr>
            <w:tcW w:type="dxa" w:w="817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  <w:p w:rsidRDefault="008464B1" w:rsidP="006E776C" w:rsidR="008464B1" w:rsidRPr="004A1F8C">
            <w:pPr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5528"/>
          </w:tcPr>
          <w:p w:rsidRDefault="008464B1" w:rsidP="00343521" w:rsidR="008464B1" w:rsidRPr="00BB0B03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RH Ministarstvo financija, Porezna uprava, </w:t>
            </w:r>
            <w:r w:rsidRPr="004A1F8C">
              <w:rPr>
                <w:rFonts w:cs="Times New Roman" w:hAnsi="Times New Roman" w:ascii="Times New Roman"/>
              </w:rPr>
              <w:t>zastupana po Županijskom državnom odvjetništvu u Sisku</w:t>
            </w:r>
          </w:p>
        </w:tc>
        <w:tc>
          <w:tcPr>
            <w:tcW w:type="dxa" w:w="1701"/>
          </w:tcPr>
          <w:p w:rsidRDefault="008464B1" w:rsidP="008B1E15" w:rsidR="008464B1" w:rsidRPr="00BB0B03">
            <w:pPr>
              <w:jc w:val="right"/>
              <w:rPr>
                <w:rFonts w:cs="Times New Roman" w:hAnsi="Times New Roman" w:ascii="Times New Roman"/>
              </w:rPr>
            </w:pPr>
            <w:r w:rsidRPr="00BB0B03">
              <w:rPr>
                <w:rFonts w:cs="Times New Roman" w:hAnsi="Times New Roman" w:ascii="Times New Roman"/>
              </w:rPr>
              <w:t>3.327.963,91</w:t>
            </w:r>
          </w:p>
        </w:tc>
        <w:tc>
          <w:tcPr>
            <w:tcW w:type="dxa" w:w="1701"/>
          </w:tcPr>
          <w:p w:rsidRDefault="008464B1" w:rsidP="00BB0B03" w:rsidR="008464B1" w:rsidRPr="00BB0B03">
            <w:pPr>
              <w:jc w:val="right"/>
              <w:rPr>
                <w:rFonts w:cs="Times New Roman" w:hAnsi="Times New Roman" w:ascii="Times New Roman"/>
              </w:rPr>
            </w:pPr>
            <w:r w:rsidRPr="00BB0B03">
              <w:rPr>
                <w:rFonts w:cs="Times New Roman" w:hAnsi="Times New Roman" w:ascii="Times New Roman"/>
              </w:rPr>
              <w:t>52.561,39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E3534E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HRVATSKA POŠTA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Jurišićeva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13</w:t>
            </w:r>
          </w:p>
          <w:p w:rsidRDefault="008464B1" w:rsidP="00BB0B03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IBAM:</w:t>
            </w:r>
            <w:r w:rsidRPr="004A1F8C">
              <w:rPr>
                <w:rFonts w:cs="Times New Roman" w:hAnsi="Times New Roman" w:ascii="Times New Roman"/>
              </w:rPr>
              <w:t>HR1623900011100018674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89.475,53</w:t>
            </w:r>
          </w:p>
        </w:tc>
        <w:tc>
          <w:tcPr>
            <w:tcW w:type="dxa" w:w="1701"/>
          </w:tcPr>
          <w:p w:rsidRDefault="008464B1" w:rsidP="00BB0B03" w:rsidR="008464B1" w:rsidRPr="00BB0B03">
            <w:pPr>
              <w:jc w:val="right"/>
              <w:rPr>
                <w:rFonts w:cs="Times New Roman" w:hAnsi="Times New Roman" w:ascii="Times New Roman"/>
              </w:rPr>
            </w:pPr>
            <w:r w:rsidRPr="00BB0B03">
              <w:rPr>
                <w:rFonts w:cs="Times New Roman" w:hAnsi="Times New Roman" w:ascii="Times New Roman"/>
              </w:rPr>
              <w:t>1.392,78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OSIJEK</w:t>
            </w:r>
            <w:r w:rsidRPr="004A1F8C">
              <w:rPr>
                <w:rFonts w:cs="Times New Roman" w:hAnsi="Times New Roman" w:ascii="Times New Roman"/>
              </w:rPr>
              <w:t>,Osijek Franje Kuhača 9</w:t>
            </w:r>
          </w:p>
          <w:p w:rsidRDefault="008464B1" w:rsidP="00BB0B03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 HR</w:t>
            </w:r>
            <w:r w:rsidRPr="004A1F8C">
              <w:rPr>
                <w:rFonts w:cs="Times New Roman" w:hAnsi="Times New Roman" w:ascii="Times New Roman"/>
              </w:rPr>
              <w:t>5523600001501201741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 9.960,00</w:t>
            </w:r>
          </w:p>
        </w:tc>
        <w:tc>
          <w:tcPr>
            <w:tcW w:type="dxa" w:w="1701"/>
          </w:tcPr>
          <w:p w:rsidRDefault="008464B1" w:rsidP="00BB0B03" w:rsidR="008464B1" w:rsidRPr="00BB0B03">
            <w:pPr>
              <w:jc w:val="right"/>
              <w:rPr>
                <w:rFonts w:cs="Times New Roman" w:hAnsi="Times New Roman" w:ascii="Times New Roman"/>
              </w:rPr>
            </w:pPr>
            <w:r w:rsidRPr="00BB0B03">
              <w:rPr>
                <w:rFonts w:cs="Times New Roman" w:hAnsi="Times New Roman" w:ascii="Times New Roman"/>
              </w:rPr>
              <w:t>155,04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8D6A12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ZAGREB</w:t>
            </w:r>
            <w:r w:rsidRPr="004A1F8C">
              <w:rPr>
                <w:rFonts w:cs="Times New Roman" w:hAnsi="Times New Roman" w:ascii="Times New Roman"/>
              </w:rPr>
              <w:t>, Zagreb, Trg Stjepana Radića 1,</w:t>
            </w:r>
          </w:p>
          <w:p w:rsidRDefault="008464B1" w:rsidP="00BB0B03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HR1110010051713328693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9.253,10</w:t>
            </w:r>
          </w:p>
        </w:tc>
        <w:tc>
          <w:tcPr>
            <w:tcW w:type="dxa" w:w="1701"/>
          </w:tcPr>
          <w:p w:rsidRDefault="008464B1" w:rsidP="00BB0B03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144,03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ZAVOD ZA JAVNO ZDRAVSTVO DR. ANDRIJA ŠTAMPAR</w:t>
            </w:r>
            <w:r w:rsidRPr="004A1F8C">
              <w:rPr>
                <w:rFonts w:cs="Times New Roman" w:hAnsi="Times New Roman" w:ascii="Times New Roman"/>
              </w:rPr>
              <w:t>, Zagreb Mirogojska cesta 16</w:t>
            </w:r>
          </w:p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2340009-1100159915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 5.048,22</w:t>
            </w:r>
          </w:p>
        </w:tc>
        <w:tc>
          <w:tcPr>
            <w:tcW w:type="dxa" w:w="1701"/>
          </w:tcPr>
          <w:p w:rsidRDefault="008464B1" w:rsidP="00BB0B03" w:rsidR="008464B1" w:rsidRPr="00BB0B03">
            <w:pPr>
              <w:jc w:val="right"/>
              <w:rPr>
                <w:rFonts w:cs="Times New Roman" w:hAnsi="Times New Roman" w:ascii="Times New Roman"/>
              </w:rPr>
            </w:pPr>
            <w:r w:rsidRPr="00BB0B03">
              <w:rPr>
                <w:rFonts w:cs="Times New Roman" w:hAnsi="Times New Roman" w:ascii="Times New Roman"/>
              </w:rPr>
              <w:t>78,58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VODOVOD d.</w:t>
            </w:r>
            <w:r w:rsidRPr="004A1F8C">
              <w:rPr>
                <w:rFonts w:cs="Times New Roman" w:hAnsi="Times New Roman" w:ascii="Times New Roman"/>
              </w:rPr>
              <w:t>o.o Zadar, Špire Brusine 17,</w:t>
            </w:r>
          </w:p>
          <w:p w:rsidRDefault="008464B1" w:rsidP="00BB0B03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IBAN: </w:t>
            </w:r>
            <w:r w:rsidRPr="004A1F8C">
              <w:rPr>
                <w:rFonts w:cs="Times New Roman" w:hAnsi="Times New Roman" w:ascii="Times New Roman"/>
              </w:rPr>
              <w:t>HR5224020061100611241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 2.182,88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33.98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5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ELEKTRA VARAŽDIN</w:t>
            </w:r>
            <w:r w:rsidRPr="004A1F8C">
              <w:rPr>
                <w:rFonts w:cs="Times New Roman" w:hAnsi="Times New Roman" w:ascii="Times New Roman"/>
              </w:rPr>
              <w:t>,Varaždin, Kratka ulica 3</w:t>
            </w:r>
          </w:p>
          <w:p w:rsidRDefault="008464B1" w:rsidP="00F3045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HR4423400091510077686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8.343,66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129,88</w:t>
            </w:r>
          </w:p>
        </w:tc>
      </w:tr>
      <w:tr w:rsidTr="00812823" w:rsidR="008464B1" w:rsidRPr="004A1F8C">
        <w:trPr>
          <w:trHeight w:val="729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57</w:t>
            </w:r>
          </w:p>
        </w:tc>
        <w:tc>
          <w:tcPr>
            <w:tcW w:type="dxa" w:w="5528"/>
          </w:tcPr>
          <w:p w:rsidRDefault="008464B1" w:rsidP="003A573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FABRIKA BAKARNIH CEVI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A.D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 xml:space="preserve">. </w:t>
            </w:r>
            <w:r w:rsidRPr="004A1F8C">
              <w:rPr>
                <w:rFonts w:cs="Times New Roman" w:hAnsi="Times New Roman" w:ascii="Times New Roman"/>
              </w:rPr>
              <w:t xml:space="preserve">, Srbija,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Majdanpek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,Industrijska zona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bb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zastupano po OU LANČIĆ,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Tuškanova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32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5.396.863,49 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84.007,58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58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BIAL d.o.o, </w:t>
            </w:r>
            <w:r w:rsidRPr="004A1F8C">
              <w:rPr>
                <w:rFonts w:cs="Times New Roman" w:hAnsi="Times New Roman" w:ascii="Times New Roman"/>
              </w:rPr>
              <w:t xml:space="preserve">Slovenija, Celje,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Trnoveljska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cesta 2/G</w:t>
            </w:r>
          </w:p>
          <w:p w:rsidRDefault="008464B1" w:rsidP="007F4A4B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Ž.RSWIFT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:SKBASI2X,IBAN:SI56031181000437527,ID(VAT) CODE:SI73258130,zastupano po odvjetniku </w:t>
            </w:r>
            <w:proofErr w:type="spellStart"/>
            <w:r w:rsidRPr="004A1F8C">
              <w:rPr>
                <w:rFonts w:cs="Times New Roman" w:hAnsi="Times New Roman" w:ascii="Times New Roman"/>
              </w:rPr>
              <w:t>Nadiji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Benolić</w:t>
            </w:r>
            <w:proofErr w:type="spellEnd"/>
            <w:r w:rsidRPr="004A1F8C">
              <w:rPr>
                <w:rFonts w:cs="Times New Roman" w:hAnsi="Times New Roman" w:ascii="Times New Roman"/>
              </w:rPr>
              <w:t>,Umag,Trgovačka 2A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156.179,10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2.431,08</w:t>
            </w:r>
          </w:p>
        </w:tc>
      </w:tr>
      <w:tr w:rsidTr="00812823" w:rsidR="008464B1" w:rsidRPr="004A1F8C">
        <w:trPr>
          <w:trHeight w:val="428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59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V.S.T.</w:t>
            </w:r>
            <w:r w:rsidRPr="004A1F8C">
              <w:rPr>
                <w:rFonts w:cs="Times New Roman" w:hAnsi="Times New Roman" w:ascii="Times New Roman"/>
              </w:rPr>
              <w:t xml:space="preserve"> d.o.o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Svetonedeljska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89, Rakov Potok- </w:t>
            </w:r>
            <w:proofErr w:type="spellStart"/>
            <w:r w:rsidRPr="004A1F8C">
              <w:rPr>
                <w:rFonts w:cs="Times New Roman" w:hAnsi="Times New Roman" w:ascii="Times New Roman"/>
              </w:rPr>
              <w:t>Žitarka</w:t>
            </w:r>
            <w:proofErr w:type="spellEnd"/>
          </w:p>
          <w:p w:rsidRDefault="008464B1" w:rsidP="00F3045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IBAN: </w:t>
            </w:r>
            <w:r w:rsidRPr="004A1F8C">
              <w:rPr>
                <w:rFonts w:cs="Times New Roman" w:hAnsi="Times New Roman" w:ascii="Times New Roman"/>
              </w:rPr>
              <w:t>HR5125030071100007713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5.448,60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84,81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6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AQUAESTIL PLUS</w:t>
            </w:r>
            <w:r w:rsidRPr="004A1F8C">
              <w:rPr>
                <w:rFonts w:cs="Times New Roman" w:hAnsi="Times New Roman" w:ascii="Times New Roman"/>
              </w:rPr>
              <w:t xml:space="preserve"> d.o.o, Zagreb, Ulica grada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Mainza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17,</w:t>
            </w:r>
          </w:p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2484008-1101269532,</w:t>
            </w:r>
          </w:p>
          <w:p w:rsidRDefault="008464B1" w:rsidP="006E776C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zastupano po odvjetniku Julijan Skale, Karlovac, Trg Josipa Broza 4/I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3.593.082,98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55.929,93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6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CD30F5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KOMUNALAC d.o.o</w:t>
            </w:r>
            <w:r w:rsidRPr="004A1F8C">
              <w:rPr>
                <w:rFonts w:cs="Times New Roman" w:hAnsi="Times New Roman" w:ascii="Times New Roman"/>
              </w:rPr>
              <w:t>, Slavonski brod, S. Horvata 38,</w:t>
            </w:r>
          </w:p>
          <w:p w:rsidRDefault="008464B1" w:rsidP="00F3045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HR3324840081104745947 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9.992,76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155,55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6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556F4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SOCIETE GENERALE- 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d.d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,Split,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R.Boškovića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16</w:t>
            </w:r>
          </w:p>
          <w:p w:rsidRDefault="008464B1" w:rsidP="00556F4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Ž.r2330003-1000000013</w:t>
            </w:r>
          </w:p>
        </w:tc>
        <w:tc>
          <w:tcPr>
            <w:tcW w:type="dxa" w:w="1701"/>
          </w:tcPr>
          <w:p w:rsidRDefault="008464B1" w:rsidP="008464B1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</w:rPr>
              <w:t>23.843.644,47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371.150,17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lastRenderedPageBreak/>
              <w:t>6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HEP ELEKTROSLAVONIJA OSIJEK</w:t>
            </w:r>
            <w:r w:rsidRPr="004A1F8C">
              <w:rPr>
                <w:rFonts w:cs="Times New Roman" w:hAnsi="Times New Roman" w:ascii="Times New Roman"/>
              </w:rPr>
              <w:t xml:space="preserve">, Osijek, Šetalište kardinala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F.Šepera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1a</w:t>
            </w:r>
          </w:p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Ž.r2390001-1500007450 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 1.315,70</w:t>
            </w:r>
          </w:p>
        </w:tc>
        <w:tc>
          <w:tcPr>
            <w:tcW w:type="dxa" w:w="1701"/>
          </w:tcPr>
          <w:p w:rsidRDefault="008464B1" w:rsidP="00F3045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20,48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6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HEP-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Elektrodalmacija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 xml:space="preserve"> SPLIT</w:t>
            </w:r>
            <w:r w:rsidRPr="004A1F8C">
              <w:rPr>
                <w:rFonts w:cs="Times New Roman" w:hAnsi="Times New Roman" w:ascii="Times New Roman"/>
              </w:rPr>
              <w:t>,Poljička cesta 73, Split</w:t>
            </w:r>
          </w:p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23330003-1500149930</w:t>
            </w:r>
          </w:p>
        </w:tc>
        <w:tc>
          <w:tcPr>
            <w:tcW w:type="dxa" w:w="1701"/>
          </w:tcPr>
          <w:p w:rsidRDefault="008464B1" w:rsidP="00D07597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6.710,73 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104,46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6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VATROZAŠTITA d.o.o, </w:t>
            </w:r>
            <w:r w:rsidRPr="004A1F8C">
              <w:rPr>
                <w:rFonts w:cs="Times New Roman" w:hAnsi="Times New Roman" w:ascii="Times New Roman"/>
              </w:rPr>
              <w:t>Zabok, Prilaz dr. Franje Tuđmana 7b</w:t>
            </w:r>
          </w:p>
          <w:p w:rsidRDefault="008464B1" w:rsidP="00CB6F5A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Ž.r2340009-1110171311</w:t>
            </w:r>
          </w:p>
        </w:tc>
        <w:tc>
          <w:tcPr>
            <w:tcW w:type="dxa" w:w="1701"/>
          </w:tcPr>
          <w:p w:rsidRDefault="008464B1" w:rsidP="00D07597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14.539,06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226,32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6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ADACTA d.o.o</w:t>
            </w:r>
            <w:r w:rsidRPr="004A1F8C">
              <w:rPr>
                <w:rFonts w:cs="Times New Roman" w:hAnsi="Times New Roman" w:ascii="Times New Roman"/>
              </w:rPr>
              <w:t>, Zagreb, Križna 18</w:t>
            </w:r>
          </w:p>
          <w:p w:rsidRDefault="008464B1" w:rsidP="00F3045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HR7425030071100040764, zastupano OD Ćurković </w:t>
            </w:r>
            <w:proofErr w:type="spellStart"/>
            <w:r w:rsidRPr="004A1F8C">
              <w:rPr>
                <w:rFonts w:cs="Times New Roman" w:hAnsi="Times New Roman" w:ascii="Times New Roman"/>
              </w:rPr>
              <w:t>Ćurić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Janušić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&amp;Banić,Zagreb, Nova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Ves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40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101.433,03          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651,63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67</w:t>
            </w:r>
          </w:p>
        </w:tc>
        <w:tc>
          <w:tcPr>
            <w:tcW w:type="dxa" w:w="5528"/>
          </w:tcPr>
          <w:p w:rsidRDefault="008464B1" w:rsidP="00540B1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WEISHAUPT-ZAGREB </w:t>
            </w:r>
            <w:r w:rsidRPr="004A1F8C">
              <w:rPr>
                <w:rFonts w:cs="Times New Roman" w:hAnsi="Times New Roman" w:ascii="Times New Roman"/>
              </w:rPr>
              <w:t>d.o.o , Zagreb, Dragutina Golika 61,</w:t>
            </w:r>
          </w:p>
          <w:p w:rsidRDefault="008464B1" w:rsidP="00F3045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HR7823600001101341913, zastupano po odvjetniku Borisu </w:t>
            </w:r>
            <w:proofErr w:type="spellStart"/>
            <w:r w:rsidRPr="004A1F8C">
              <w:rPr>
                <w:rFonts w:cs="Times New Roman" w:hAnsi="Times New Roman" w:ascii="Times New Roman"/>
              </w:rPr>
              <w:t>Anišiću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iz Zagreba, Ilica 191 b</w:t>
            </w:r>
          </w:p>
        </w:tc>
        <w:tc>
          <w:tcPr>
            <w:tcW w:type="dxa" w:w="1701"/>
          </w:tcPr>
          <w:p w:rsidRDefault="008464B1" w:rsidP="00D07597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379.632,97</w:t>
            </w:r>
          </w:p>
        </w:tc>
        <w:tc>
          <w:tcPr>
            <w:tcW w:type="dxa" w:w="1701"/>
          </w:tcPr>
          <w:p w:rsidRDefault="008464B1" w:rsidP="00F3045F" w:rsidR="008464B1" w:rsidRPr="00F3045F">
            <w:pPr>
              <w:jc w:val="right"/>
              <w:rPr>
                <w:rFonts w:cs="Times New Roman" w:hAnsi="Times New Roman" w:ascii="Times New Roman"/>
              </w:rPr>
            </w:pPr>
            <w:r w:rsidRPr="00F3045F">
              <w:rPr>
                <w:rFonts w:cs="Times New Roman" w:hAnsi="Times New Roman" w:ascii="Times New Roman"/>
              </w:rPr>
              <w:t>5.909,37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68</w:t>
            </w:r>
          </w:p>
        </w:tc>
        <w:tc>
          <w:tcPr>
            <w:tcW w:type="dxa" w:w="5528"/>
          </w:tcPr>
          <w:p w:rsidRDefault="008464B1" w:rsidP="004A3744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IDEAL STANDARD ITALIA</w:t>
            </w:r>
            <w:r w:rsidRPr="004A1F8C">
              <w:rPr>
                <w:rFonts w:cs="Times New Roman" w:hAnsi="Times New Roman" w:ascii="Times New Roman"/>
              </w:rPr>
              <w:t xml:space="preserve"> S.R.L.,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Via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Domodossola</w:t>
            </w:r>
            <w:proofErr w:type="spellEnd"/>
            <w:r w:rsidRPr="004A1F8C">
              <w:rPr>
                <w:rFonts w:cs="Times New Roman" w:hAnsi="Times New Roman" w:ascii="Times New Roman"/>
              </w:rPr>
              <w:t>, 19-20145, Milano, Italija</w:t>
            </w:r>
          </w:p>
          <w:p w:rsidRDefault="008464B1" w:rsidP="004A3744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IBAN: IT04 X062 2561 1600 0000 0218 085, SWIFT CODE:IBSPIT2P789 </w:t>
            </w:r>
          </w:p>
        </w:tc>
        <w:tc>
          <w:tcPr>
            <w:tcW w:type="dxa" w:w="1701"/>
          </w:tcPr>
          <w:p w:rsidRDefault="008464B1" w:rsidP="0039274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359.425,66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5.594,82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69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  <w:b/>
              </w:rPr>
              <w:t>VIPnet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 xml:space="preserve"> d.o.o</w:t>
            </w:r>
            <w:r w:rsidRPr="004A1F8C">
              <w:rPr>
                <w:rFonts w:cs="Times New Roman" w:hAnsi="Times New Roman" w:ascii="Times New Roman"/>
              </w:rPr>
              <w:t xml:space="preserve"> ,Zagreb, Vrtni put 1</w:t>
            </w:r>
          </w:p>
          <w:p w:rsidRDefault="008464B1" w:rsidP="00B856B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IBAN: </w:t>
            </w:r>
            <w:r w:rsidRPr="004A1F8C">
              <w:rPr>
                <w:rFonts w:cs="Times New Roman" w:hAnsi="Times New Roman" w:ascii="Times New Roman"/>
              </w:rPr>
              <w:t>HR6523300031100205901</w:t>
            </w:r>
          </w:p>
        </w:tc>
        <w:tc>
          <w:tcPr>
            <w:tcW w:type="dxa" w:w="1701"/>
          </w:tcPr>
          <w:p w:rsidRDefault="008464B1" w:rsidP="00D07597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103.843,96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1.616,44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UNIKOM d.o.o OSIJEK</w:t>
            </w:r>
            <w:r w:rsidRPr="004A1F8C">
              <w:rPr>
                <w:rFonts w:cs="Times New Roman" w:hAnsi="Times New Roman" w:ascii="Times New Roman"/>
              </w:rPr>
              <w:t>, Ružina 11/a</w:t>
            </w:r>
          </w:p>
          <w:p w:rsidRDefault="008464B1" w:rsidP="00B856B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 xml:space="preserve"> HR8123400091100164914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7.178,01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111,73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F2331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SLAVONSKI BROD</w:t>
            </w:r>
          </w:p>
          <w:p w:rsidRDefault="008464B1" w:rsidP="00F2331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Vukovarska 1, Sl. BROD,</w:t>
            </w:r>
          </w:p>
          <w:p w:rsidRDefault="008464B1" w:rsidP="00B856B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 HR</w:t>
            </w:r>
            <w:r w:rsidRPr="004A1F8C">
              <w:rPr>
                <w:rFonts w:cs="Times New Roman" w:hAnsi="Times New Roman" w:ascii="Times New Roman"/>
              </w:rPr>
              <w:t>3324840081839600002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  24.649,42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383,69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PULA HERCULANEA</w:t>
            </w:r>
            <w:r w:rsidRPr="004A1F8C">
              <w:rPr>
                <w:rFonts w:cs="Times New Roman" w:hAnsi="Times New Roman" w:ascii="Times New Roman"/>
              </w:rPr>
              <w:t xml:space="preserve"> d.o.o</w:t>
            </w:r>
            <w:r>
              <w:rPr>
                <w:rFonts w:cs="Times New Roman" w:hAnsi="Times New Roman" w:ascii="Times New Roman"/>
              </w:rPr>
              <w:t>,</w:t>
            </w:r>
          </w:p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Trg </w:t>
            </w:r>
            <w:proofErr w:type="spellStart"/>
            <w:r w:rsidRPr="004A1F8C">
              <w:rPr>
                <w:rFonts w:cs="Times New Roman" w:hAnsi="Times New Roman" w:ascii="Times New Roman"/>
              </w:rPr>
              <w:t>I.istarske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brigade 14,</w:t>
            </w:r>
          </w:p>
          <w:p w:rsidRDefault="008464B1" w:rsidP="00B856B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IBAN:HR</w:t>
            </w:r>
            <w:r w:rsidRPr="004A1F8C">
              <w:rPr>
                <w:rFonts w:cs="Times New Roman" w:hAnsi="Times New Roman" w:ascii="Times New Roman"/>
              </w:rPr>
              <w:t>6223600001101423099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17.121,99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266,52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  <w:b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SISAK</w:t>
            </w:r>
            <w:r w:rsidRPr="004A1F8C">
              <w:rPr>
                <w:rFonts w:cs="Times New Roman" w:hAnsi="Times New Roman" w:ascii="Times New Roman"/>
              </w:rPr>
              <w:t>,Rimska 26,Sisak</w:t>
            </w:r>
          </w:p>
          <w:p w:rsidRDefault="008464B1" w:rsidP="00B856B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 HR</w:t>
            </w:r>
            <w:r w:rsidRPr="004A1F8C">
              <w:rPr>
                <w:rFonts w:cs="Times New Roman" w:hAnsi="Times New Roman" w:ascii="Times New Roman"/>
              </w:rPr>
              <w:t>7425000091839100007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21.081,27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328,15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HDS</w:t>
            </w:r>
            <w:r w:rsidRPr="004A1F8C">
              <w:rPr>
                <w:rFonts w:cs="Times New Roman" w:hAnsi="Times New Roman" w:ascii="Times New Roman"/>
              </w:rPr>
              <w:t xml:space="preserve"> ,</w:t>
            </w:r>
            <w:proofErr w:type="spellStart"/>
            <w:r w:rsidRPr="004A1F8C">
              <w:rPr>
                <w:rFonts w:cs="Times New Roman" w:hAnsi="Times New Roman" w:ascii="Times New Roman"/>
              </w:rPr>
              <w:t>Berislavićeva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9, Zagreb</w:t>
            </w:r>
          </w:p>
          <w:p w:rsidRDefault="008464B1" w:rsidP="00B856B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 HR</w:t>
            </w:r>
            <w:r w:rsidRPr="004A1F8C">
              <w:rPr>
                <w:rFonts w:cs="Times New Roman" w:hAnsi="Times New Roman" w:ascii="Times New Roman"/>
              </w:rPr>
              <w:t>8623600001101345746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239,40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3,73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CERAMICHE CAESAR</w:t>
            </w:r>
            <w:r w:rsidRPr="004A1F8C">
              <w:rPr>
                <w:rFonts w:cs="Times New Roman" w:hAnsi="Times New Roman" w:ascii="Times New Roman"/>
              </w:rPr>
              <w:t xml:space="preserve"> S.p.a,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Via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del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Canaletto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49 41042 </w:t>
            </w:r>
            <w:proofErr w:type="spellStart"/>
            <w:r w:rsidRPr="004A1F8C">
              <w:rPr>
                <w:rFonts w:cs="Times New Roman" w:hAnsi="Times New Roman" w:ascii="Times New Roman"/>
              </w:rPr>
              <w:t>Fiorano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Modenese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Modena</w:t>
            </w:r>
            <w:proofErr w:type="spellEnd"/>
            <w:r w:rsidRPr="004A1F8C">
              <w:rPr>
                <w:rFonts w:cs="Times New Roman" w:hAnsi="Times New Roman" w:ascii="Times New Roman"/>
              </w:rPr>
              <w:t>, Italija, zastupano po OD POROBIJA&amp;</w:t>
            </w:r>
            <w:proofErr w:type="spellStart"/>
            <w:r w:rsidRPr="004A1F8C">
              <w:rPr>
                <w:rFonts w:cs="Times New Roman" w:hAnsi="Times New Roman" w:ascii="Times New Roman"/>
              </w:rPr>
              <w:t>POROBIJA</w:t>
            </w:r>
            <w:proofErr w:type="spellEnd"/>
          </w:p>
          <w:p w:rsidRDefault="008464B1" w:rsidP="008D3B92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IBAN:IT26N 0538 7668 2000 0000005001, SWIFT:BPMOIT22XXX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604.295,65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9.406,47</w:t>
            </w:r>
          </w:p>
          <w:p w:rsidRDefault="008464B1" w:rsidP="00843666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7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0B084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ERSTE CARD CLUB</w:t>
            </w:r>
            <w:r w:rsidRPr="004A1F8C">
              <w:rPr>
                <w:rFonts w:cs="Times New Roman" w:hAnsi="Times New Roman" w:ascii="Times New Roman"/>
              </w:rPr>
              <w:t xml:space="preserve"> d.o.o, Zagreb, Praška 5, zastupano po OD </w:t>
            </w:r>
            <w:proofErr w:type="spellStart"/>
            <w:r w:rsidRPr="004A1F8C">
              <w:rPr>
                <w:rFonts w:cs="Times New Roman" w:hAnsi="Times New Roman" w:ascii="Times New Roman"/>
              </w:rPr>
              <w:t>hanžeković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&amp;PARTNERI,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zagreb</w:t>
            </w:r>
            <w:proofErr w:type="spellEnd"/>
            <w:r w:rsidRPr="004A1F8C">
              <w:rPr>
                <w:rFonts w:cs="Times New Roman" w:hAnsi="Times New Roman" w:ascii="Times New Roman"/>
              </w:rPr>
              <w:t>, Radnička cesta 22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366.476,20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5.704,57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77</w:t>
            </w:r>
          </w:p>
        </w:tc>
        <w:tc>
          <w:tcPr>
            <w:tcW w:type="dxa" w:w="5528"/>
          </w:tcPr>
          <w:p w:rsidRDefault="008464B1" w:rsidP="00A75E7B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Ante Jelavić</w:t>
            </w:r>
            <w:r w:rsidRPr="004A1F8C">
              <w:rPr>
                <w:rFonts w:cs="Times New Roman" w:hAnsi="Times New Roman" w:ascii="Times New Roman"/>
              </w:rPr>
              <w:t xml:space="preserve">, 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Medveščak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6,</w:t>
            </w:r>
          </w:p>
          <w:p w:rsidRDefault="008464B1" w:rsidP="00A75E7B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Ž.r23400093202225530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15.218,64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236,89</w:t>
            </w:r>
          </w:p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78</w:t>
            </w:r>
          </w:p>
        </w:tc>
        <w:tc>
          <w:tcPr>
            <w:tcW w:type="dxa" w:w="5528"/>
          </w:tcPr>
          <w:p w:rsidRDefault="008464B1" w:rsidP="0068647D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DECRA Ekspert</w:t>
            </w:r>
            <w:r w:rsidRPr="004A1F8C">
              <w:rPr>
                <w:rFonts w:cs="Times New Roman" w:hAnsi="Times New Roman" w:ascii="Times New Roman"/>
              </w:rPr>
              <w:t xml:space="preserve"> d.o.o, 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Nadinska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29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24.000,00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373,58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79</w:t>
            </w:r>
          </w:p>
        </w:tc>
        <w:tc>
          <w:tcPr>
            <w:tcW w:type="dxa" w:w="5528"/>
          </w:tcPr>
          <w:p w:rsidRDefault="008464B1" w:rsidP="006D2E60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BROD PLIN</w:t>
            </w:r>
            <w:r w:rsidRPr="004A1F8C">
              <w:rPr>
                <w:rFonts w:cs="Times New Roman" w:hAnsi="Times New Roman" w:ascii="Times New Roman"/>
              </w:rPr>
              <w:t xml:space="preserve"> d.o.o, Slavonski Brod , Tome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Skalice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4</w:t>
            </w:r>
          </w:p>
          <w:p w:rsidRDefault="008464B1" w:rsidP="006D2E60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2484008-1104739483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62,78</w:t>
            </w:r>
          </w:p>
        </w:tc>
        <w:tc>
          <w:tcPr>
            <w:tcW w:type="dxa" w:w="1701"/>
          </w:tcPr>
          <w:p w:rsidRDefault="008464B1" w:rsidP="00B856B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0,98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8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D92B25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BAUSTOFF+METALL HRVATSKA d.o.o</w:t>
            </w:r>
            <w:r w:rsidRPr="004A1F8C">
              <w:rPr>
                <w:rFonts w:cs="Times New Roman" w:hAnsi="Times New Roman" w:ascii="Times New Roman"/>
              </w:rPr>
              <w:t xml:space="preserve">, Zagreb Gornji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Stupnik</w:t>
            </w:r>
            <w:proofErr w:type="spellEnd"/>
            <w:r w:rsidRPr="004A1F8C">
              <w:rPr>
                <w:rFonts w:cs="Times New Roman" w:hAnsi="Times New Roman" w:ascii="Times New Roman"/>
              </w:rPr>
              <w:t>, Gospodarska 9,</w:t>
            </w:r>
          </w:p>
          <w:p w:rsidRDefault="008464B1" w:rsidP="0018400A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IBAN:HR</w:t>
            </w:r>
            <w:r w:rsidRPr="004A1F8C">
              <w:rPr>
                <w:rFonts w:cs="Times New Roman" w:hAnsi="Times New Roman" w:ascii="Times New Roman"/>
              </w:rPr>
              <w:t xml:space="preserve">1224020061100065948, zastupano po OU </w:t>
            </w:r>
            <w:proofErr w:type="spellStart"/>
            <w:r w:rsidRPr="004A1F8C">
              <w:rPr>
                <w:rFonts w:cs="Times New Roman" w:hAnsi="Times New Roman" w:ascii="Times New Roman"/>
              </w:rPr>
              <w:t>Prolić</w:t>
            </w:r>
            <w:proofErr w:type="spellEnd"/>
            <w:r w:rsidRPr="004A1F8C">
              <w:rPr>
                <w:rFonts w:cs="Times New Roman" w:hAnsi="Times New Roman" w:ascii="Times New Roman"/>
              </w:rPr>
              <w:t>,</w:t>
            </w:r>
            <w:proofErr w:type="spellStart"/>
            <w:r w:rsidRPr="004A1F8C">
              <w:rPr>
                <w:rFonts w:cs="Times New Roman" w:hAnsi="Times New Roman" w:ascii="Times New Roman"/>
              </w:rPr>
              <w:t>Dubroja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i Zrinka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Širić</w:t>
            </w:r>
            <w:proofErr w:type="spellEnd"/>
            <w:r w:rsidRPr="004A1F8C">
              <w:rPr>
                <w:rFonts w:cs="Times New Roman" w:hAnsi="Times New Roman" w:ascii="Times New Roman"/>
              </w:rPr>
              <w:t>, Zagr</w:t>
            </w:r>
            <w:r>
              <w:rPr>
                <w:rFonts w:cs="Times New Roman" w:hAnsi="Times New Roman" w:ascii="Times New Roman"/>
              </w:rPr>
              <w:t>e</w:t>
            </w:r>
            <w:r w:rsidRPr="004A1F8C">
              <w:rPr>
                <w:rFonts w:cs="Times New Roman" w:hAnsi="Times New Roman" w:ascii="Times New Roman"/>
              </w:rPr>
              <w:t>b, Radnička cesta 52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196.637,86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3.060,86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8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D92B25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SAVA PROMET</w:t>
            </w:r>
            <w:r w:rsidRPr="004A1F8C">
              <w:rPr>
                <w:rFonts w:cs="Times New Roman" w:hAnsi="Times New Roman" w:ascii="Times New Roman"/>
              </w:rPr>
              <w:t xml:space="preserve"> d.o.o, Sesvete, Industrijska cesta 36,</w:t>
            </w:r>
          </w:p>
          <w:p w:rsidRDefault="008464B1" w:rsidP="00061BCD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2402006-1100641377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2.954,77</w:t>
            </w:r>
          </w:p>
        </w:tc>
        <w:tc>
          <w:tcPr>
            <w:tcW w:type="dxa" w:w="1701"/>
          </w:tcPr>
          <w:p w:rsidRDefault="008464B1" w:rsidP="003C695D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45,99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8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827C20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ARIA VENT d.o.o, </w:t>
            </w:r>
            <w:r w:rsidRPr="004A1F8C">
              <w:rPr>
                <w:rFonts w:cs="Times New Roman" w:hAnsi="Times New Roman" w:ascii="Times New Roman"/>
              </w:rPr>
              <w:t xml:space="preserve">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Ivanićgradska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13, zastupano po odvjetniku Mileni Bjelajac, Zelinska 5, Zagreb,</w:t>
            </w:r>
          </w:p>
          <w:p w:rsidRDefault="008464B1" w:rsidP="00B856B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>HR6625000091101003289</w:t>
            </w:r>
          </w:p>
        </w:tc>
        <w:tc>
          <w:tcPr>
            <w:tcW w:type="dxa" w:w="1701"/>
          </w:tcPr>
          <w:p w:rsidRDefault="008464B1" w:rsidP="00E92D71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801.486,74</w:t>
            </w: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12.475,94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lastRenderedPageBreak/>
              <w:t>8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GRADSKA PLINARA</w:t>
            </w:r>
            <w:r w:rsidRPr="004A1F8C">
              <w:rPr>
                <w:rFonts w:cs="Times New Roman" w:hAnsi="Times New Roman" w:ascii="Times New Roman"/>
              </w:rPr>
              <w:t xml:space="preserve"> ZAGREB - </w:t>
            </w:r>
            <w:proofErr w:type="spellStart"/>
            <w:r w:rsidRPr="004A1F8C">
              <w:rPr>
                <w:rFonts w:cs="Times New Roman" w:hAnsi="Times New Roman" w:ascii="Times New Roman"/>
              </w:rPr>
              <w:t>Oprskrba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d.o.o.,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Radnička cesta 1, Zagreb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2360000-1102024274</w:t>
            </w:r>
          </w:p>
        </w:tc>
        <w:tc>
          <w:tcPr>
            <w:tcW w:type="dxa" w:w="1701"/>
          </w:tcPr>
          <w:p w:rsidRDefault="008464B1" w:rsidP="00D07597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 46.733,17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B856BF" w:rsidR="008464B1" w:rsidRPr="00B856BF">
            <w:pPr>
              <w:jc w:val="right"/>
              <w:rPr>
                <w:rFonts w:cs="Times New Roman" w:hAnsi="Times New Roman" w:ascii="Times New Roman"/>
              </w:rPr>
            </w:pPr>
            <w:r w:rsidRPr="00B856BF">
              <w:rPr>
                <w:rFonts w:cs="Times New Roman" w:hAnsi="Times New Roman" w:ascii="Times New Roman"/>
              </w:rPr>
              <w:t>727,45</w:t>
            </w:r>
          </w:p>
          <w:p w:rsidRDefault="008464B1" w:rsidP="001429E7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rPr>
          <w:trHeight w:val="64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8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ČISTOĆA d.o.o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Put </w:t>
            </w:r>
            <w:proofErr w:type="spellStart"/>
            <w:r w:rsidRPr="004A1F8C">
              <w:rPr>
                <w:rFonts w:cs="Times New Roman" w:hAnsi="Times New Roman" w:ascii="Times New Roman"/>
              </w:rPr>
              <w:t>Plokita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81,Split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</w:rPr>
              <w:t>IBAN: HR9424920081100050899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48.052,90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747,99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8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HEP-OPSKRBA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d.o.o.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Ulica grada Vukovara 37 Zagreb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 HR9823400091110112928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120.327,09</w:t>
            </w:r>
          </w:p>
        </w:tc>
        <w:tc>
          <w:tcPr>
            <w:tcW w:type="dxa" w:w="1701"/>
          </w:tcPr>
          <w:p w:rsidRDefault="008464B1" w:rsidP="00C16B2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1.873,01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8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MF,CARINSKA UPRAVA  ZAGREB,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Avenija Dubrovnik 11, Zagreb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Ž.r.: HR1810010051784500183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1.450,98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22,59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87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VIEGA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GmbH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>&amp;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Co.KG</w:t>
            </w:r>
            <w:proofErr w:type="spellEnd"/>
            <w:r w:rsidRPr="004A1F8C">
              <w:rPr>
                <w:rFonts w:cs="Times New Roman" w:hAnsi="Times New Roman" w:ascii="Times New Roman"/>
                <w:b/>
              </w:rPr>
              <w:t>, ENNESTER WEG 9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57439 ATTENDORN, </w:t>
            </w:r>
            <w:r w:rsidRPr="004A1F8C">
              <w:rPr>
                <w:rFonts w:cs="Times New Roman" w:hAnsi="Times New Roman" w:ascii="Times New Roman"/>
              </w:rPr>
              <w:t>Savezna Republika Njemačka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IBAN:DE65460700900532018900,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</w:rPr>
              <w:t>SWIFT:DEUTDEDK 460, zastupani po odvjetnici Marijana Mutavdžić, Vlaška 68, Zagreb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280.750,75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4.370,17</w:t>
            </w:r>
          </w:p>
          <w:p w:rsidRDefault="008464B1" w:rsidP="001429E7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88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VILLEROY&amp;BOCH  AG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Postfach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1230, D 66689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Mettlach</w:t>
            </w:r>
            <w:proofErr w:type="spellEnd"/>
            <w:r w:rsidRPr="004A1F8C">
              <w:rPr>
                <w:rFonts w:cs="Times New Roman" w:hAnsi="Times New Roman" w:ascii="Times New Roman"/>
              </w:rPr>
              <w:t>, Savezna Republika Njemačka,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IBAN: LU65 0022 1732 7748 900, BIC: BILLLULL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zastupani po odvjetnici </w:t>
            </w:r>
            <w:r w:rsidRPr="004A1F8C">
              <w:rPr>
                <w:rFonts w:cs="Times New Roman" w:hAnsi="Times New Roman" w:ascii="Times New Roman"/>
                <w:b/>
              </w:rPr>
              <w:t>Marijana Mutavdžić</w:t>
            </w:r>
            <w:r w:rsidRPr="004A1F8C">
              <w:rPr>
                <w:rFonts w:cs="Times New Roman" w:hAnsi="Times New Roman" w:ascii="Times New Roman"/>
              </w:rPr>
              <w:t>, Vlaška 68, Zagreb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435.595,75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6.780,48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89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ARISTON THERMO S.p.A,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Viale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Aristide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Merloni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45, 60044 </w:t>
            </w:r>
            <w:proofErr w:type="spellStart"/>
            <w:r w:rsidRPr="004A1F8C">
              <w:rPr>
                <w:rFonts w:cs="Times New Roman" w:hAnsi="Times New Roman" w:ascii="Times New Roman"/>
              </w:rPr>
              <w:t>Fabriano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(AN), Italija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 IT17X0100521100000000001680, SWIFT: BNLIITRRANX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zastupani po odvjetnici </w:t>
            </w:r>
            <w:r w:rsidRPr="004A1F8C">
              <w:rPr>
                <w:rFonts w:cs="Times New Roman" w:hAnsi="Times New Roman" w:ascii="Times New Roman"/>
                <w:b/>
              </w:rPr>
              <w:t>Marijana Mutavdžić</w:t>
            </w:r>
            <w:r w:rsidRPr="004A1F8C">
              <w:rPr>
                <w:rFonts w:cs="Times New Roman" w:hAnsi="Times New Roman" w:ascii="Times New Roman"/>
              </w:rPr>
              <w:t>, Vlaška 68, Zagreb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964.977,62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15.020,84</w:t>
            </w:r>
          </w:p>
          <w:p w:rsidRDefault="008464B1" w:rsidP="001429E7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9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HENCO INDUSTRIES NV</w:t>
            </w:r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Toekornstlaan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27, 2200 </w:t>
            </w:r>
            <w:proofErr w:type="spellStart"/>
            <w:r w:rsidRPr="004A1F8C">
              <w:rPr>
                <w:rFonts w:cs="Times New Roman" w:hAnsi="Times New Roman" w:ascii="Times New Roman"/>
              </w:rPr>
              <w:t>Herentals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Belgija,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 BE61 2300 0805 0417,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SWIFT BIC: GEBABEBB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zastupani po odvjetnici </w:t>
            </w:r>
            <w:r w:rsidRPr="004A1F8C">
              <w:rPr>
                <w:rFonts w:cs="Times New Roman" w:hAnsi="Times New Roman" w:ascii="Times New Roman"/>
                <w:b/>
              </w:rPr>
              <w:t>Marijana Mutavdžić</w:t>
            </w:r>
            <w:r w:rsidRPr="004A1F8C">
              <w:rPr>
                <w:rFonts w:cs="Times New Roman" w:hAnsi="Times New Roman" w:ascii="Times New Roman"/>
              </w:rPr>
              <w:t>, Vlaška 68, Zagreb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1.140.401,50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17.751,49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9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ZAGREBAČKI HOLDING d.o.o., Zagreb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Ulica grada Vukovara  41, Zagreb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: 2360000-1101360753, zastupan po </w:t>
            </w:r>
            <w:proofErr w:type="spellStart"/>
            <w:r w:rsidRPr="004A1F8C">
              <w:rPr>
                <w:rFonts w:cs="Times New Roman" w:hAnsi="Times New Roman" w:ascii="Times New Roman"/>
              </w:rPr>
              <w:t>punomoćeniku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Tomislavu Biliću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53.623,56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834,70</w:t>
            </w:r>
          </w:p>
          <w:p w:rsidRDefault="008464B1" w:rsidP="001429E7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9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DALLMAYR VENDING</w:t>
            </w:r>
            <w:r w:rsidRPr="004A1F8C">
              <w:rPr>
                <w:rFonts w:cs="Times New Roman" w:hAnsi="Times New Roman" w:ascii="Times New Roman"/>
              </w:rPr>
              <w:t xml:space="preserve"> d.o.o.k.d.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Utinjska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39, Zagreb,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>: HR3523600001101390702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 po OD Buterin&amp;</w:t>
            </w:r>
            <w:proofErr w:type="spellStart"/>
            <w:r w:rsidRPr="004A1F8C">
              <w:rPr>
                <w:rFonts w:cs="Times New Roman" w:hAnsi="Times New Roman" w:ascii="Times New Roman"/>
              </w:rPr>
              <w:t>Posavac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Draškovićeva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82, Zagreb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5.991,44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93,26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9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HEP  OPERATOR DISTRIBUCIJSKOG SUSTAVA d.o.o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ELEKTROISTRA PULA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52100 Pula,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Vergilijeva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6</w:t>
            </w:r>
          </w:p>
          <w:p w:rsidRDefault="008464B1" w:rsidP="00C16B2F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</w:t>
            </w:r>
            <w:r w:rsidRPr="004A1F8C">
              <w:rPr>
                <w:rFonts w:cs="Times New Roman" w:hAnsi="Times New Roman" w:ascii="Times New Roman"/>
              </w:rPr>
              <w:t xml:space="preserve"> : HR4624020061400273449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22.729,58</w:t>
            </w:r>
          </w:p>
        </w:tc>
        <w:tc>
          <w:tcPr>
            <w:tcW w:type="dxa" w:w="1701"/>
          </w:tcPr>
          <w:p w:rsidRDefault="008464B1" w:rsidP="00C16B2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353,81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9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BROD-PLIN d.o.o.</w:t>
            </w:r>
          </w:p>
          <w:p w:rsidRDefault="008464B1" w:rsidP="00C16B2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Tome </w:t>
            </w:r>
            <w:proofErr w:type="spellStart"/>
            <w:r w:rsidRPr="004A1F8C">
              <w:rPr>
                <w:rFonts w:cs="Times New Roman" w:hAnsi="Times New Roman" w:ascii="Times New Roman"/>
              </w:rPr>
              <w:t>Skalice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4</w:t>
            </w:r>
            <w:r>
              <w:rPr>
                <w:rFonts w:cs="Times New Roman" w:hAnsi="Times New Roman" w:ascii="Times New Roman"/>
              </w:rPr>
              <w:t xml:space="preserve">, </w:t>
            </w:r>
            <w:r w:rsidRPr="004A1F8C">
              <w:rPr>
                <w:rFonts w:cs="Times New Roman" w:hAnsi="Times New Roman" w:ascii="Times New Roman"/>
              </w:rPr>
              <w:t>Slavonski Brod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IBAN:</w:t>
            </w:r>
            <w:r w:rsidRPr="004A1F8C">
              <w:rPr>
                <w:rFonts w:cs="Times New Roman" w:hAnsi="Times New Roman" w:ascii="Times New Roman"/>
              </w:rPr>
              <w:t>HR5123600001102352945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20,63</w:t>
            </w:r>
          </w:p>
        </w:tc>
        <w:tc>
          <w:tcPr>
            <w:tcW w:type="dxa" w:w="1701"/>
          </w:tcPr>
          <w:p w:rsidRDefault="008464B1" w:rsidP="00C16B2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0,32</w:t>
            </w:r>
          </w:p>
        </w:tc>
      </w:tr>
      <w:tr w:rsidTr="00812823" w:rsidR="008464B1" w:rsidRPr="004A1F8C">
        <w:trPr>
          <w:trHeight w:val="755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lastRenderedPageBreak/>
              <w:t>9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GRAD VARAŽDIN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Trg Kralja Tomislava 1, Varaždin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IBAN: HR5823600001847200008 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218.384,69</w:t>
            </w:r>
          </w:p>
        </w:tc>
        <w:tc>
          <w:tcPr>
            <w:tcW w:type="dxa" w:w="1701"/>
          </w:tcPr>
          <w:p w:rsidRDefault="008464B1" w:rsidP="00C16B2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3.399,38</w:t>
            </w:r>
          </w:p>
        </w:tc>
      </w:tr>
      <w:tr w:rsidTr="00812823" w:rsidR="008464B1" w:rsidRPr="004A1F8C">
        <w:trPr>
          <w:trHeight w:val="553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9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LIPOVICA</w:t>
            </w:r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Lipovečka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22, 44317 </w:t>
            </w:r>
            <w:proofErr w:type="spellStart"/>
            <w:r w:rsidRPr="004A1F8C">
              <w:rPr>
                <w:rFonts w:cs="Times New Roman" w:hAnsi="Times New Roman" w:ascii="Times New Roman"/>
              </w:rPr>
              <w:t>Popovača</w:t>
            </w:r>
            <w:proofErr w:type="spellEnd"/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</w:t>
            </w:r>
            <w:r>
              <w:rPr>
                <w:rFonts w:cs="Times New Roman" w:hAnsi="Times New Roman" w:ascii="Times New Roman"/>
              </w:rPr>
              <w:t>:</w:t>
            </w:r>
            <w:r w:rsidRPr="004A1F8C">
              <w:rPr>
                <w:rFonts w:cs="Times New Roman" w:hAnsi="Times New Roman" w:ascii="Times New Roman"/>
              </w:rPr>
              <w:t xml:space="preserve"> HR8623400091110100146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324.902,24       </w:t>
            </w:r>
          </w:p>
        </w:tc>
        <w:tc>
          <w:tcPr>
            <w:tcW w:type="dxa" w:w="1701"/>
          </w:tcPr>
          <w:p w:rsidRDefault="008464B1" w:rsidP="00C16B2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5.057,43</w:t>
            </w:r>
          </w:p>
        </w:tc>
      </w:tr>
      <w:tr w:rsidTr="00812823" w:rsidR="008464B1" w:rsidRPr="004A1F8C">
        <w:trPr>
          <w:trHeight w:val="831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97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REFLEX,</w:t>
            </w:r>
            <w:r w:rsidRPr="004A1F8C">
              <w:rPr>
                <w:rFonts w:cs="Times New Roman" w:hAnsi="Times New Roman" w:ascii="Times New Roman"/>
              </w:rPr>
              <w:t xml:space="preserve">Gornja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Radgona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d.o.o,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Podgrad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4, 9250 Gornja </w:t>
            </w:r>
            <w:proofErr w:type="spellStart"/>
            <w:r w:rsidRPr="004A1F8C">
              <w:rPr>
                <w:rFonts w:cs="Times New Roman" w:hAnsi="Times New Roman" w:ascii="Times New Roman"/>
              </w:rPr>
              <w:t>Radgona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Slovenija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SI56249009002635054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742.460,77  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C16B2F" w:rsidR="008464B1" w:rsidRPr="004A1F8C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11.557,14</w:t>
            </w:r>
          </w:p>
          <w:p w:rsidRDefault="008464B1" w:rsidP="001429E7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98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REFLEX  </w:t>
            </w:r>
            <w:r w:rsidRPr="004A1F8C">
              <w:rPr>
                <w:rFonts w:cs="Times New Roman" w:hAnsi="Times New Roman" w:ascii="Times New Roman"/>
              </w:rPr>
              <w:t xml:space="preserve">Zagreb,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Petrovradinska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5-5a,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ZAGREB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 HR9223400091110156298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17.466,72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271,89</w:t>
            </w:r>
          </w:p>
        </w:tc>
      </w:tr>
      <w:tr w:rsidTr="00812823" w:rsidR="008464B1" w:rsidRPr="004A1F8C">
        <w:trPr>
          <w:trHeight w:val="567"/>
        </w:trPr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99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CONCORDIA AUDIT d.o.o.</w:t>
            </w:r>
          </w:p>
          <w:p w:rsidRDefault="008464B1" w:rsidP="00616721" w:rsidR="008464B1" w:rsidRPr="00C16B2F">
            <w:pPr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 xml:space="preserve">Zagreb, Trpanjska 28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Ž.r</w:t>
            </w:r>
            <w:proofErr w:type="spellEnd"/>
            <w:r w:rsidRPr="004A1F8C">
              <w:rPr>
                <w:rFonts w:cs="Times New Roman" w:hAnsi="Times New Roman" w:ascii="Times New Roman"/>
              </w:rPr>
              <w:t>: 2360000-1500104485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82.379,22</w:t>
            </w:r>
          </w:p>
        </w:tc>
        <w:tc>
          <w:tcPr>
            <w:tcW w:type="dxa" w:w="1701"/>
          </w:tcPr>
          <w:p w:rsidRDefault="008464B1" w:rsidP="00C16B2F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1.282,31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10</w:t>
            </w:r>
            <w:r>
              <w:rPr>
                <w:rFonts w:cs="Times New Roman" w:hAnsi="Times New Roman" w:ascii="Times New Roman"/>
                <w:b/>
              </w:rPr>
              <w:t>0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HATRIA S.P.A., TERAMU(TE), VIA ISIDORO E LEPIDO FACII,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64020 S. ATTO, ITALIJA</w:t>
            </w:r>
            <w:r w:rsidRPr="004A1F8C">
              <w:rPr>
                <w:rFonts w:cs="Times New Roman" w:hAnsi="Times New Roman" w:ascii="Times New Roman"/>
              </w:rPr>
              <w:t>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 po odvjetniku Vladimir Mamić iz OD Mamić Perić Reberski Rimac, Radnička cesta 80, Zagreb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IBAN:IT 04 K 02008 12926 000004684863, BIC SWIFT:UNCRITMM,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UniCredit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SPA banka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462.969,06</w:t>
            </w:r>
          </w:p>
        </w:tc>
        <w:tc>
          <w:tcPr>
            <w:tcW w:type="dxa" w:w="1701"/>
          </w:tcPr>
          <w:p w:rsidRDefault="008464B1" w:rsidP="00C16B2F" w:rsidR="008464B1" w:rsidRPr="00C16B2F">
            <w:pPr>
              <w:jc w:val="right"/>
              <w:rPr>
                <w:rFonts w:cs="Times New Roman" w:hAnsi="Times New Roman" w:ascii="Times New Roman"/>
              </w:rPr>
            </w:pPr>
            <w:r w:rsidRPr="00C16B2F">
              <w:rPr>
                <w:rFonts w:cs="Times New Roman" w:hAnsi="Times New Roman" w:ascii="Times New Roman"/>
              </w:rPr>
              <w:t>7.206,58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10</w:t>
            </w:r>
            <w:r>
              <w:rPr>
                <w:rFonts w:cs="Times New Roman" w:hAnsi="Times New Roman" w:ascii="Times New Roman"/>
                <w:b/>
              </w:rPr>
              <w:t>1</w:t>
            </w:r>
          </w:p>
        </w:tc>
        <w:tc>
          <w:tcPr>
            <w:tcW w:type="dxa" w:w="5528"/>
          </w:tcPr>
          <w:p w:rsidRDefault="008464B1" w:rsidP="00C16B2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BBM d.o.o,</w:t>
            </w:r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Oreškovićeva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25,</w:t>
            </w:r>
          </w:p>
          <w:p w:rsidRDefault="008464B1" w:rsidP="00C16B2F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Zagreb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  <w:highlight w:val="yellow"/>
              </w:rPr>
            </w:pPr>
            <w:r w:rsidRPr="004A1F8C">
              <w:rPr>
                <w:rFonts w:cs="Times New Roman" w:hAnsi="Times New Roman" w:ascii="Times New Roman"/>
              </w:rPr>
              <w:t>IBAN:HR1025000091101051536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163.707,05</w:t>
            </w:r>
          </w:p>
        </w:tc>
        <w:tc>
          <w:tcPr>
            <w:tcW w:type="dxa" w:w="1701"/>
          </w:tcPr>
          <w:p w:rsidRDefault="008464B1" w:rsidP="000D2861" w:rsidR="008464B1" w:rsidRPr="000D2861">
            <w:pPr>
              <w:jc w:val="right"/>
              <w:rPr>
                <w:rFonts w:cs="Times New Roman" w:hAnsi="Times New Roman" w:ascii="Times New Roman"/>
              </w:rPr>
            </w:pPr>
            <w:r w:rsidRPr="000D2861">
              <w:rPr>
                <w:rFonts w:cs="Times New Roman" w:hAnsi="Times New Roman" w:ascii="Times New Roman"/>
              </w:rPr>
              <w:t>2.548,26</w:t>
            </w:r>
          </w:p>
          <w:p w:rsidRDefault="008464B1" w:rsidP="001429E7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10</w:t>
            </w:r>
            <w:r>
              <w:rPr>
                <w:rFonts w:cs="Times New Roman" w:hAnsi="Times New Roman" w:ascii="Times New Roman"/>
                <w:b/>
              </w:rPr>
              <w:t>2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PRUNUS </w:t>
            </w:r>
            <w:r w:rsidRPr="004A1F8C">
              <w:rPr>
                <w:rFonts w:cs="Times New Roman" w:hAnsi="Times New Roman" w:ascii="Times New Roman"/>
              </w:rPr>
              <w:t>d.o.o. Dubrovnik, I. Matijaševića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 6423400091110183836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64.027,53</w:t>
            </w:r>
          </w:p>
        </w:tc>
        <w:tc>
          <w:tcPr>
            <w:tcW w:type="dxa" w:w="1701"/>
          </w:tcPr>
          <w:p w:rsidRDefault="008464B1" w:rsidP="000D2861" w:rsidR="008464B1" w:rsidRPr="000D2861">
            <w:pPr>
              <w:jc w:val="right"/>
              <w:rPr>
                <w:rFonts w:cs="Times New Roman" w:hAnsi="Times New Roman" w:ascii="Times New Roman"/>
              </w:rPr>
            </w:pPr>
            <w:r w:rsidRPr="000D2861">
              <w:rPr>
                <w:rFonts w:cs="Times New Roman" w:hAnsi="Times New Roman" w:ascii="Times New Roman"/>
              </w:rPr>
              <w:t>996,65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10</w:t>
            </w:r>
            <w:r>
              <w:rPr>
                <w:rFonts w:cs="Times New Roman" w:hAnsi="Times New Roman" w:ascii="Times New Roman"/>
                <w:b/>
              </w:rPr>
              <w:t>3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HEDERA d.o.o, </w:t>
            </w:r>
            <w:r w:rsidRPr="004A1F8C">
              <w:rPr>
                <w:rFonts w:cs="Times New Roman" w:hAnsi="Times New Roman" w:ascii="Times New Roman"/>
              </w:rPr>
              <w:t>Dubrovnik</w:t>
            </w:r>
            <w:r w:rsidRPr="004A1F8C">
              <w:rPr>
                <w:rFonts w:cs="Times New Roman" w:hAnsi="Times New Roman" w:ascii="Times New Roman"/>
                <w:b/>
              </w:rPr>
              <w:t xml:space="preserve"> , </w:t>
            </w:r>
            <w:r w:rsidRPr="004A1F8C">
              <w:rPr>
                <w:rFonts w:cs="Times New Roman" w:hAnsi="Times New Roman" w:ascii="Times New Roman"/>
              </w:rPr>
              <w:t>I. Matijaševića 10,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IBAN:HR4923400091110183844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128.750,08</w:t>
            </w:r>
          </w:p>
        </w:tc>
        <w:tc>
          <w:tcPr>
            <w:tcW w:type="dxa" w:w="1701"/>
          </w:tcPr>
          <w:p w:rsidRDefault="008464B1" w:rsidP="000D2861" w:rsidR="008464B1" w:rsidRPr="000D2861">
            <w:pPr>
              <w:jc w:val="right"/>
              <w:rPr>
                <w:rFonts w:cs="Times New Roman" w:hAnsi="Times New Roman" w:ascii="Times New Roman"/>
              </w:rPr>
            </w:pPr>
            <w:r w:rsidRPr="000D2861">
              <w:rPr>
                <w:rFonts w:cs="Times New Roman" w:hAnsi="Times New Roman" w:ascii="Times New Roman"/>
              </w:rPr>
              <w:t>2.004,12</w:t>
            </w:r>
          </w:p>
          <w:p w:rsidRDefault="008464B1" w:rsidP="001429E7" w:rsidR="008464B1" w:rsidRPr="004A1F8C">
            <w:pPr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10</w:t>
            </w:r>
            <w:r>
              <w:rPr>
                <w:rFonts w:cs="Times New Roman" w:hAnsi="Times New Roman" w:ascii="Times New Roman"/>
                <w:b/>
              </w:rPr>
              <w:t>4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HRVATSKA RADIOTELEVIZIJA</w:t>
            </w:r>
            <w:r w:rsidRPr="004A1F8C">
              <w:rPr>
                <w:rFonts w:cs="Times New Roman" w:hAnsi="Times New Roman" w:ascii="Times New Roman"/>
              </w:rPr>
              <w:t xml:space="preserve">, Zagreb, Prisavlje 3,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zastupan po OD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Madirazza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&amp;Partneri,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Masarykova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21, Zagreb,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IBAN: </w:t>
            </w:r>
            <w:r w:rsidRPr="004A1F8C">
              <w:rPr>
                <w:rFonts w:cs="Times New Roman" w:hAnsi="Times New Roman" w:ascii="Times New Roman"/>
              </w:rPr>
              <w:t xml:space="preserve">HR5323900011500007790 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3.190,91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49,67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10</w:t>
            </w:r>
            <w:r>
              <w:rPr>
                <w:rFonts w:cs="Times New Roman" w:hAnsi="Times New Roman" w:ascii="Times New Roman"/>
                <w:b/>
              </w:rPr>
              <w:t>5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GRUPPO CERAMICHE RICCHETTI S.p.A., STRADA DELLE FORNACI 20,41126 MODENA (MO), Italija, 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IBAN:IT 53 L 05387 67019 000000000532, SWIFT:BPMOIT22XXX, zastupan po ZOU PRALJAK&amp;SVIĆ, Zagreb,</w:t>
            </w:r>
            <w:proofErr w:type="spellStart"/>
            <w:r w:rsidRPr="004A1F8C">
              <w:rPr>
                <w:rFonts w:cs="Times New Roman" w:hAnsi="Times New Roman" w:ascii="Times New Roman"/>
              </w:rPr>
              <w:t>Miramarska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cesta 30</w:t>
            </w:r>
          </w:p>
        </w:tc>
        <w:tc>
          <w:tcPr>
            <w:tcW w:type="dxa" w:w="1701"/>
          </w:tcPr>
          <w:p w:rsidRDefault="008464B1" w:rsidP="00732E6B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 xml:space="preserve">      472.871,69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7.360,72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10</w:t>
            </w:r>
            <w:r>
              <w:rPr>
                <w:rFonts w:cs="Times New Roman" w:hAnsi="Times New Roman" w:ascii="Times New Roman"/>
                <w:b/>
              </w:rPr>
              <w:t>6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>FRIGES SPA,</w:t>
            </w:r>
            <w:r w:rsidRPr="004A1F8C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4A1F8C">
              <w:rPr>
                <w:rFonts w:cs="Times New Roman" w:hAnsi="Times New Roman" w:ascii="Times New Roman"/>
              </w:rPr>
              <w:t>Frazioni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San Antonio 68,</w:t>
            </w:r>
            <w:proofErr w:type="spellStart"/>
            <w:r w:rsidRPr="004A1F8C">
              <w:rPr>
                <w:rFonts w:cs="Times New Roman" w:hAnsi="Times New Roman" w:ascii="Times New Roman"/>
              </w:rPr>
              <w:t>Calamandrana</w:t>
            </w:r>
            <w:proofErr w:type="spellEnd"/>
            <w:r w:rsidRPr="004A1F8C">
              <w:rPr>
                <w:rFonts w:cs="Times New Roman" w:hAnsi="Times New Roman" w:ascii="Times New Roman"/>
              </w:rPr>
              <w:t>-</w:t>
            </w:r>
            <w:proofErr w:type="spellStart"/>
            <w:r w:rsidRPr="004A1F8C">
              <w:rPr>
                <w:rFonts w:cs="Times New Roman" w:hAnsi="Times New Roman" w:ascii="Times New Roman"/>
              </w:rPr>
              <w:t>Asti</w:t>
            </w:r>
            <w:proofErr w:type="spellEnd"/>
            <w:r w:rsidRPr="004A1F8C">
              <w:rPr>
                <w:rFonts w:cs="Times New Roman" w:hAnsi="Times New Roman" w:ascii="Times New Roman"/>
              </w:rPr>
              <w:t>, Italija,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IBAN:IT 83S0853047300000360101953,BIC:ICRAITRREQ0, zastupan po ZOU PRALJAK&amp;SVIĆ, Zagreb,</w:t>
            </w:r>
            <w:proofErr w:type="spellStart"/>
            <w:r w:rsidRPr="004A1F8C">
              <w:rPr>
                <w:rFonts w:cs="Times New Roman" w:hAnsi="Times New Roman" w:ascii="Times New Roman"/>
              </w:rPr>
              <w:t>Miramarska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cesta 30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114.718,05</w:t>
            </w:r>
          </w:p>
        </w:tc>
        <w:tc>
          <w:tcPr>
            <w:tcW w:type="dxa" w:w="1701"/>
          </w:tcPr>
          <w:p w:rsidRDefault="008464B1" w:rsidP="000D2861" w:rsidR="008464B1" w:rsidRPr="000D2861">
            <w:pPr>
              <w:jc w:val="right"/>
              <w:rPr>
                <w:rFonts w:cs="Times New Roman" w:hAnsi="Times New Roman" w:ascii="Times New Roman"/>
              </w:rPr>
            </w:pPr>
            <w:r w:rsidRPr="000D2861">
              <w:rPr>
                <w:rFonts w:cs="Times New Roman" w:hAnsi="Times New Roman" w:ascii="Times New Roman"/>
              </w:rPr>
              <w:t>1.785,70</w:t>
            </w:r>
          </w:p>
        </w:tc>
      </w:tr>
      <w:tr w:rsidTr="00812823" w:rsidR="008464B1" w:rsidRPr="004A1F8C">
        <w:tc>
          <w:tcPr>
            <w:tcW w:type="dxa" w:w="817"/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07</w:t>
            </w:r>
          </w:p>
        </w:tc>
        <w:tc>
          <w:tcPr>
            <w:tcW w:type="dxa" w:w="5528"/>
          </w:tcPr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  <w:b/>
              </w:rPr>
              <w:t xml:space="preserve">UPONOR </w:t>
            </w:r>
            <w:proofErr w:type="spellStart"/>
            <w:r w:rsidRPr="004A1F8C">
              <w:rPr>
                <w:rFonts w:cs="Times New Roman" w:hAnsi="Times New Roman" w:ascii="Times New Roman"/>
                <w:b/>
              </w:rPr>
              <w:t>GmbH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Industriestrasse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56, </w:t>
            </w:r>
            <w:proofErr w:type="spellStart"/>
            <w:r w:rsidRPr="004A1F8C">
              <w:rPr>
                <w:rFonts w:cs="Times New Roman" w:hAnsi="Times New Roman" w:ascii="Times New Roman"/>
              </w:rPr>
              <w:t>Hassfurt</w:t>
            </w:r>
            <w:proofErr w:type="spellEnd"/>
            <w:r w:rsidRPr="004A1F8C">
              <w:rPr>
                <w:rFonts w:cs="Times New Roman" w:hAnsi="Times New Roman" w:ascii="Times New Roman"/>
              </w:rPr>
              <w:t>, Savezna Republika Njemačka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Ž.r.:DE30512202000066430010</w:t>
            </w:r>
          </w:p>
          <w:p w:rsidRDefault="008464B1" w:rsidP="00616721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Zastupano po OU MARKUŠIĆ, Brezovačkoga 2, Zagreb</w:t>
            </w:r>
          </w:p>
        </w:tc>
        <w:tc>
          <w:tcPr>
            <w:tcW w:type="dxa" w:w="1701"/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566.796,00</w:t>
            </w: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</w:tcPr>
          <w:p w:rsidRDefault="008464B1" w:rsidP="000D2861" w:rsidR="008464B1" w:rsidRPr="000D2861">
            <w:pPr>
              <w:jc w:val="right"/>
              <w:rPr>
                <w:rFonts w:cs="Times New Roman" w:hAnsi="Times New Roman" w:ascii="Times New Roman"/>
              </w:rPr>
            </w:pPr>
            <w:r w:rsidRPr="000D2861">
              <w:rPr>
                <w:rFonts w:cs="Times New Roman" w:hAnsi="Times New Roman" w:ascii="Times New Roman"/>
              </w:rPr>
              <w:t>8.822,75</w:t>
            </w:r>
          </w:p>
          <w:p w:rsidRDefault="008464B1" w:rsidP="000D2861" w:rsidR="008464B1" w:rsidRPr="000D2861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946756" w:rsidR="008464B1" w:rsidRPr="004A1F8C">
        <w:tc>
          <w:tcPr>
            <w:tcW w:type="dxa" w:w="817"/>
            <w:tcBorders>
              <w:bottom w:space="0" w:sz="4" w:themeColor="text1" w:color="000000" w:val="single"/>
            </w:tcBorders>
          </w:tcPr>
          <w:p w:rsidRDefault="008464B1" w:rsidP="005E042A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1</w:t>
            </w:r>
            <w:r>
              <w:rPr>
                <w:rFonts w:cs="Times New Roman" w:hAnsi="Times New Roman" w:ascii="Times New Roman"/>
                <w:b/>
              </w:rPr>
              <w:t>08</w:t>
            </w:r>
          </w:p>
        </w:tc>
        <w:tc>
          <w:tcPr>
            <w:tcW w:type="dxa" w:w="5528"/>
            <w:tcBorders>
              <w:bottom w:space="0" w:sz="4" w:themeColor="text1" w:color="000000" w:val="single"/>
            </w:tcBorders>
          </w:tcPr>
          <w:p w:rsidRDefault="008464B1" w:rsidP="00063CA0" w:rsidR="008464B1" w:rsidRPr="004A1F8C">
            <w:pPr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  <w:b/>
              </w:rPr>
              <w:t>PORSCHE LEASING d.o.o.</w:t>
            </w:r>
          </w:p>
          <w:p w:rsidRDefault="008464B1" w:rsidP="00063CA0" w:rsidR="008464B1" w:rsidRPr="004A1F8C">
            <w:pPr>
              <w:rPr>
                <w:rFonts w:cs="Times New Roman" w:hAnsi="Times New Roman" w:ascii="Times New Roman"/>
              </w:rPr>
            </w:pPr>
            <w:proofErr w:type="spellStart"/>
            <w:r w:rsidRPr="004A1F8C">
              <w:rPr>
                <w:rFonts w:cs="Times New Roman" w:hAnsi="Times New Roman" w:ascii="Times New Roman"/>
              </w:rPr>
              <w:t>V.Škorpika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 21, Zagreb</w:t>
            </w:r>
          </w:p>
          <w:p w:rsidRDefault="008464B1" w:rsidP="00063CA0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OIB: 90275854576</w:t>
            </w:r>
          </w:p>
          <w:p w:rsidRDefault="008464B1" w:rsidP="00063CA0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IBAN:HR6824840081100453261,</w:t>
            </w:r>
          </w:p>
          <w:p w:rsidRDefault="008464B1" w:rsidP="00F50928" w:rsidR="008464B1" w:rsidRPr="004A1F8C">
            <w:pPr>
              <w:rPr>
                <w:rFonts w:cs="Times New Roman" w:hAnsi="Times New Roman" w:ascii="Times New Roman"/>
              </w:rPr>
            </w:pPr>
            <w:r w:rsidRPr="004A1F8C">
              <w:rPr>
                <w:rFonts w:cs="Times New Roman" w:hAnsi="Times New Roman" w:ascii="Times New Roman"/>
              </w:rPr>
              <w:t>Zastupano po Nataši Pletikosi odvjetnici u Stefanović&amp;</w:t>
            </w:r>
            <w:proofErr w:type="spellStart"/>
            <w:r w:rsidRPr="004A1F8C">
              <w:rPr>
                <w:rFonts w:cs="Times New Roman" w:hAnsi="Times New Roman" w:ascii="Times New Roman"/>
              </w:rPr>
              <w:t>Vrdelja</w:t>
            </w:r>
            <w:proofErr w:type="spellEnd"/>
            <w:r w:rsidRPr="004A1F8C">
              <w:rPr>
                <w:rFonts w:cs="Times New Roman" w:hAnsi="Times New Roman" w:ascii="Times New Roman"/>
              </w:rPr>
              <w:t>-</w:t>
            </w:r>
            <w:proofErr w:type="spellStart"/>
            <w:r w:rsidRPr="004A1F8C">
              <w:rPr>
                <w:rFonts w:cs="Times New Roman" w:hAnsi="Times New Roman" w:ascii="Times New Roman"/>
              </w:rPr>
              <w:t>Odvj</w:t>
            </w:r>
            <w:proofErr w:type="spellEnd"/>
            <w:r w:rsidRPr="004A1F8C">
              <w:rPr>
                <w:rFonts w:cs="Times New Roman" w:hAnsi="Times New Roman" w:ascii="Times New Roman"/>
              </w:rPr>
              <w:t xml:space="preserve">. Društvu,D.T.Gavrana 13/II, </w:t>
            </w:r>
            <w:proofErr w:type="spellStart"/>
            <w:r w:rsidR="00946756">
              <w:rPr>
                <w:rFonts w:cs="Times New Roman" w:hAnsi="Times New Roman" w:ascii="Times New Roman"/>
              </w:rPr>
              <w:t>Zag</w:t>
            </w:r>
            <w:proofErr w:type="spellEnd"/>
            <w:r w:rsidR="00946756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1701"/>
            <w:tcBorders>
              <w:bottom w:space="0" w:sz="4" w:themeColor="text1" w:color="000000" w:val="single"/>
            </w:tcBorders>
          </w:tcPr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4A1F8C">
              <w:rPr>
                <w:rFonts w:cs="Times New Roman" w:hAnsi="Times New Roman" w:ascii="Times New Roman"/>
              </w:rPr>
              <w:t>25.245,44</w:t>
            </w:r>
          </w:p>
          <w:p w:rsidRDefault="008464B1" w:rsidP="00063CA0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</w:p>
          <w:p w:rsidRDefault="008464B1" w:rsidP="00063CA0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</w:p>
          <w:p w:rsidRDefault="008464B1" w:rsidP="004A1F8C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1701"/>
            <w:tcBorders>
              <w:bottom w:space="0" w:sz="4" w:themeColor="text1" w:color="000000" w:val="single"/>
            </w:tcBorders>
          </w:tcPr>
          <w:p w:rsidRDefault="008464B1" w:rsidP="000D2861" w:rsidR="008464B1" w:rsidRPr="000D2861">
            <w:pPr>
              <w:jc w:val="right"/>
              <w:rPr>
                <w:rFonts w:cs="Times New Roman" w:hAnsi="Times New Roman" w:ascii="Times New Roman"/>
              </w:rPr>
            </w:pPr>
            <w:r w:rsidRPr="000D2861">
              <w:rPr>
                <w:rFonts w:cs="Times New Roman" w:hAnsi="Times New Roman" w:ascii="Times New Roman"/>
              </w:rPr>
              <w:t>392,96</w:t>
            </w:r>
          </w:p>
        </w:tc>
      </w:tr>
      <w:tr w:rsidTr="00946756" w:rsidR="008464B1" w:rsidRPr="004A1F8C">
        <w:tc>
          <w:tcPr>
            <w:tcW w:type="dxa" w:w="817"/>
            <w:tcBorders>
              <w:bottom w:space="0" w:sz="4" w:color="auto" w:val="single"/>
            </w:tcBorders>
          </w:tcPr>
          <w:p w:rsidRDefault="008464B1" w:rsidP="00F50928" w:rsidR="008464B1" w:rsidRPr="004A1F8C">
            <w:pPr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5528"/>
            <w:tcBorders>
              <w:bottom w:space="0" w:sz="4" w:color="auto" w:val="single"/>
            </w:tcBorders>
            <w:vAlign w:val="bottom"/>
          </w:tcPr>
          <w:p w:rsidRDefault="008464B1" w:rsidP="000D2861" w:rsidR="008464B1" w:rsidRPr="004A1F8C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UKUPNO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vAlign w:val="bottom"/>
          </w:tcPr>
          <w:p w:rsidRDefault="008464B1" w:rsidP="00732E6B" w:rsidR="008464B1" w:rsidRPr="004A1F8C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0D2861">
              <w:rPr>
                <w:rFonts w:cs="Times New Roman" w:hAnsi="Times New Roman" w:ascii="Times New Roman"/>
                <w:b/>
              </w:rPr>
              <w:t>128.482.815,48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8464B1" w:rsidP="001429E7" w:rsidR="008464B1" w:rsidRPr="000D2861">
            <w:pPr>
              <w:rPr>
                <w:rFonts w:cs="Times New Roman" w:hAnsi="Times New Roman" w:ascii="Times New Roman"/>
                <w:b/>
              </w:rPr>
            </w:pPr>
          </w:p>
          <w:p w:rsidRDefault="008464B1" w:rsidP="00D07597" w:rsidR="008464B1" w:rsidRPr="000D2861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0D2861">
              <w:rPr>
                <w:rFonts w:cs="Times New Roman" w:hAnsi="Times New Roman" w:ascii="Times New Roman"/>
                <w:b/>
              </w:rPr>
              <w:t>2.000.000,00</w:t>
            </w:r>
          </w:p>
        </w:tc>
      </w:tr>
      <w:tr w:rsidTr="004929C5" w:rsidR="00946756" w:rsidRPr="004A1F8C">
        <w:trPr>
          <w:trHeight w:val="1470"/>
        </w:trPr>
        <w:tc>
          <w:tcPr>
            <w:tcW w:type="dxa" w:w="81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946756" w:rsidP="00F50928" w:rsidR="00946756" w:rsidRPr="004A1F8C">
            <w:pPr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5528"/>
            <w:tcBorders>
              <w:top w:space="0" w:sz="4" w:color="auto" w:val="single"/>
              <w:left w:val="nil"/>
              <w:bottom w:val="nil"/>
              <w:right w:val="nil"/>
            </w:tcBorders>
            <w:vAlign w:val="bottom"/>
          </w:tcPr>
          <w:p w:rsidRDefault="00946756" w:rsidP="000D2861" w:rsidR="00946756">
            <w:pPr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3402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vAlign w:val="bottom"/>
          </w:tcPr>
          <w:p w:rsidRDefault="00946756" w:rsidP="00946756" w:rsidR="00946756" w:rsidRPr="00946756">
            <w:pPr>
              <w:jc w:val="center"/>
              <w:rPr>
                <w:rFonts w:cs="Times New Roman" w:hAnsi="Times New Roman" w:ascii="Times New Roman"/>
              </w:rPr>
            </w:pPr>
            <w:r w:rsidRPr="00946756">
              <w:rPr>
                <w:rFonts w:cs="Times New Roman" w:hAnsi="Times New Roman" w:ascii="Times New Roman"/>
              </w:rPr>
              <w:t>Stečajni upravitelj</w:t>
            </w:r>
          </w:p>
          <w:p w:rsidRDefault="00946756" w:rsidP="00946756" w:rsidR="00946756" w:rsidRPr="00946756">
            <w:pPr>
              <w:jc w:val="center"/>
              <w:rPr>
                <w:rFonts w:cs="Times New Roman" w:hAnsi="Times New Roman" w:ascii="Times New Roman"/>
              </w:rPr>
            </w:pPr>
          </w:p>
          <w:p w:rsidRDefault="00946756" w:rsidP="00946756" w:rsidR="00946756" w:rsidRPr="000D2861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946756">
              <w:rPr>
                <w:rFonts w:cs="Times New Roman" w:hAnsi="Times New Roman" w:ascii="Times New Roman"/>
              </w:rPr>
              <w:t>Jure Marušić</w:t>
            </w:r>
          </w:p>
        </w:tc>
      </w:tr>
    </w:tbl>
    <w:p w:rsidRDefault="00812823" w:rsidP="00EA7057" w:rsidR="00812823">
      <w:pPr>
        <w:spacing w:after="0"/>
        <w:ind w:right="-57" w:left="11328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HH</w:t>
      </w:r>
      <w:r>
        <w:rPr>
          <w:rFonts w:cs="Times New Roman" w:hAnsi="Times New Roman" w:ascii="Times New Roman"/>
          <w:b/>
        </w:rPr>
        <w:br/>
        <w:t>KK</w:t>
      </w:r>
    </w:p>
    <w:p w:rsidRDefault="00812823" w:rsidP="00EA7057" w:rsidR="00812823">
      <w:pPr>
        <w:spacing w:after="0"/>
        <w:ind w:right="-57" w:left="11328"/>
        <w:rPr>
          <w:rFonts w:cs="Times New Roman" w:hAnsi="Times New Roman" w:ascii="Times New Roman"/>
          <w:b/>
        </w:rPr>
      </w:pPr>
    </w:p>
    <w:p w:rsidRDefault="00EA7057" w:rsidP="00EA7057" w:rsidR="00EA7057">
      <w:pPr>
        <w:spacing w:after="0"/>
        <w:ind w:right="-57" w:left="1132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12823">
        <w:rPr>
          <w:rFonts w:cs="Times New Roman" w:hAnsi="Times New Roman" w:ascii="Times New Roman"/>
          <w:b/>
        </w:rPr>
        <w:t>JGFGFHH</w:t>
      </w:r>
      <w:r w:rsidR="008128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EA7057" w:rsidP="00EA7057" w:rsidR="00EA7057">
      <w:pPr>
        <w:spacing w:after="0"/>
        <w:ind w:right="-57"/>
        <w:jc w:val="right"/>
        <w:rPr>
          <w:rFonts w:cs="Times New Roman" w:hAnsi="Times New Roman" w:ascii="Times New Roman"/>
          <w:sz w:val="24"/>
          <w:szCs w:val="24"/>
        </w:rPr>
      </w:pPr>
    </w:p>
    <w:p w:rsidRDefault="00EA7057" w:rsidP="00EA7057" w:rsidR="0071649A">
      <w:pPr>
        <w:spacing w:after="0"/>
        <w:ind w:right="-57" w:left="10620"/>
        <w:jc w:val="center"/>
      </w:pPr>
      <w:r>
        <w:rPr>
          <w:rFonts w:cs="Times New Roman" w:hAnsi="Times New Roman" w:ascii="Times New Roman"/>
          <w:sz w:val="24"/>
          <w:szCs w:val="24"/>
        </w:rPr>
        <w:t>Jure</w:t>
      </w:r>
    </w:p>
    <w:sectPr w:rsidSect="00812823" w:rsidR="007164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pgNumType w:start="7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CA1" w:rsidP="007000AC" w:rsidR="00A15CA1">
      <w:pPr>
        <w:spacing w:lineRule="auto" w:line="240" w:after="0"/>
      </w:pPr>
      <w:r>
        <w:separator/>
      </w:r>
    </w:p>
  </w:endnote>
  <w:endnote w:id="0" w:type="continuationSeparator">
    <w:p w:rsidRDefault="00A15CA1" w:rsidP="007000AC" w:rsidR="00A15C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23" w:rsidR="0081282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36666"/>
      <w:docPartObj>
        <w:docPartGallery w:val="Page Numbers (Bottom of Page)"/>
        <w:docPartUnique/>
      </w:docPartObj>
    </w:sdtPr>
    <w:sdtEndPr/>
    <w:sdtContent>
      <w:p w:rsidRDefault="007C46F9" w:rsidR="00812823">
        <w:pPr>
          <w:pStyle w:val="Podnoje"/>
          <w:jc w:val="right"/>
        </w:pPr>
      </w:p>
    </w:sdtContent>
  </w:sdt>
  <w:p w:rsidRDefault="00812823" w:rsidR="0081282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23" w:rsidR="008128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CA1" w:rsidP="007000AC" w:rsidR="00A15CA1">
      <w:pPr>
        <w:spacing w:lineRule="auto" w:line="240" w:after="0"/>
      </w:pPr>
      <w:r>
        <w:separator/>
      </w:r>
    </w:p>
  </w:footnote>
  <w:footnote w:id="0" w:type="continuationSeparator">
    <w:p w:rsidRDefault="00A15CA1" w:rsidP="007000AC" w:rsidR="00A15C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23" w:rsidR="008128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23" w:rsidR="0081282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23" w:rsidR="008128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947F2"/>
    <w:multiLevelType w:val="hybridMultilevel"/>
    <w:tmpl w:val="DDF6D584"/>
    <w:lvl w:tplc="3B66057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4D085C"/>
    <w:multiLevelType w:val="hybridMultilevel"/>
    <w:tmpl w:val="D3226602"/>
    <w:lvl w:tplc="CE30B6DE" w:ilvl="0">
      <w:start w:val="5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CBB"/>
    <w:rsid w:val="00002D80"/>
    <w:rsid w:val="0001200C"/>
    <w:rsid w:val="00017066"/>
    <w:rsid w:val="000236B9"/>
    <w:rsid w:val="00025037"/>
    <w:rsid w:val="00026879"/>
    <w:rsid w:val="00027250"/>
    <w:rsid w:val="000274F6"/>
    <w:rsid w:val="00031FB7"/>
    <w:rsid w:val="00032C09"/>
    <w:rsid w:val="0003794B"/>
    <w:rsid w:val="00040A02"/>
    <w:rsid w:val="00040BF5"/>
    <w:rsid w:val="00043F2B"/>
    <w:rsid w:val="00046962"/>
    <w:rsid w:val="00060F7C"/>
    <w:rsid w:val="000611ED"/>
    <w:rsid w:val="00061BCD"/>
    <w:rsid w:val="00063CA0"/>
    <w:rsid w:val="00064F49"/>
    <w:rsid w:val="00067FA6"/>
    <w:rsid w:val="000717B9"/>
    <w:rsid w:val="00071899"/>
    <w:rsid w:val="00080B20"/>
    <w:rsid w:val="00090DD5"/>
    <w:rsid w:val="00097C48"/>
    <w:rsid w:val="000A1D4B"/>
    <w:rsid w:val="000A3875"/>
    <w:rsid w:val="000B084F"/>
    <w:rsid w:val="000C2099"/>
    <w:rsid w:val="000C413D"/>
    <w:rsid w:val="000D2861"/>
    <w:rsid w:val="000D2B70"/>
    <w:rsid w:val="000D343D"/>
    <w:rsid w:val="000D442F"/>
    <w:rsid w:val="000D5722"/>
    <w:rsid w:val="000D645F"/>
    <w:rsid w:val="000E0C3D"/>
    <w:rsid w:val="000E1FA3"/>
    <w:rsid w:val="000E2C70"/>
    <w:rsid w:val="000F177B"/>
    <w:rsid w:val="000F2D75"/>
    <w:rsid w:val="000F3378"/>
    <w:rsid w:val="000F405C"/>
    <w:rsid w:val="000F4C52"/>
    <w:rsid w:val="000F4DDD"/>
    <w:rsid w:val="00100E72"/>
    <w:rsid w:val="00111594"/>
    <w:rsid w:val="001151FD"/>
    <w:rsid w:val="00122DC7"/>
    <w:rsid w:val="001254C3"/>
    <w:rsid w:val="001429E7"/>
    <w:rsid w:val="00142A76"/>
    <w:rsid w:val="00144DDA"/>
    <w:rsid w:val="00151EBD"/>
    <w:rsid w:val="00154A21"/>
    <w:rsid w:val="00160174"/>
    <w:rsid w:val="00164513"/>
    <w:rsid w:val="001660B9"/>
    <w:rsid w:val="001668B3"/>
    <w:rsid w:val="001726AA"/>
    <w:rsid w:val="001756BF"/>
    <w:rsid w:val="001772BD"/>
    <w:rsid w:val="00183636"/>
    <w:rsid w:val="0018400A"/>
    <w:rsid w:val="00187EAD"/>
    <w:rsid w:val="00195142"/>
    <w:rsid w:val="001A3B19"/>
    <w:rsid w:val="001A4ED7"/>
    <w:rsid w:val="001B6CB5"/>
    <w:rsid w:val="001B7DC4"/>
    <w:rsid w:val="001C2C77"/>
    <w:rsid w:val="001C338B"/>
    <w:rsid w:val="001C486D"/>
    <w:rsid w:val="001C6E80"/>
    <w:rsid w:val="001D0862"/>
    <w:rsid w:val="001D3EEF"/>
    <w:rsid w:val="001D55FE"/>
    <w:rsid w:val="001E5E76"/>
    <w:rsid w:val="001F62AE"/>
    <w:rsid w:val="002020BB"/>
    <w:rsid w:val="0021057F"/>
    <w:rsid w:val="00222955"/>
    <w:rsid w:val="0022387E"/>
    <w:rsid w:val="0023533F"/>
    <w:rsid w:val="0023729B"/>
    <w:rsid w:val="00247365"/>
    <w:rsid w:val="00247E14"/>
    <w:rsid w:val="00253999"/>
    <w:rsid w:val="00253BDF"/>
    <w:rsid w:val="00257F7A"/>
    <w:rsid w:val="00261017"/>
    <w:rsid w:val="00266120"/>
    <w:rsid w:val="00266AE5"/>
    <w:rsid w:val="0027186B"/>
    <w:rsid w:val="00280948"/>
    <w:rsid w:val="0028479D"/>
    <w:rsid w:val="002932E9"/>
    <w:rsid w:val="002B0742"/>
    <w:rsid w:val="002B3682"/>
    <w:rsid w:val="002B420A"/>
    <w:rsid w:val="002B448C"/>
    <w:rsid w:val="002B4DDA"/>
    <w:rsid w:val="002C0E9B"/>
    <w:rsid w:val="002C2D0F"/>
    <w:rsid w:val="002C4E9E"/>
    <w:rsid w:val="002D1869"/>
    <w:rsid w:val="002D2CC4"/>
    <w:rsid w:val="002E15CB"/>
    <w:rsid w:val="002E1F17"/>
    <w:rsid w:val="002E4F15"/>
    <w:rsid w:val="002F089B"/>
    <w:rsid w:val="002F23D3"/>
    <w:rsid w:val="002F28E6"/>
    <w:rsid w:val="002F6FE1"/>
    <w:rsid w:val="00303743"/>
    <w:rsid w:val="003128F4"/>
    <w:rsid w:val="00312FD8"/>
    <w:rsid w:val="00314422"/>
    <w:rsid w:val="00314CF5"/>
    <w:rsid w:val="003230EE"/>
    <w:rsid w:val="00335E76"/>
    <w:rsid w:val="00337F20"/>
    <w:rsid w:val="003400B7"/>
    <w:rsid w:val="00340A8E"/>
    <w:rsid w:val="00341110"/>
    <w:rsid w:val="003417A4"/>
    <w:rsid w:val="00343521"/>
    <w:rsid w:val="00354C61"/>
    <w:rsid w:val="00383117"/>
    <w:rsid w:val="00383C9E"/>
    <w:rsid w:val="00387495"/>
    <w:rsid w:val="0039274C"/>
    <w:rsid w:val="00392C88"/>
    <w:rsid w:val="00392ED2"/>
    <w:rsid w:val="00392FAA"/>
    <w:rsid w:val="003A573F"/>
    <w:rsid w:val="003A60D1"/>
    <w:rsid w:val="003A76C0"/>
    <w:rsid w:val="003B6CE0"/>
    <w:rsid w:val="003C062F"/>
    <w:rsid w:val="003C0E2D"/>
    <w:rsid w:val="003C46B7"/>
    <w:rsid w:val="003C695D"/>
    <w:rsid w:val="003E1BFF"/>
    <w:rsid w:val="003F4553"/>
    <w:rsid w:val="003F5442"/>
    <w:rsid w:val="003F5460"/>
    <w:rsid w:val="00403F30"/>
    <w:rsid w:val="00405AA6"/>
    <w:rsid w:val="004071EE"/>
    <w:rsid w:val="0041175E"/>
    <w:rsid w:val="004117D5"/>
    <w:rsid w:val="0042344C"/>
    <w:rsid w:val="004236DC"/>
    <w:rsid w:val="00423EC3"/>
    <w:rsid w:val="00427990"/>
    <w:rsid w:val="00435EC8"/>
    <w:rsid w:val="00440B58"/>
    <w:rsid w:val="00441D11"/>
    <w:rsid w:val="004431E1"/>
    <w:rsid w:val="00450EFF"/>
    <w:rsid w:val="00451143"/>
    <w:rsid w:val="00451623"/>
    <w:rsid w:val="0045304E"/>
    <w:rsid w:val="0045597A"/>
    <w:rsid w:val="00457030"/>
    <w:rsid w:val="0046274A"/>
    <w:rsid w:val="00466A45"/>
    <w:rsid w:val="00475515"/>
    <w:rsid w:val="00475EA9"/>
    <w:rsid w:val="00476DA2"/>
    <w:rsid w:val="004820E1"/>
    <w:rsid w:val="004825CD"/>
    <w:rsid w:val="004828AC"/>
    <w:rsid w:val="0048663A"/>
    <w:rsid w:val="00490191"/>
    <w:rsid w:val="004A19B6"/>
    <w:rsid w:val="004A1F8C"/>
    <w:rsid w:val="004A3744"/>
    <w:rsid w:val="004A5092"/>
    <w:rsid w:val="004A59D4"/>
    <w:rsid w:val="004A660B"/>
    <w:rsid w:val="004A74DF"/>
    <w:rsid w:val="004B0D6F"/>
    <w:rsid w:val="004B1E05"/>
    <w:rsid w:val="004B52FD"/>
    <w:rsid w:val="004C6BF4"/>
    <w:rsid w:val="004D037F"/>
    <w:rsid w:val="004D38C3"/>
    <w:rsid w:val="004D5E49"/>
    <w:rsid w:val="004D7EBB"/>
    <w:rsid w:val="004E655B"/>
    <w:rsid w:val="005022A4"/>
    <w:rsid w:val="00505F7C"/>
    <w:rsid w:val="00511958"/>
    <w:rsid w:val="00514C5C"/>
    <w:rsid w:val="00515433"/>
    <w:rsid w:val="0052274C"/>
    <w:rsid w:val="005328E9"/>
    <w:rsid w:val="00536D6D"/>
    <w:rsid w:val="00540B11"/>
    <w:rsid w:val="00540B2B"/>
    <w:rsid w:val="005434E6"/>
    <w:rsid w:val="00556F41"/>
    <w:rsid w:val="005727B2"/>
    <w:rsid w:val="005819FB"/>
    <w:rsid w:val="00581D48"/>
    <w:rsid w:val="00584374"/>
    <w:rsid w:val="0059454B"/>
    <w:rsid w:val="005B0760"/>
    <w:rsid w:val="005B0DF6"/>
    <w:rsid w:val="005B0E13"/>
    <w:rsid w:val="005E042A"/>
    <w:rsid w:val="005F747A"/>
    <w:rsid w:val="005F7E61"/>
    <w:rsid w:val="00601743"/>
    <w:rsid w:val="00606A93"/>
    <w:rsid w:val="006075B1"/>
    <w:rsid w:val="00615049"/>
    <w:rsid w:val="006152D2"/>
    <w:rsid w:val="00616721"/>
    <w:rsid w:val="006255D1"/>
    <w:rsid w:val="0062561B"/>
    <w:rsid w:val="00634B4B"/>
    <w:rsid w:val="00637039"/>
    <w:rsid w:val="0063722C"/>
    <w:rsid w:val="006453EE"/>
    <w:rsid w:val="00645E28"/>
    <w:rsid w:val="00650401"/>
    <w:rsid w:val="006526BE"/>
    <w:rsid w:val="0065407E"/>
    <w:rsid w:val="00657B7B"/>
    <w:rsid w:val="00670EE3"/>
    <w:rsid w:val="006727D4"/>
    <w:rsid w:val="00673B46"/>
    <w:rsid w:val="00675901"/>
    <w:rsid w:val="00676B92"/>
    <w:rsid w:val="0068647D"/>
    <w:rsid w:val="0069474D"/>
    <w:rsid w:val="006A1E95"/>
    <w:rsid w:val="006B41FE"/>
    <w:rsid w:val="006C449B"/>
    <w:rsid w:val="006C54FA"/>
    <w:rsid w:val="006D1D42"/>
    <w:rsid w:val="006D2E60"/>
    <w:rsid w:val="006D7513"/>
    <w:rsid w:val="006D78D3"/>
    <w:rsid w:val="006E24FA"/>
    <w:rsid w:val="006E2A78"/>
    <w:rsid w:val="006E3D6D"/>
    <w:rsid w:val="006E776C"/>
    <w:rsid w:val="006F49ED"/>
    <w:rsid w:val="006F7AB6"/>
    <w:rsid w:val="007000AC"/>
    <w:rsid w:val="0070153E"/>
    <w:rsid w:val="00703EDE"/>
    <w:rsid w:val="00707F29"/>
    <w:rsid w:val="00712229"/>
    <w:rsid w:val="0071649A"/>
    <w:rsid w:val="00721DA9"/>
    <w:rsid w:val="00723BC6"/>
    <w:rsid w:val="00725297"/>
    <w:rsid w:val="00726D6F"/>
    <w:rsid w:val="00732BFB"/>
    <w:rsid w:val="00732E6B"/>
    <w:rsid w:val="00733077"/>
    <w:rsid w:val="00734123"/>
    <w:rsid w:val="007348CF"/>
    <w:rsid w:val="00742224"/>
    <w:rsid w:val="00752D38"/>
    <w:rsid w:val="00755DF1"/>
    <w:rsid w:val="00757B29"/>
    <w:rsid w:val="007700B1"/>
    <w:rsid w:val="0077031F"/>
    <w:rsid w:val="0078291A"/>
    <w:rsid w:val="007958AF"/>
    <w:rsid w:val="00797571"/>
    <w:rsid w:val="007A5F27"/>
    <w:rsid w:val="007B1166"/>
    <w:rsid w:val="007C07AA"/>
    <w:rsid w:val="007C3106"/>
    <w:rsid w:val="007C3E72"/>
    <w:rsid w:val="007C46F9"/>
    <w:rsid w:val="007C69A8"/>
    <w:rsid w:val="007D3532"/>
    <w:rsid w:val="007D57D7"/>
    <w:rsid w:val="007D6758"/>
    <w:rsid w:val="007E0870"/>
    <w:rsid w:val="007F11D0"/>
    <w:rsid w:val="007F4A4B"/>
    <w:rsid w:val="00801653"/>
    <w:rsid w:val="00804BCC"/>
    <w:rsid w:val="008058AB"/>
    <w:rsid w:val="00807339"/>
    <w:rsid w:val="00812823"/>
    <w:rsid w:val="00812B13"/>
    <w:rsid w:val="00825C73"/>
    <w:rsid w:val="00825DC6"/>
    <w:rsid w:val="00827C20"/>
    <w:rsid w:val="0083781A"/>
    <w:rsid w:val="00843666"/>
    <w:rsid w:val="008464B1"/>
    <w:rsid w:val="00851AE5"/>
    <w:rsid w:val="00852165"/>
    <w:rsid w:val="00852739"/>
    <w:rsid w:val="00852821"/>
    <w:rsid w:val="00857AC9"/>
    <w:rsid w:val="00867179"/>
    <w:rsid w:val="00871100"/>
    <w:rsid w:val="008754FA"/>
    <w:rsid w:val="0087625B"/>
    <w:rsid w:val="0088145D"/>
    <w:rsid w:val="008830EB"/>
    <w:rsid w:val="0089296E"/>
    <w:rsid w:val="00893DB2"/>
    <w:rsid w:val="008A5E4A"/>
    <w:rsid w:val="008A703B"/>
    <w:rsid w:val="008B1686"/>
    <w:rsid w:val="008B1E15"/>
    <w:rsid w:val="008B3B82"/>
    <w:rsid w:val="008B5D0F"/>
    <w:rsid w:val="008C0D84"/>
    <w:rsid w:val="008C7B20"/>
    <w:rsid w:val="008D273C"/>
    <w:rsid w:val="008D3B92"/>
    <w:rsid w:val="008D51B5"/>
    <w:rsid w:val="008D6A12"/>
    <w:rsid w:val="008E202A"/>
    <w:rsid w:val="00905FDA"/>
    <w:rsid w:val="00906A48"/>
    <w:rsid w:val="00924A1D"/>
    <w:rsid w:val="00931537"/>
    <w:rsid w:val="00934BBA"/>
    <w:rsid w:val="00935018"/>
    <w:rsid w:val="00942AB4"/>
    <w:rsid w:val="00945792"/>
    <w:rsid w:val="00946756"/>
    <w:rsid w:val="009565D0"/>
    <w:rsid w:val="00956B53"/>
    <w:rsid w:val="009600E7"/>
    <w:rsid w:val="00965B96"/>
    <w:rsid w:val="00966691"/>
    <w:rsid w:val="009730F5"/>
    <w:rsid w:val="00984825"/>
    <w:rsid w:val="00984DE3"/>
    <w:rsid w:val="009853AB"/>
    <w:rsid w:val="00990C9A"/>
    <w:rsid w:val="009914F8"/>
    <w:rsid w:val="009919D3"/>
    <w:rsid w:val="009956D4"/>
    <w:rsid w:val="009A3C25"/>
    <w:rsid w:val="009B459B"/>
    <w:rsid w:val="009B5ED5"/>
    <w:rsid w:val="009C7462"/>
    <w:rsid w:val="009D1CF3"/>
    <w:rsid w:val="009F5CAF"/>
    <w:rsid w:val="00A0293A"/>
    <w:rsid w:val="00A0320F"/>
    <w:rsid w:val="00A0781A"/>
    <w:rsid w:val="00A15CA1"/>
    <w:rsid w:val="00A223E2"/>
    <w:rsid w:val="00A2452E"/>
    <w:rsid w:val="00A24D13"/>
    <w:rsid w:val="00A2558E"/>
    <w:rsid w:val="00A260D2"/>
    <w:rsid w:val="00A26CC3"/>
    <w:rsid w:val="00A42A86"/>
    <w:rsid w:val="00A45301"/>
    <w:rsid w:val="00A46166"/>
    <w:rsid w:val="00A506F7"/>
    <w:rsid w:val="00A50A7D"/>
    <w:rsid w:val="00A50F1E"/>
    <w:rsid w:val="00A51BE7"/>
    <w:rsid w:val="00A6721D"/>
    <w:rsid w:val="00A7205D"/>
    <w:rsid w:val="00A75E7B"/>
    <w:rsid w:val="00A771B8"/>
    <w:rsid w:val="00A8166B"/>
    <w:rsid w:val="00A83E00"/>
    <w:rsid w:val="00A859BD"/>
    <w:rsid w:val="00A87352"/>
    <w:rsid w:val="00A94C51"/>
    <w:rsid w:val="00A94E7A"/>
    <w:rsid w:val="00AA15E1"/>
    <w:rsid w:val="00AA52A0"/>
    <w:rsid w:val="00AA59ED"/>
    <w:rsid w:val="00AB5664"/>
    <w:rsid w:val="00AB57A4"/>
    <w:rsid w:val="00AD090B"/>
    <w:rsid w:val="00AD3E7A"/>
    <w:rsid w:val="00AD7395"/>
    <w:rsid w:val="00AF1165"/>
    <w:rsid w:val="00B10D59"/>
    <w:rsid w:val="00B165E3"/>
    <w:rsid w:val="00B20E3B"/>
    <w:rsid w:val="00B260D2"/>
    <w:rsid w:val="00B30A13"/>
    <w:rsid w:val="00B41368"/>
    <w:rsid w:val="00B71C78"/>
    <w:rsid w:val="00B71E9C"/>
    <w:rsid w:val="00B75F16"/>
    <w:rsid w:val="00B7630D"/>
    <w:rsid w:val="00B856BF"/>
    <w:rsid w:val="00B87792"/>
    <w:rsid w:val="00B921A3"/>
    <w:rsid w:val="00B96F2F"/>
    <w:rsid w:val="00BA0F22"/>
    <w:rsid w:val="00BA3053"/>
    <w:rsid w:val="00BB0B03"/>
    <w:rsid w:val="00BB14FF"/>
    <w:rsid w:val="00BB326A"/>
    <w:rsid w:val="00BB73CE"/>
    <w:rsid w:val="00BD00FD"/>
    <w:rsid w:val="00BD3CC3"/>
    <w:rsid w:val="00BD72C1"/>
    <w:rsid w:val="00BE7772"/>
    <w:rsid w:val="00BE7A22"/>
    <w:rsid w:val="00BF1465"/>
    <w:rsid w:val="00BF14E6"/>
    <w:rsid w:val="00BF3F0C"/>
    <w:rsid w:val="00C11358"/>
    <w:rsid w:val="00C12190"/>
    <w:rsid w:val="00C16B2F"/>
    <w:rsid w:val="00C17723"/>
    <w:rsid w:val="00C2618D"/>
    <w:rsid w:val="00C34C1B"/>
    <w:rsid w:val="00C4274D"/>
    <w:rsid w:val="00C4325A"/>
    <w:rsid w:val="00C44A52"/>
    <w:rsid w:val="00C52A7B"/>
    <w:rsid w:val="00C626A4"/>
    <w:rsid w:val="00C6374C"/>
    <w:rsid w:val="00C67EB4"/>
    <w:rsid w:val="00C84BCD"/>
    <w:rsid w:val="00C90E7C"/>
    <w:rsid w:val="00C92AD2"/>
    <w:rsid w:val="00C94705"/>
    <w:rsid w:val="00CA2D07"/>
    <w:rsid w:val="00CA6175"/>
    <w:rsid w:val="00CB6F5A"/>
    <w:rsid w:val="00CD193E"/>
    <w:rsid w:val="00CD1F95"/>
    <w:rsid w:val="00CD208E"/>
    <w:rsid w:val="00CD30F5"/>
    <w:rsid w:val="00CD5917"/>
    <w:rsid w:val="00CD60F3"/>
    <w:rsid w:val="00D0502D"/>
    <w:rsid w:val="00D07597"/>
    <w:rsid w:val="00D12B66"/>
    <w:rsid w:val="00D12E5D"/>
    <w:rsid w:val="00D147BA"/>
    <w:rsid w:val="00D147EC"/>
    <w:rsid w:val="00D16B03"/>
    <w:rsid w:val="00D23869"/>
    <w:rsid w:val="00D307B0"/>
    <w:rsid w:val="00D33BA9"/>
    <w:rsid w:val="00D36D45"/>
    <w:rsid w:val="00D40535"/>
    <w:rsid w:val="00D426A4"/>
    <w:rsid w:val="00D53A04"/>
    <w:rsid w:val="00D60233"/>
    <w:rsid w:val="00D62626"/>
    <w:rsid w:val="00D70CBB"/>
    <w:rsid w:val="00D80BE5"/>
    <w:rsid w:val="00D80E2C"/>
    <w:rsid w:val="00D85365"/>
    <w:rsid w:val="00D8785E"/>
    <w:rsid w:val="00D91AF5"/>
    <w:rsid w:val="00D92B25"/>
    <w:rsid w:val="00D93FAC"/>
    <w:rsid w:val="00D94F09"/>
    <w:rsid w:val="00D9564B"/>
    <w:rsid w:val="00D96194"/>
    <w:rsid w:val="00DA72FA"/>
    <w:rsid w:val="00DB0CEB"/>
    <w:rsid w:val="00DB62A4"/>
    <w:rsid w:val="00DC396B"/>
    <w:rsid w:val="00DC3B70"/>
    <w:rsid w:val="00DC4B4A"/>
    <w:rsid w:val="00DE397A"/>
    <w:rsid w:val="00DF05F9"/>
    <w:rsid w:val="00DF3C6B"/>
    <w:rsid w:val="00DF605A"/>
    <w:rsid w:val="00E05051"/>
    <w:rsid w:val="00E127E7"/>
    <w:rsid w:val="00E2399F"/>
    <w:rsid w:val="00E27440"/>
    <w:rsid w:val="00E31EAD"/>
    <w:rsid w:val="00E3534E"/>
    <w:rsid w:val="00E36145"/>
    <w:rsid w:val="00E372B1"/>
    <w:rsid w:val="00E40564"/>
    <w:rsid w:val="00E502C4"/>
    <w:rsid w:val="00E526F2"/>
    <w:rsid w:val="00E5587E"/>
    <w:rsid w:val="00E662E8"/>
    <w:rsid w:val="00E75952"/>
    <w:rsid w:val="00E90609"/>
    <w:rsid w:val="00E92307"/>
    <w:rsid w:val="00E92D71"/>
    <w:rsid w:val="00E937AE"/>
    <w:rsid w:val="00EA7057"/>
    <w:rsid w:val="00EB38A9"/>
    <w:rsid w:val="00EB7840"/>
    <w:rsid w:val="00EC0280"/>
    <w:rsid w:val="00EC1003"/>
    <w:rsid w:val="00EC680A"/>
    <w:rsid w:val="00ED1A7D"/>
    <w:rsid w:val="00ED2ECD"/>
    <w:rsid w:val="00ED5447"/>
    <w:rsid w:val="00ED5B00"/>
    <w:rsid w:val="00EE2590"/>
    <w:rsid w:val="00EE7A2B"/>
    <w:rsid w:val="00EF1517"/>
    <w:rsid w:val="00EF20DE"/>
    <w:rsid w:val="00EF587B"/>
    <w:rsid w:val="00EF5F5E"/>
    <w:rsid w:val="00EF69EE"/>
    <w:rsid w:val="00F110E4"/>
    <w:rsid w:val="00F23311"/>
    <w:rsid w:val="00F27C33"/>
    <w:rsid w:val="00F3045F"/>
    <w:rsid w:val="00F365FE"/>
    <w:rsid w:val="00F50928"/>
    <w:rsid w:val="00F53733"/>
    <w:rsid w:val="00F674CF"/>
    <w:rsid w:val="00F67B22"/>
    <w:rsid w:val="00F919CC"/>
    <w:rsid w:val="00F96239"/>
    <w:rsid w:val="00F96402"/>
    <w:rsid w:val="00FA67A8"/>
    <w:rsid w:val="00FB0154"/>
    <w:rsid w:val="00FB104D"/>
    <w:rsid w:val="00FB2366"/>
    <w:rsid w:val="00FB406D"/>
    <w:rsid w:val="00FB5959"/>
    <w:rsid w:val="00FC13B0"/>
    <w:rsid w:val="00FC324B"/>
    <w:rsid w:val="00FC432F"/>
    <w:rsid w:val="00FD764B"/>
    <w:rsid w:val="00FE424B"/>
    <w:rsid w:val="00FE5650"/>
    <w:rsid w:val="00FE58D3"/>
    <w:rsid w:val="00FE6E7C"/>
    <w:rsid w:val="00FE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723BC6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0D64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3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3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7000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000AC"/>
  </w:style>
  <w:style w:styleId="Podnoje" w:type="paragraph">
    <w:name w:val="footer"/>
    <w:basedOn w:val="Normal"/>
    <w:link w:val="PodnojeChar"/>
    <w:uiPriority w:val="99"/>
    <w:unhideWhenUsed/>
    <w:rsid w:val="007000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00AC"/>
  </w:style>
  <w:style w:styleId="Tekstrezerviranogmjesta" w:type="character">
    <w:name w:val="Placeholder Text"/>
    <w:basedOn w:val="Zadanifontodlomka"/>
    <w:uiPriority w:val="99"/>
    <w:semiHidden/>
    <w:rsid w:val="007C4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6F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6F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6F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6F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723BC6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dlomakpopisa" w:type="paragraph">
    <w:name w:val="List Paragraph"/>
    <w:basedOn w:val="Normal"/>
    <w:uiPriority w:val="34"/>
    <w:qFormat/>
    <w:rsid w:val="000D64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3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3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7000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000AC"/>
  </w:style>
  <w:style w:styleId="Podnoje" w:type="paragraph">
    <w:name w:val="footer"/>
    <w:basedOn w:val="Normal"/>
    <w:link w:val="PodnojeChar"/>
    <w:uiPriority w:val="99"/>
    <w:unhideWhenUsed/>
    <w:rsid w:val="007000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00AC"/>
  </w:style>
  <w:style w:styleId="Tekstrezerviranogmjesta" w:type="character">
    <w:name w:val="Placeholder Text"/>
    <w:basedOn w:val="Zadanifontodlomka"/>
    <w:uiPriority w:val="99"/>
    <w:semiHidden/>
    <w:rsid w:val="007C4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6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6F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6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6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12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0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68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6D2F1-333F-432E-8890-CEED9AB7F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1806</properties:Words>
  <properties:Characters>12699</properties:Characters>
  <properties:Lines>846</properties:Lines>
  <properties:Paragraphs>607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2018-03-06T08:29:00Z</dcterms:created>
  <dc:creator>Jure</dc:creator>
  <cp:lastModifiedBy>Sonja Pilić</cp:lastModifiedBy>
  <cp:lastPrinted>2018-03-06T08:29:00Z</cp:lastPrinted>
  <dcterms:modified xmlns:xsi="http://www.w3.org/2001/XMLSchema-instance" xsi:type="dcterms:W3CDTF">2018-03-06T08:33:00Z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Diobeni popis (TERMOCOMMERCE - DIOBA 2. VIŠI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