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af15f" w14:paraId="dbaf15f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676489">
        <w:t>6</w:t>
      </w:r>
      <w:r w:rsidR="00FE1AB4">
        <w:t>515</w:t>
      </w:r>
      <w:r w:rsidR="005E554B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676489">
        <w:t>6</w:t>
      </w:r>
      <w:r w:rsidR="00FE1AB4">
        <w:t>515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91622D">
        <w:t>18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FE1AB4">
        <w:t xml:space="preserve">KUPREŠAK d.o.o., OIB 28698331303, Zagreb, </w:t>
      </w:r>
      <w:proofErr w:type="spellStart"/>
      <w:r w:rsidR="00FE1AB4">
        <w:t>Vukomerečka</w:t>
      </w:r>
      <w:proofErr w:type="spellEnd"/>
      <w:r w:rsidR="00FE1AB4">
        <w:t xml:space="preserve"> Cesta 10/B</w:t>
      </w:r>
      <w:r w:rsidR="00B06302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FE1AB4">
        <w:t>787,61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91622D">
        <w:t>8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323E4"/>
    <w:rsid w:val="000B3EF2"/>
    <w:rsid w:val="000F71A5"/>
    <w:rsid w:val="00101281"/>
    <w:rsid w:val="00170F4B"/>
    <w:rsid w:val="001870C5"/>
    <w:rsid w:val="00194DE9"/>
    <w:rsid w:val="00215918"/>
    <w:rsid w:val="002E7A51"/>
    <w:rsid w:val="00332636"/>
    <w:rsid w:val="003A1D14"/>
    <w:rsid w:val="003A38A7"/>
    <w:rsid w:val="004066DA"/>
    <w:rsid w:val="004953C3"/>
    <w:rsid w:val="004B4B7E"/>
    <w:rsid w:val="00524D3D"/>
    <w:rsid w:val="0053743A"/>
    <w:rsid w:val="005E554B"/>
    <w:rsid w:val="006156D0"/>
    <w:rsid w:val="0064498B"/>
    <w:rsid w:val="00676489"/>
    <w:rsid w:val="006D0253"/>
    <w:rsid w:val="00726015"/>
    <w:rsid w:val="00761680"/>
    <w:rsid w:val="00783B34"/>
    <w:rsid w:val="007D6D1C"/>
    <w:rsid w:val="007F0A11"/>
    <w:rsid w:val="008C31DE"/>
    <w:rsid w:val="0091622D"/>
    <w:rsid w:val="0098229D"/>
    <w:rsid w:val="00995932"/>
    <w:rsid w:val="009A248B"/>
    <w:rsid w:val="00AF31FC"/>
    <w:rsid w:val="00B00AAF"/>
    <w:rsid w:val="00B06302"/>
    <w:rsid w:val="00BC1013"/>
    <w:rsid w:val="00BC1743"/>
    <w:rsid w:val="00C445F4"/>
    <w:rsid w:val="00D41108"/>
    <w:rsid w:val="00D660C0"/>
    <w:rsid w:val="00D903A1"/>
    <w:rsid w:val="00D970B2"/>
    <w:rsid w:val="00EB6112"/>
    <w:rsid w:val="00F50193"/>
    <w:rsid w:val="00FE11AE"/>
    <w:rsid w:val="00FE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02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02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02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02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02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02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02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02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02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02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6515</izvorni_sadrzaj>
    <derivirana_varijabla naziv="DomainObject.Predmet.Broj_1">6515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St-6515/2015</izvorni_sadrzaj>
    <derivirana_varijabla naziv="DomainObject.Predmet.OznakaBroj_1">St-6515/2015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KUPREŠAK d.o.o. zastupanog po punomoćniku Anto Kuprešak</izvorni_sadrzaj>
    <derivirana_varijabla naziv="DomainObject.Predmet.ProtustrankaFormated_1">  KUPREŠAK d.o.o. zastupanog po punomoćniku Anto Kuprešak</derivirana_varijabla>
  </DomainObject.Predmet.ProtustrankaFormated>
  <DomainObject.Predmet.ProtustrankaFormatedOIB>
    <izvorni_sadrzaj>  KUPREŠAK d.o.o., OIB 28698331303 zastupanog po punomoćniku Anto Kuprešak</izvorni_sadrzaj>
    <derivirana_varijabla naziv="DomainObject.Predmet.ProtustrankaFormatedOIB_1">  KUPREŠAK d.o.o., OIB 28698331303 zastupanog po punomoćniku Anto Kuprešak</derivirana_varijabla>
  </DomainObject.Predmet.ProtustrankaFormatedOIB>
  <DomainObject.Predmet.ProtustrankaFormatedWithAdress>
    <izvorni_sadrzaj> KUPREŠAK d.o.o., Vukomerečka Cesta 10/B, 10000 Zagreb zastupanog po punomoćniku Anto Kuprešak</izvorni_sadrzaj>
    <derivirana_varijabla naziv="DomainObject.Predmet.ProtustrankaFormatedWithAdress_1"> KUPREŠAK d.o.o., Vukomerečka Cesta 10/B, 10000 Zagreb zastupanog po punomoćniku Anto Kuprešak</derivirana_varijabla>
  </DomainObject.Predmet.ProtustrankaFormatedWithAdress>
  <DomainObject.Predmet.ProtustrankaFormatedWithAdressOIB>
    <izvorni_sadrzaj> KUPREŠAK d.o.o., OIB 28698331303, Vukomerečka Cesta 10/B, 10000 Zagreb zastupanog po punomoćniku Anto Kuprešak</izvorni_sadrzaj>
    <derivirana_varijabla naziv="DomainObject.Predmet.ProtustrankaFormatedWithAdressOIB_1"> KUPREŠAK d.o.o., OIB 28698331303, Vukomerečka Cesta 10/B, 10000 Zagreb zastupanog po punomoćniku Anto Kuprešak</derivirana_varijabla>
  </DomainObject.Predmet.ProtustrankaFormatedWithAdressOIB>
  <DomainObject.Predmet.ProtustrankaWithAdress>
    <izvorni_sadrzaj>KUPREŠAK d.o.o. Vukomerečka Cesta 10/B, 10000 Zagreb</izvorni_sadrzaj>
    <derivirana_varijabla naziv="DomainObject.Predmet.ProtustrankaWithAdress_1">KUPREŠAK d.o.o. Vukomerečka Cesta 10/B, 10000 Zagreb</derivirana_varijabla>
  </DomainObject.Predmet.ProtustrankaWithAdress>
  <DomainObject.Predmet.ProtustrankaWithAdressOIB>
    <izvorni_sadrzaj>KUPREŠAK d.o.o., OIB 28698331303, Vukomerečka Cesta 10/B, 10000 Zagreb</izvorni_sadrzaj>
    <derivirana_varijabla naziv="DomainObject.Predmet.ProtustrankaWithAdressOIB_1">KUPREŠAK d.o.o., OIB 28698331303, Vukomerečka Cesta 10/B, 10000 Zagreb</derivirana_varijabla>
  </DomainObject.Predmet.ProtustrankaWithAdressOIB>
  <DomainObject.Predmet.ProtustrankaNazivFormated>
    <izvorni_sadrzaj>KUPREŠAK d.o.o.</izvorni_sadrzaj>
    <derivirana_varijabla naziv="DomainObject.Predmet.ProtustrankaNazivFormated_1">KUPREŠAK d.o.o.</derivirana_varijabla>
  </DomainObject.Predmet.ProtustrankaNazivFormated>
  <DomainObject.Predmet.ProtustrankaNazivFormatedOIB>
    <izvorni_sadrzaj>KUPREŠAK d.o.o., OIB 28698331303</izvorni_sadrzaj>
    <derivirana_varijabla naziv="DomainObject.Predmet.ProtustrankaNazivFormatedOIB_1">KUPREŠAK d.o.o., OIB 28698331303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KUPREŠAK d.o.o. zastupanog po punomoćniku Anto Kuprešak</item>
    </izvorni_sadrzaj>
    <derivirana_varijabla naziv="DomainObject.Predmet.ProtuStrankaListFormated_1">
      <item>KUPREŠAK d.o.o. zastupanog po punomoćniku Anto Kuprešak</item>
    </derivirana_varijabla>
  </DomainObject.Predmet.ProtuStrankaListFormated>
  <DomainObject.Predmet.ProtuStrankaListFormatedOIB>
    <izvorni_sadrzaj>
      <item>KUPREŠAK d.o.o., OIB 28698331303 zastupanog po punomoćniku Anto Kuprešak</item>
    </izvorni_sadrzaj>
    <derivirana_varijabla naziv="DomainObject.Predmet.ProtuStrankaListFormatedOIB_1">
      <item>KUPREŠAK d.o.o., OIB 28698331303 zastupanog po punomoćniku Anto Kuprešak</item>
    </derivirana_varijabla>
  </DomainObject.Predmet.ProtuStrankaListFormatedOIB>
  <DomainObject.Predmet.ProtuStrankaListFormatedWithAdress>
    <izvorni_sadrzaj>
      <item>KUPREŠAK d.o.o., Vukomerečka Cesta 10/B, 10000 Zagreb zastupanog po punomoćniku Anto Kuprešak</item>
    </izvorni_sadrzaj>
    <derivirana_varijabla naziv="DomainObject.Predmet.ProtuStrankaListFormatedWithAdress_1">
      <item>KUPREŠAK d.o.o., Vukomerečka Cesta 10/B, 10000 Zagreb zastupanog po punomoćniku Anto Kuprešak</item>
    </derivirana_varijabla>
  </DomainObject.Predmet.ProtuStrankaListFormatedWithAdress>
  <DomainObject.Predmet.ProtuStrankaListFormatedWithAdressOIB>
    <izvorni_sadrzaj>
      <item>KUPREŠAK d.o.o., OIB 28698331303, Vukomerečka Cesta 10/B, 10000 Zagreb zastupanog po punomoćniku Anto Kuprešak</item>
    </izvorni_sadrzaj>
    <derivirana_varijabla naziv="DomainObject.Predmet.ProtuStrankaListFormatedWithAdressOIB_1">
      <item>KUPREŠAK d.o.o., OIB 28698331303, Vukomerečka Cesta 10/B, 10000 Zagreb zastupanog po punomoćniku Anto Kuprešak</item>
    </derivirana_varijabla>
  </DomainObject.Predmet.ProtuStrankaListFormatedWithAdressOIB>
  <DomainObject.Predmet.ProtuStrankaListNazivFormated>
    <izvorni_sadrzaj>
      <item>KUPREŠAK d.o.o.</item>
    </izvorni_sadrzaj>
    <derivirana_varijabla naziv="DomainObject.Predmet.ProtuStrankaListNazivFormated_1">
      <item>KUPREŠAK d.o.o.</item>
    </derivirana_varijabla>
  </DomainObject.Predmet.ProtuStrankaListNazivFormated>
  <DomainObject.Predmet.ProtuStrankaListNazivFormatedOIB>
    <izvorni_sadrzaj>
      <item>KUPREŠAK d.o.o., OIB 28698331303</item>
    </izvorni_sadrzaj>
    <derivirana_varijabla naziv="DomainObject.Predmet.ProtuStrankaListNazivFormatedOIB_1">
      <item>KUPREŠAK d.o.o., OIB 28698331303</item>
    </derivirana_varijabla>
  </DomainObject.Predmet.ProtuStrankaListNazivFormatedOIB>
  <DomainObject.Predmet.OstaliListFormated>
    <izvorni_sadrzaj>
      <item>Anto Kuprešak punomoćnik sudionika u postupku KUPREŠAK d.o.o.</item>
    </izvorni_sadrzaj>
    <derivirana_varijabla naziv="DomainObject.Predmet.OstaliListFormated_1">
      <item>Anto Kuprešak punomoćnik sudionika u postupku KUPREŠAK d.o.o.</item>
    </derivirana_varijabla>
  </DomainObject.Predmet.OstaliListFormated>
  <DomainObject.Predmet.OstaliListFormatedOIB>
    <izvorni_sadrzaj>
      <item>Anto Kuprešak, OIB 41461868204 punomoćnik sudionika u postupku KUPREŠAK d.o.o.</item>
    </izvorni_sadrzaj>
    <derivirana_varijabla naziv="DomainObject.Predmet.OstaliListFormatedOIB_1">
      <item>Anto Kuprešak, OIB 41461868204 punomoćnik sudionika u postupku KUPREŠAK d.o.o.</item>
    </derivirana_varijabla>
  </DomainObject.Predmet.OstaliListFormatedOIB>
  <DomainObject.Predmet.OstaliListFormatedWithAdress>
    <izvorni_sadrzaj>
      <item>Anto Kuprešak, Vukomerička c. 10/B, 10000 Zagreb punomoćnik sudionika u postupku KUPREŠAK d.o.o.</item>
    </izvorni_sadrzaj>
    <derivirana_varijabla naziv="DomainObject.Predmet.OstaliListFormatedWithAdress_1">
      <item>Anto Kuprešak, Vukomerička c. 10/B, 10000 Zagreb punomoćnik sudionika u postupku KUPREŠAK d.o.o.</item>
    </derivirana_varijabla>
  </DomainObject.Predmet.OstaliListFormatedWithAdress>
  <DomainObject.Predmet.OstaliListFormatedWithAdressOIB>
    <izvorni_sadrzaj>
      <item>Anto Kuprešak, OIB 41461868204, Vukomerička c. 10/B, 10000 Zagreb punomoćnik sudionika u postupku KUPREŠAK d.o.o.</item>
    </izvorni_sadrzaj>
    <derivirana_varijabla naziv="DomainObject.Predmet.OstaliListFormatedWithAdressOIB_1">
      <item>Anto Kuprešak, OIB 41461868204, Vukomerička c. 10/B, 10000 Zagreb punomoćnik sudionika u postupku KUPREŠAK d.o.o.</item>
    </derivirana_varijabla>
  </DomainObject.Predmet.OstaliListFormatedWithAdressOIB>
  <DomainObject.Predmet.OstaliListNazivFormated>
    <izvorni_sadrzaj>
      <item>Anto Kuprešak</item>
    </izvorni_sadrzaj>
    <derivirana_varijabla naziv="DomainObject.Predmet.OstaliListNazivFormated_1">
      <item>Anto Kuprešak</item>
    </derivirana_varijabla>
  </DomainObject.Predmet.OstaliListNazivFormated>
  <DomainObject.Predmet.OstaliListNazivFormatedOIB>
    <izvorni_sadrzaj>
      <item>Anto Kuprešak, OIB 41461868204</item>
    </izvorni_sadrzaj>
    <derivirana_varijabla naziv="DomainObject.Predmet.OstaliListNazivFormatedOIB_1">
      <item>Anto Kuprešak, OIB 41461868204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KUPREŠAK d.o.o.</izvorni_sadrzaj>
    <derivirana_varijabla naziv="DomainObject.Predmet.ProtustrankaIDrugi_1">KUPREŠAK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KUPREŠAK d.o.o., OIB 28698331303, Vukomerečka Cesta 10/B, 10000 Zagreb</izvorni_sadrzaj>
    <derivirana_varijabla naziv="DomainObject.Predmet.ProtustrankaIDrugiAdressOIB_1">KUPREŠAK d.o.o., OIB 28698331303, Vukomerečka Cesta 10/B,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KUPREŠAK d.o.o.</item>
      <item>FINA Regionalni centar Zagreb</item>
      <item>Anto Kuprešak</item>
    </izvorni_sadrzaj>
    <derivirana_varijabla naziv="DomainObject.Predmet.SudioniciListNaziv_1">
      <item>KUPREŠAK d.o.o.</item>
      <item>FINA Regionalni centar Zagreb</item>
      <item>Anto Kuprešak</item>
    </derivirana_varijabla>
  </DomainObject.Predmet.SudioniciListNaziv>
  <DomainObject.Predmet.SudioniciListAdressOIB>
    <izvorni_sadrzaj>
      <item>KUPREŠAK d.o.o., OIB 28698331303, Vukomerečka Cesta 10/B,10000 Zagreb</item>
      <item>FINA Regionalni centar Zagreb, OIB 85821130368, Trg svibanjskih žrtava 1995. 1,10000 Zagreb</item>
      <item>Anto Kuprešak, OIB 41461868204, Vukomerička c. 10/B,10000 Zagreb</item>
    </izvorni_sadrzaj>
    <derivirana_varijabla naziv="DomainObject.Predmet.SudioniciListAdressOIB_1">
      <item>KUPREŠAK d.o.o., OIB 28698331303, Vukomerečka Cesta 10/B,10000 Zagreb</item>
      <item>FINA Regionalni centar Zagreb, OIB 85821130368, Trg svibanjskih žrtava 1995. 1,10000 Zagreb</item>
      <item>Anto Kuprešak, OIB 41461868204, Vukomerička c. 10/B,10000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28698331303</item>
      <item>, OIB 85821130368</item>
      <item>, OIB 41461868204</item>
    </izvorni_sadrzaj>
    <derivirana_varijabla naziv="DomainObject.Predmet.SudioniciListNazivOIB_1">
      <item>, OIB 28698331303</item>
      <item>, OIB 85821130368</item>
      <item>, OIB 41461868204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1324</properties:Characters>
  <properties:Lines>47</properties:Lines>
  <properties:Paragraphs>17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2016-01-18T08:40:00Z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