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2d53" w14:paraId="0af2d53" w:rsidRDefault="0099675B" w:rsidP="004B741D" w:rsidR="004B741D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6A0994">
        <w:t xml:space="preserve">ZUBIĆ SERVIS </w:t>
      </w:r>
      <w:r w:rsidR="00855FD3">
        <w:t>jednostavno društvo s ograničenom odgovornošću za</w:t>
      </w:r>
      <w:r w:rsidR="006A0994">
        <w:t xml:space="preserve"> proizvodnju i trgovinu</w:t>
      </w:r>
      <w:r w:rsidR="006C416E">
        <w:t xml:space="preserve">, </w:t>
      </w:r>
      <w:r w:rsidR="00855FD3">
        <w:t xml:space="preserve"> </w:t>
      </w:r>
      <w:proofErr w:type="spellStart"/>
      <w:r w:rsidR="006A0994">
        <w:t>Ladina</w:t>
      </w:r>
      <w:proofErr w:type="spellEnd"/>
      <w:r w:rsidR="006A0994">
        <w:t xml:space="preserve">, </w:t>
      </w:r>
      <w:proofErr w:type="spellStart"/>
      <w:r w:rsidR="006A0994">
        <w:t>Ladina</w:t>
      </w:r>
      <w:proofErr w:type="spellEnd"/>
      <w:r w:rsidR="006A0994">
        <w:t xml:space="preserve"> 13, OIB 13055607633,</w:t>
      </w:r>
      <w:r w:rsidR="00855FD3">
        <w:t xml:space="preserve"> MBS 080</w:t>
      </w:r>
      <w:r w:rsidR="006A0994">
        <w:t>930007</w:t>
      </w:r>
      <w:r w:rsidR="00855FD3">
        <w:t xml:space="preserve">, </w:t>
      </w:r>
      <w:r w:rsidR="004E713D">
        <w:t xml:space="preserve">dana </w:t>
      </w:r>
      <w:r w:rsidR="00855FD3">
        <w:t>6. lipnja 2018.,</w:t>
      </w:r>
      <w:r w:rsidRPr="00604FDB">
        <w:t xml:space="preserve">    </w:t>
      </w:r>
    </w:p>
    <w:p w:rsidRDefault="006A0994" w:rsidP="00604FDB" w:rsidR="006A0994">
      <w:pPr>
        <w:ind w:firstLine="708"/>
        <w:jc w:val="both"/>
      </w:pP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 </w:t>
      </w:r>
      <w:r>
        <w:t xml:space="preserve">je </w:t>
      </w:r>
      <w:r w:rsidR="006A0994">
        <w:t>3. travnja</w:t>
      </w:r>
      <w:r>
        <w:t xml:space="preserve"> 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6A0994">
        <w:t xml:space="preserve">ZUBIĆ SERVIS jednostavno društvo s ograničenom odgovornošću za proizvodnju i trgovinu,  </w:t>
      </w:r>
      <w:proofErr w:type="spellStart"/>
      <w:r w:rsidR="006A0994">
        <w:t>Ladina</w:t>
      </w:r>
      <w:proofErr w:type="spellEnd"/>
      <w:r w:rsidR="006A0994">
        <w:t xml:space="preserve">, </w:t>
      </w:r>
      <w:proofErr w:type="spellStart"/>
      <w:r w:rsidR="006A0994">
        <w:t>Ladina</w:t>
      </w:r>
      <w:proofErr w:type="spellEnd"/>
      <w:r w:rsidR="006A0994">
        <w:t xml:space="preserve"> 13, OIB 13055607633</w:t>
      </w:r>
      <w:r w:rsidR="001460A7">
        <w:t xml:space="preserve">, jer isti na dan </w:t>
      </w:r>
      <w:r w:rsidR="00A2568F">
        <w:t>30. ožujka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A2568F">
        <w:t>20.653,82</w:t>
      </w:r>
      <w:r>
        <w:t xml:space="preserve"> </w:t>
      </w:r>
      <w:r w:rsidR="001460A7">
        <w:t>kn, te da prema podacima Hrvatskog zavoda za mirovinsko osiguranje dužnik ima</w:t>
      </w:r>
      <w:r>
        <w:t xml:space="preserve"> </w:t>
      </w:r>
      <w:r w:rsidR="00A2568F">
        <w:t>jednog za</w:t>
      </w:r>
      <w:r>
        <w:t xml:space="preserve">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A850BD">
        <w:t>t</w:t>
      </w:r>
      <w:r>
        <w:t>-12</w:t>
      </w:r>
      <w:r w:rsidR="00A850BD">
        <w:t>68</w:t>
      </w:r>
      <w:r>
        <w:t xml:space="preserve">/17 od </w:t>
      </w:r>
      <w:r w:rsidR="00E70E50">
        <w:t>20</w:t>
      </w:r>
      <w:r>
        <w:t xml:space="preserve">. travnja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>rijedlog za dan 6. lipnja 2018., te je imenovana privremena stečajna upraviteljica</w:t>
      </w:r>
      <w:r w:rsidR="00A850BD">
        <w:t xml:space="preserve"> Nada Gagro</w:t>
      </w:r>
      <w:r w:rsidR="0034386D">
        <w:t xml:space="preserve">.   </w:t>
      </w:r>
    </w:p>
    <w:p w:rsidRDefault="005F7DC7" w:rsidP="009E22D1" w:rsidR="005F7DC7">
      <w:pPr>
        <w:ind w:firstLine="720"/>
        <w:jc w:val="both"/>
      </w:pPr>
    </w:p>
    <w:p w:rsidRDefault="0034386D" w:rsidP="009E22D1" w:rsidR="0034386D">
      <w:pPr>
        <w:ind w:firstLine="720"/>
        <w:jc w:val="both"/>
      </w:pPr>
      <w:r>
        <w:t xml:space="preserve">Privremena stečajna upraviteljica </w:t>
      </w:r>
      <w:r w:rsidR="00E70E50">
        <w:t>podneskom od 9</w:t>
      </w:r>
      <w:r>
        <w:t>. svibnja 2018. navodi</w:t>
      </w:r>
      <w:r w:rsidR="00CE28CD">
        <w:t xml:space="preserve"> da je </w:t>
      </w:r>
      <w:r w:rsidR="00E70E50">
        <w:t xml:space="preserve">provjerom na portalu </w:t>
      </w:r>
      <w:proofErr w:type="spellStart"/>
      <w:r w:rsidR="00E70E50">
        <w:t>Poslovna.hr</w:t>
      </w:r>
      <w:proofErr w:type="spellEnd"/>
      <w:r w:rsidR="00E70E50">
        <w:t xml:space="preserve"> utvrdila da je 25. travnja 2018. došlo do deblokade žiro račun dužnika, odnosno više ne postoji stečajni razlog. </w:t>
      </w:r>
      <w:r w:rsidR="008E687D">
        <w:t xml:space="preserve">Privremena stečajna upraviteljica je predložila </w:t>
      </w:r>
      <w:r w:rsidR="0099675B">
        <w:t xml:space="preserve">da sud prijedlog FINE odbaci. </w:t>
      </w: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lastRenderedPageBreak/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 i izviješća privremene stečajne upraviteljice 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DD7BF1">
        <w:rPr>
          <w:bCs/>
        </w:rPr>
        <w:t xml:space="preserve">6.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99675B" w:rsidP="009E22D1" w:rsidR="0099675B">
      <w:pPr>
        <w:ind w:firstLine="708" w:left="1416"/>
        <w:jc w:val="both"/>
        <w:rPr>
          <w:b/>
          <w:bCs/>
        </w:rPr>
      </w:pPr>
    </w:p>
    <w:p w:rsidRDefault="0099675B" w:rsidP="009E22D1" w:rsidR="0099675B">
      <w:pPr>
        <w:ind w:firstLine="708" w:left="1416"/>
        <w:jc w:val="both"/>
        <w:rPr>
          <w:b/>
          <w:bCs/>
        </w:rPr>
      </w:pPr>
    </w:p>
    <w:p w:rsidRDefault="0099675B" w:rsidP="009E22D1" w:rsidR="0099675B">
      <w:pPr>
        <w:ind w:firstLine="708" w:left="1416"/>
        <w:jc w:val="both"/>
        <w:rPr>
          <w:b/>
          <w:bCs/>
        </w:rPr>
      </w:pPr>
    </w:p>
    <w:p w:rsidRDefault="0099675B" w:rsidP="009E22D1" w:rsidR="0099675B">
      <w:pPr>
        <w:ind w:firstLine="708" w:left="1416"/>
        <w:jc w:val="both"/>
        <w:rPr>
          <w:b/>
          <w:bCs/>
        </w:rPr>
      </w:pPr>
    </w:p>
    <w:p w:rsidRDefault="0099675B" w:rsidP="009E22D1" w:rsidR="0099675B">
      <w:pPr>
        <w:ind w:firstLine="708" w:left="1416"/>
        <w:jc w:val="both"/>
        <w:rPr>
          <w:b/>
          <w:bCs/>
        </w:rPr>
      </w:pPr>
    </w:p>
    <w:sectPr w:rsidSect="00256AD8" w:rsidR="0099675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1A2" w:rsidR="00CF31A2">
      <w:r>
        <w:separator/>
      </w:r>
    </w:p>
  </w:endnote>
  <w:endnote w:id="0" w:type="continuationSeparator">
    <w:p w:rsidRDefault="00CF31A2" w:rsidR="00CF3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1A2" w:rsidR="00CF31A2">
      <w:r>
        <w:separator/>
      </w:r>
    </w:p>
  </w:footnote>
  <w:footnote w:id="0" w:type="continuationSeparator">
    <w:p w:rsidRDefault="00CF31A2" w:rsidR="00CF3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75B" w:rsidP="00086232" w:rsidR="00086232">
    <w:pPr>
      <w:pStyle w:val="Zaglavlje"/>
      <w:jc w:val="right"/>
    </w:pPr>
    <w:r>
      <w:t>4 St-1268/17-7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142C7"/>
    <w:rsid w:val="00223C8E"/>
    <w:rsid w:val="00241B38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35986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72BB2"/>
    <w:rsid w:val="00674982"/>
    <w:rsid w:val="00680601"/>
    <w:rsid w:val="00684480"/>
    <w:rsid w:val="0068526F"/>
    <w:rsid w:val="00693CCD"/>
    <w:rsid w:val="006A0994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9675B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568F"/>
    <w:rsid w:val="00A273DF"/>
    <w:rsid w:val="00A402F9"/>
    <w:rsid w:val="00A51687"/>
    <w:rsid w:val="00A850BD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28CD"/>
    <w:rsid w:val="00CF31A2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33E37"/>
    <w:rsid w:val="00E430E2"/>
    <w:rsid w:val="00E55AA4"/>
    <w:rsid w:val="00E70800"/>
    <w:rsid w:val="00E70E5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St-1268/2017</izvorni_sadrzaj>
    <derivirana_varijabla naziv="DomainObject.Predmet.OznakaBroj_1">St-1268/2017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ZUBIĆ SERVIS jednostavno društvo s ograničenom odgovornošću za proizodnju i trgovinu zastupanog po punomoćniku Stjepan Hrastovec</izvorni_sadrzaj>
    <derivirana_varijabla naziv="DomainObject.Predmet.ProtustrankaFormated_1">  ZUBIĆ SERVIS jednostavno društvo s ograničenom odgovornošću za proizodnju i trgovinu zastupanog po punomoćniku Stjepan Hrastovec</derivirana_varijabla>
  </DomainObject.Predmet.ProtustrankaFormated>
  <DomainObject.Predmet.ProtustrankaFormatedOIB>
    <izvorni_sadrzaj>  ZUBIĆ SERVIS jednostavno društvo s ograničenom odgovornošću za proizodnju i trgovinu, OIB 13055607633 zastupanog po punomoćniku Stjepan Hrastovec</izvorni_sadrzaj>
    <derivirana_varijabla naziv="DomainObject.Predmet.ProtustrankaFormatedOIB_1">  ZUBIĆ SERVIS jednostavno društvo s ograničenom odgovornošću za proizodnju i trgovinu, OIB 13055607633 zastupanog po punomoćniku Stjepan Hrastovec</derivirana_varijabla>
  </DomainObject.Predmet.ProtustrankaFormatedOIB>
  <DomainObject.Predmet.ProtustrankaFormatedWithAdress>
    <izvorni_sadrzaj> ZUBIĆ SERVIS jednostavno društvo s ograničenom odgovornošću za proizodnju i trgovinu, Ladina 13 , 10342 Ladina zastupanog po punomoćniku Stjepan Hrastovec</izvorni_sadrzaj>
    <derivirana_varijabla naziv="DomainObject.Predmet.ProtustrankaFormatedWithAdress_1"> ZUBIĆ SERVIS jednostavno društvo s ograničenom odgovornošću za proizodnju i trgovinu, Ladina 13 , 10342 Ladina zastupanog po punomoćniku Stjepan Hrastovec</derivirana_varijabla>
  </DomainObject.Predmet.ProtustrankaFormatedWithAdress>
  <DomainObject.Predmet.ProtustrankaFormatedWithAdressOIB>
    <izvorni_sadrzaj> ZUBIĆ SERVIS jednostavno društvo s ograničenom odgovornošću za proizodnju i trgovinu, OIB 13055607633, Ladina 13 , 10342 Ladina zastupanog po punomoćniku Stjepan Hrastovec</izvorni_sadrzaj>
    <derivirana_varijabla naziv="DomainObject.Predmet.ProtustrankaFormatedWithAdressOIB_1"> ZUBIĆ SERVIS jednostavno društvo s ograničenom odgovornošću za proizodnju i trgovinu, OIB 13055607633, Ladina 13 , 10342 Ladina zastupanog po punomoćniku Stjepan Hrastovec</derivirana_varijabla>
  </DomainObject.Predmet.ProtustrankaFormatedWithAdressOIB>
  <DomainObject.Predmet.ProtustrankaWithAdress>
    <izvorni_sadrzaj>ZUBIĆ SERVIS jednostavno društvo s ograničenom odgovornošću za proizodnju i trgovinu Ladina 13 , 10342 Ladina</izvorni_sadrzaj>
    <derivirana_varijabla naziv="DomainObject.Predmet.ProtustrankaWithAdress_1">ZUBIĆ SERVIS jednostavno društvo s ograničenom odgovornošću za proizodnju i trgovinu Ladina 13 , 10342 Ladina</derivirana_varijabla>
  </DomainObject.Predmet.ProtustrankaWithAdress>
  <DomainObject.Predmet.ProtustrankaWithAdressOIB>
    <izvorni_sadrzaj>ZUBIĆ SERVIS jednostavno društvo s ograničenom odgovornošću za proizodnju i trgovinu, OIB 13055607633, Ladina 13 , 10342 Ladina</izvorni_sadrzaj>
    <derivirana_varijabla naziv="DomainObject.Predmet.ProtustrankaWithAdressOIB_1">ZUBIĆ SERVIS jednostavno društvo s ograničenom odgovornošću za proizodnju i trgovinu, OIB 13055607633, Ladina 13 , 10342 Ladina</derivirana_varijabla>
  </DomainObject.Predmet.ProtustrankaWithAdressOIB>
  <DomainObject.Predmet.ProtustrankaNazivFormated>
    <izvorni_sadrzaj>ZUBIĆ SERVIS jednostavno društvo s ograničenom odgovornošću za proizodnju i trgovinu</izvorni_sadrzaj>
    <derivirana_varijabla naziv="DomainObject.Predmet.ProtustrankaNazivFormated_1">ZUBIĆ SERVIS jednostavno društvo s ograničenom odgovornošću za proizodnju i trgovinu</derivirana_varijabla>
  </DomainObject.Predmet.ProtustrankaNazivFormated>
  <DomainObject.Predmet.ProtustrankaNazivFormatedOIB>
    <izvorni_sadrzaj>ZUBIĆ SERVIS jednostavno društvo s ograničenom odgovornošću za proizodnju i trgovinu, OIB 13055607633</izvorni_sadrzaj>
    <derivirana_varijabla naziv="DomainObject.Predmet.ProtustrankaNazivFormatedOIB_1">ZUBIĆ SERVIS jednostavno društvo s ograničenom odgovornošću za proizodnju i trgovinu, OIB 13055607633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ZUBIĆ SERVIS jednostavno društvo s ograničenom odgovornošću za proizodnju i trgovinu zastupanog po punomoćniku Stjepan Hrastovec</item>
    </izvorni_sadrzaj>
    <derivirana_varijabla naziv="DomainObject.Predmet.ProtuStrankaListFormated_1">
      <item>ZUBIĆ SERVIS jednostavno društvo s ograničenom odgovornošću za proizodnju i trgovinu zastupanog po punomoćniku Stjepan Hrastovec</item>
    </derivirana_varijabla>
  </DomainObject.Predmet.ProtuStrankaListFormated>
  <DomainObject.Predmet.ProtuStrankaListFormatedOIB>
    <izvorni_sadrzaj>
      <item>ZUBIĆ SERVIS jednostavno društvo s ograničenom odgovornošću za proizodnju i trgovinu, OIB 13055607633 zastupanog po punomoćniku Stjepan Hrastovec</item>
    </izvorni_sadrzaj>
    <derivirana_varijabla naziv="DomainObject.Predmet.ProtuStrankaListFormatedOIB_1">
      <item>ZUBIĆ SERVIS jednostavno društvo s ograničenom odgovornošću za proizodnju i trgovinu, OIB 13055607633 zastupanog po punomoćniku Stjepan Hrastovec</item>
    </derivirana_varijabla>
  </DomainObject.Predmet.ProtuStrankaListFormatedOIB>
  <DomainObject.Predmet.ProtuStrankaListFormatedWithAdress>
    <izvorni_sadrzaj>
      <item>ZUBIĆ SERVIS jednostavno društvo s ograničenom odgovornošću za proizodnju i trgovinu, Ladina 13 , 10342 Ladina zastupanog po punomoćniku Stjepan Hrastovec</item>
    </izvorni_sadrzaj>
    <derivirana_varijabla naziv="DomainObject.Predmet.ProtuStrankaListFormatedWithAdress_1">
      <item>ZUBIĆ SERVIS jednostavno društvo s ograničenom odgovornošću za proizodnju i trgovinu, Ladina 13 , 10342 Ladina zastupanog po punomoćniku Stjepan Hrastovec</item>
    </derivirana_varijabla>
  </DomainObject.Predmet.ProtuStrankaListFormatedWithAdress>
  <DomainObject.Predmet.ProtuStrankaListFormatedWithAdressOIB>
    <izvorni_sadrzaj>
      <item>ZUBIĆ SERVIS jednostavno društvo s ograničenom odgovornošću za proizodnju i trgovinu, OIB 13055607633, Ladina 13 , 10342 Ladina zastupanog po punomoćniku Stjepan Hrastovec</item>
    </izvorni_sadrzaj>
    <derivirana_varijabla naziv="DomainObject.Predmet.ProtuStrankaListFormatedWithAdressOIB_1">
      <item>ZUBIĆ SERVIS jednostavno društvo s ograničenom odgovornošću za proizodnju i trgovinu, OIB 13055607633, Ladina 13 , 10342 Ladina zastupanog po punomoćniku Stjepan Hrastovec</item>
    </derivirana_varijabla>
  </DomainObject.Predmet.ProtuStrankaListFormatedWithAdressOIB>
  <DomainObject.Predmet.ProtuStrankaListNazivFormated>
    <izvorni_sadrzaj>
      <item>ZUBIĆ SERVIS jednostavno društvo s ograničenom odgovornošću za proizodnju i trgovinu</item>
    </izvorni_sadrzaj>
    <derivirana_varijabla naziv="DomainObject.Predmet.ProtuStrankaListNazivFormated_1">
      <item>ZUBIĆ SERVIS jednostavno društvo s ograničenom odgovornošću za proizodnju i trgovinu</item>
    </derivirana_varijabla>
  </DomainObject.Predmet.ProtuStrankaListNazivFormated>
  <DomainObject.Predmet.ProtuStrankaListNazivFormatedOIB>
    <izvorni_sadrzaj>
      <item>ZUBIĆ SERVIS jednostavno društvo s ograničenom odgovornošću za proizodnju i trgovinu, OIB 13055607633</item>
    </izvorni_sadrzaj>
    <derivirana_varijabla naziv="DomainObject.Predmet.ProtuStrankaListNazivFormatedOIB_1">
      <item>ZUBIĆ SERVIS jednostavno društvo s ograničenom odgovornošću za proizodnju i trgovinu, OIB 13055607633</item>
    </derivirana_varijabla>
  </DomainObject.Predmet.ProtuStrankaListNazivFormatedOIB>
  <DomainObject.Predmet.OstaliListFormated>
    <izvorni_sadrzaj>
      <item>Stjepan Hrastovec punomoćnik sudionika u postupku ZUBIĆ SERVIS jednostavno društvo s ograničenom odgovornošću za proizodnju i trgovinu</item>
    </izvorni_sadrzaj>
    <derivirana_varijabla naziv="DomainObject.Predmet.OstaliListFormated_1">
      <item>Stjepan Hrastovec punomoćnik sudionika u postupku ZUBIĆ SERVIS jednostavno društvo s ograničenom odgovornošću za proizodnju i trgovinu</item>
    </derivirana_varijabla>
  </DomainObject.Predmet.OstaliListFormated>
  <DomainObject.Predmet.OstaliListFormatedOIB>
    <izvorni_sadrzaj>
      <item>Stjepan Hrastovec, OIB 16955892962 punomoćnik sudionika u postupku ZUBIĆ SERVIS jednostavno društvo s ograničenom odgovornošću za proizodnju i trgovinu</item>
    </izvorni_sadrzaj>
    <derivirana_varijabla naziv="DomainObject.Predmet.OstaliListFormatedOIB_1">
      <item>Stjepan Hrastovec, OIB 16955892962 punomoćnik sudionika u postupku ZUBIĆ SERVIS jednostavno društvo s ograničenom odgovornošću za proizodnju i trgovinu</item>
    </derivirana_varijabla>
  </DomainObject.Predmet.OstaliListFormatedOIB>
  <DomainObject.Predmet.OstaliListFormatedWithAdress>
    <izvorni_sadrzaj>
      <item>Stjepan Hrastovec, Ladina 13, 10342 Ladina punomoćnik sudionika u postupku ZUBIĆ SERVIS jednostavno društvo s ograničenom odgovornošću za proizodnju i trgovinu</item>
    </izvorni_sadrzaj>
    <derivirana_varijabla naziv="DomainObject.Predmet.OstaliListFormatedWithAdress_1">
      <item>Stjepan Hrastovec, Ladina 13, 10342 Ladina punomoćnik sudionika u postupku ZUBIĆ SERVIS jednostavno društvo s ograničenom odgovornošću za proizodnju i trgovinu</item>
    </derivirana_varijabla>
  </DomainObject.Predmet.OstaliListFormatedWithAdress>
  <DomainObject.Predmet.OstaliListFormatedWithAdressOIB>
    <izvorni_sadrzaj>
      <item>Stjepan Hrastovec, OIB 16955892962, Ladina 13, 10342 Ladina punomoćnik sudionika u postupku ZUBIĆ SERVIS jednostavno društvo s ograničenom odgovornošću za proizodnju i trgovinu</item>
    </izvorni_sadrzaj>
    <derivirana_varijabla naziv="DomainObject.Predmet.OstaliListFormatedWithAdressOIB_1">
      <item>Stjepan Hrastovec, OIB 16955892962, Ladina 13, 10342 Ladina punomoćnik sudionika u postupku ZUBIĆ SERVIS jednostavno društvo s ograničenom odgovornošću za proizodnju i trgovinu</item>
    </derivirana_varijabla>
  </DomainObject.Predmet.OstaliListFormatedWithAdressOIB>
  <DomainObject.Predmet.OstaliListNazivFormated>
    <izvorni_sadrzaj>
      <item>Stjepan Hrastovec</item>
    </izvorni_sadrzaj>
    <derivirana_varijabla naziv="DomainObject.Predmet.OstaliListNazivFormated_1">
      <item>Stjepan Hrastovec</item>
    </derivirana_varijabla>
  </DomainObject.Predmet.OstaliListNazivFormated>
  <DomainObject.Predmet.OstaliListNazivFormatedOIB>
    <izvorni_sadrzaj>
      <item>Stjepan Hrastovec, OIB 16955892962</item>
    </izvorni_sadrzaj>
    <derivirana_varijabla naziv="DomainObject.Predmet.OstaliListNazivFormatedOIB_1">
      <item>Stjepan Hrastovec, OIB 16955892962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ZUBIĆ SERVIS jednostavno društvo s ograničenom odgovornošću za proizodnju i trgovinu</izvorni_sadrzaj>
    <derivirana_varijabla naziv="DomainObject.Predmet.ProtustrankaIDrugi_1">ZUBIĆ SERVIS jednostavno društvo s ograničenom odgovornošću za proizodnju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ZUBIĆ SERVIS jednostavno društvo s ograničenom odgovornošću za proizodnju i trgovinu, OIB 13055607633, Ladina 13 , 10342 Ladina</izvorni_sadrzaj>
    <derivirana_varijabla naziv="DomainObject.Predmet.ProtustrankaIDrugiAdressOIB_1">ZUBIĆ SERVIS jednostavno društvo s ograničenom odgovornošću za proizodnju i trgovinu, OIB 13055607633, Ladina 13 , 10342 Ladina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ZUBIĆ SERVIS jednostavno društvo s ograničenom odgovornošću za proizodnju i trgovinu</item>
      <item>FINA Regionalni centar Zagreb</item>
      <item>Stjepan Hrastovec</item>
    </izvorni_sadrzaj>
    <derivirana_varijabla naziv="DomainObject.Predmet.SudioniciListNaziv_1">
      <item>ZUBIĆ SERVIS jednostavno društvo s ograničenom odgovornošću za proizodnju i trgovinu</item>
      <item>FINA Regionalni centar Zagreb</item>
      <item>Stjepan Hrastovec</item>
    </derivirana_varijabla>
  </DomainObject.Predmet.SudioniciListNaziv>
  <DomainObject.Predmet.SudioniciListAdressOIB>
    <izvorni_sadrzaj>
      <item>ZUBIĆ SERVIS jednostavno društvo s ograničenom odgovornošću za proizodnju i trgovinu, OIB 13055607633, Ladina 13 ,10342 Ladina</item>
      <item>FINA Regionalni centar Zagreb, OIB 85821130368, Trg svibanjskih žrtava 1995. br. 1,10000 Zagreb</item>
      <item>Stjepan Hrastovec, OIB 16955892962, Ladina 13,10342 Ladina</item>
    </izvorni_sadrzaj>
    <derivirana_varijabla naziv="DomainObject.Predmet.SudioniciListAdressOIB_1">
      <item>ZUBIĆ SERVIS jednostavno društvo s ograničenom odgovornošću za proizodnju i trgovinu, OIB 13055607633, Ladina 13 ,10342 Ladina</item>
      <item>FINA Regionalni centar Zagreb, OIB 85821130368, Trg svibanjskih žrtava 1995. br. 1,10000 Zagreb</item>
      <item>Stjepan Hrastovec, OIB 16955892962, Ladina 13,10342 Ladina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13055607633</item>
      <item>, OIB 85821130368</item>
      <item>, OIB 16955892962</item>
    </izvorni_sadrzaj>
    <derivirana_varijabla naziv="DomainObject.Predmet.SudioniciListNazivOIB_1">
      <item>, OIB 13055607633</item>
      <item>, OIB 85821130368</item>
      <item>, OIB 16955892962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07AFA-FBEE-4D33-949D-AB2055EF4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2220</properties:Characters>
  <properties:Lines>99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2018-06-06T09:36:00Z</dcterms:created>
  <dc:creator>hermanj</dc:creator>
  <cp:lastModifiedBy>Darija Miličević</cp:lastModifiedBy>
  <cp:lastPrinted>2018-06-06T09:20:00Z</cp:lastPrinted>
  <dcterms:modified xmlns:xsi="http://www.w3.org/2001/XMLSchema-instance" xsi:type="dcterms:W3CDTF">2018-06-06T09:42:00Z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(sT-1268-17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