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4835" w14:paraId="4c54835" w:rsidRDefault="00A804A6" w:rsidP="00910611" w:rsidR="00A804A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04A6" w:rsidP="00910611" w:rsidR="00A804A6">
      <w:r>
        <w:rPr>
          <w:rFonts w:eastAsia="MS Mincho"/>
        </w:rPr>
        <w:t>REPUBLIKA HRVATSKA</w:t>
      </w:r>
    </w:p>
    <w:p w:rsidRDefault="00A804A6" w:rsidP="00910611" w:rsidR="00A804A6">
      <w:r>
        <w:rPr>
          <w:rFonts w:eastAsia="MS Mincho"/>
        </w:rPr>
        <w:t>TRGOVAČKI SUD U RIJECI</w:t>
      </w:r>
    </w:p>
    <w:p w:rsidRDefault="00A804A6" w:rsidR="00A804A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0B7560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D46F40">
        <w:rPr>
          <w:bCs/>
        </w:rPr>
        <w:t>M. P. KRASICA</w:t>
      </w:r>
      <w:r w:rsidR="00D46F40">
        <w:t xml:space="preserve"> jednostavno društvo s ograničenom odgovornošću za ugostiteljstvo Krasica, Krasica 92, OIB 48856776521</w:t>
      </w:r>
      <w:r w:rsidRPr="000B7560">
        <w:t>, dana 2</w:t>
      </w:r>
      <w:r w:rsidR="00366CD5">
        <w:t>7</w:t>
      </w:r>
      <w:r w:rsidRPr="000B7560">
        <w:t xml:space="preserve">. veljače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>
        <w:t xml:space="preserve"> </w:t>
      </w:r>
      <w:r w:rsidR="00D61648" w:rsidRPr="000B7560">
        <w:t xml:space="preserve">Privremenom stečajnom upravitelju </w:t>
      </w:r>
      <w:r w:rsidR="0088553A" w:rsidRPr="0088553A">
        <w:t>Ibrahimu Mehmedoviću, OIB: 91320064198, A. Starčevića 5, Rijeka</w:t>
      </w:r>
      <w:r w:rsidR="0073588E" w:rsidRPr="000B7560">
        <w:t xml:space="preserve">, određuje se jednokratna nagrada za poslove obavljene u prethodnom postupku u iznosu </w:t>
      </w:r>
      <w:r w:rsidR="00A972F7" w:rsidRPr="000B7560">
        <w:t xml:space="preserve">od </w:t>
      </w:r>
      <w:r w:rsidR="00A71FB8" w:rsidRPr="000B7560">
        <w:t>4.000,00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D46F40">
        <w:t>134</w:t>
      </w:r>
      <w:r w:rsidR="0088553A">
        <w:t>/2015</w:t>
      </w:r>
      <w:r w:rsidRPr="000B7560">
        <w:t>-</w:t>
      </w:r>
      <w:r w:rsidR="00D46F40">
        <w:t>7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D46F40">
        <w:t>3. listopada</w:t>
      </w:r>
      <w:r w:rsidR="0088553A">
        <w:t xml:space="preserve"> </w:t>
      </w:r>
      <w:r w:rsidRPr="000B7560">
        <w:t>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D46F40">
        <w:rPr>
          <w:bCs/>
        </w:rPr>
        <w:t>M. P. KRASICA</w:t>
      </w:r>
      <w:r w:rsidR="00D46F40">
        <w:t xml:space="preserve"> jednostavno društvo s ograničenom odgovornošću za ugostiteljstvo Krasica, Krasica 92, OIB 48856776521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D46F40">
        <w:t>134</w:t>
      </w:r>
      <w:r w:rsidR="0088553A">
        <w:t>/2015</w:t>
      </w:r>
      <w:r w:rsidR="00A71FB8" w:rsidRPr="000B7560">
        <w:t>-</w:t>
      </w:r>
      <w:r w:rsidR="00D46F40">
        <w:t>12</w:t>
      </w:r>
      <w:r w:rsidR="00A71FB8" w:rsidRPr="000B7560">
        <w:t xml:space="preserve"> od </w:t>
      </w:r>
      <w:r w:rsidR="0088553A">
        <w:t>10. studenoga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stečajni upravitelj </w:t>
      </w:r>
      <w:r w:rsidR="0088553A" w:rsidRPr="0088553A">
        <w:t>Ibrahim Mehmedović, OIB: 91320064198, A. Starčevića 5, Rijeka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88553A">
        <w:rPr>
          <w:bCs/>
        </w:rPr>
        <w:t>4</w:t>
      </w:r>
      <w:r w:rsidR="00A71FB8" w:rsidRPr="000B7560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A71FB8" w:rsidRPr="000B7560">
        <w:t>2</w:t>
      </w:r>
      <w:r w:rsidR="00366CD5">
        <w:t>7</w:t>
      </w:r>
      <w:r w:rsidR="00A71FB8" w:rsidRPr="000B7560">
        <w:t>. veljače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201E2" w:rsidR="00D201E2" w:rsidRPr="000B7560">
      <w:r w:rsidRPr="000B7560">
        <w:lastRenderedPageBreak/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366CD5">
        <w:t>7</w:t>
      </w:r>
      <w:r w:rsidR="00245085" w:rsidRPr="000B7560">
        <w:t>. veljače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7F3" w:rsidR="003357F3">
      <w:r>
        <w:separator/>
      </w:r>
    </w:p>
  </w:endnote>
  <w:endnote w:id="0" w:type="continuationSeparator">
    <w:p w:rsidRDefault="003357F3" w:rsidR="00335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04A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7F3" w:rsidR="003357F3">
      <w:r>
        <w:separator/>
      </w:r>
    </w:p>
  </w:footnote>
  <w:footnote w:id="0" w:type="continuationSeparator">
    <w:p w:rsidRDefault="003357F3" w:rsidR="00335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D46F40">
      <w:t>134</w:t>
    </w:r>
    <w:r w:rsidR="0088553A">
      <w:t>/2015</w:t>
    </w:r>
    <w:r w:rsidR="00FD3883">
      <w:t>-16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357F3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9034BE"/>
    <w:rsid w:val="00927D8D"/>
    <w:rsid w:val="00953A18"/>
    <w:rsid w:val="009658EC"/>
    <w:rsid w:val="0098719A"/>
    <w:rsid w:val="009A1A80"/>
    <w:rsid w:val="009B0BD2"/>
    <w:rsid w:val="00A15995"/>
    <w:rsid w:val="00A30514"/>
    <w:rsid w:val="00A521BC"/>
    <w:rsid w:val="00A63AAE"/>
    <w:rsid w:val="00A71FB8"/>
    <w:rsid w:val="00A804A6"/>
    <w:rsid w:val="00A972F7"/>
    <w:rsid w:val="00AE61BD"/>
    <w:rsid w:val="00AF3BFB"/>
    <w:rsid w:val="00B029EF"/>
    <w:rsid w:val="00B073DD"/>
    <w:rsid w:val="00B17D82"/>
    <w:rsid w:val="00C7136A"/>
    <w:rsid w:val="00C741AF"/>
    <w:rsid w:val="00CB6547"/>
    <w:rsid w:val="00CB6FCF"/>
    <w:rsid w:val="00CE58EB"/>
    <w:rsid w:val="00CF1728"/>
    <w:rsid w:val="00D06E23"/>
    <w:rsid w:val="00D201E2"/>
    <w:rsid w:val="00D3599D"/>
    <w:rsid w:val="00D441BF"/>
    <w:rsid w:val="00D46F40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D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804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04A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804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04A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P. KRASICA d.o.o.  Krasica</izvorni_sadrzaj>
    <derivirana_varijabla naziv="DomainObject.Predmet.ProtustrankaFormated_1">  M. P. KRASICA d.o.o.  Krasica</derivirana_varijabla>
  </DomainObject.Predmet.ProtustrankaFormated>
  <DomainObject.Predmet.ProtustrankaFormatedOIB>
    <izvorni_sadrzaj>  M. P. KRASICA d.o.o.  Krasica, OIB 48856776521</izvorni_sadrzaj>
    <derivirana_varijabla naziv="DomainObject.Predmet.ProtustrankaFormatedOIB_1">  M. P. KRASICA d.o.o.  Krasica, OIB 48856776521</derivirana_varijabla>
  </DomainObject.Predmet.ProtustrankaFormatedOIB>
  <DomainObject.Predmet.ProtustrankaFormatedWithAdress>
    <izvorni_sadrzaj> M. P. KRASICA d.o.o.  Krasica, Krasica 92, 51224 Krasica</izvorni_sadrzaj>
    <derivirana_varijabla naziv="DomainObject.Predmet.ProtustrankaFormatedWithAdress_1"> M. P. KRASICA d.o.o.  Krasica, Krasica 92, 51224 Krasica</derivirana_varijabla>
  </DomainObject.Predmet.ProtustrankaFormatedWithAdress>
  <DomainObject.Predmet.ProtustrankaFormatedWithAdressOIB>
    <izvorni_sadrzaj> M. P. KRASICA d.o.o.  Krasica, OIB 48856776521, Krasica 92, 51224 Krasica</izvorni_sadrzaj>
    <derivirana_varijabla naziv="DomainObject.Predmet.ProtustrankaFormatedWithAdressOIB_1"> M. P. KRASICA d.o.o.  Krasica, OIB 48856776521, Krasica 92, 51224 Krasica</derivirana_varijabla>
  </DomainObject.Predmet.ProtustrankaFormatedWithAdressOIB>
  <DomainObject.Predmet.ProtustrankaWithAdress>
    <izvorni_sadrzaj>M. P. KRASICA d.o.o.  Krasica Krasica 92, 51224 Krasica</izvorni_sadrzaj>
    <derivirana_varijabla naziv="DomainObject.Predmet.ProtustrankaWithAdress_1">M. P. KRASICA d.o.o.  Krasica Krasica 92, 51224 Krasica</derivirana_varijabla>
  </DomainObject.Predmet.ProtustrankaWithAdress>
  <DomainObject.Predmet.ProtustrankaWithAdressOIB>
    <izvorni_sadrzaj>M. P. KRASICA d.o.o.  Krasica, OIB 48856776521, Krasica 92, 51224 Krasica</izvorni_sadrzaj>
    <derivirana_varijabla naziv="DomainObject.Predmet.ProtustrankaWithAdressOIB_1">M. P. KRASICA d.o.o.  Krasica, OIB 48856776521, Krasica 92, 51224 Krasica</derivirana_varijabla>
  </DomainObject.Predmet.ProtustrankaWithAdressOIB>
  <DomainObject.Predmet.ProtustrankaNazivFormated>
    <izvorni_sadrzaj>M. P. KRASICA d.o.o.  Krasica</izvorni_sadrzaj>
    <derivirana_varijabla naziv="DomainObject.Predmet.ProtustrankaNazivFormated_1">M. P. KRASICA d.o.o.  Krasica</derivirana_varijabla>
  </DomainObject.Predmet.ProtustrankaNazivFormated>
  <DomainObject.Predmet.ProtustrankaNazivFormatedOIB>
    <izvorni_sadrzaj>M. P. KRASICA d.o.o.  Krasica, OIB 48856776521</izvorni_sadrzaj>
    <derivirana_varijabla naziv="DomainObject.Predmet.ProtustrankaNazivFormatedOIB_1">M. P. KRASICA d.o.o.  Krasica, OIB 48856776521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P. KRASICA d.o.o.  Krasica</item>
    </izvorni_sadrzaj>
    <derivirana_varijabla naziv="DomainObject.Predmet.ProtuStrankaListFormated_1">
      <item>M. P. KRASICA d.o.o.  Krasica</item>
    </derivirana_varijabla>
  </DomainObject.Predmet.ProtuStrankaListFormated>
  <DomainObject.Predmet.ProtuStrankaListFormatedOIB>
    <izvorni_sadrzaj>
      <item>M. P. KRASICA d.o.o.  Krasica, OIB 48856776521</item>
    </izvorni_sadrzaj>
    <derivirana_varijabla naziv="DomainObject.Predmet.ProtuStrankaListFormatedOIB_1">
      <item>M. P. KRASICA d.o.o.  Krasica, OIB 48856776521</item>
    </derivirana_varijabla>
  </DomainObject.Predmet.ProtuStrankaListFormatedOIB>
  <DomainObject.Predmet.ProtuStrankaListFormatedWithAdress>
    <izvorni_sadrzaj>
      <item>M. P. KRASICA d.o.o.  Krasica, Krasica 92, 51224 Krasica</item>
    </izvorni_sadrzaj>
    <derivirana_varijabla naziv="DomainObject.Predmet.ProtuStrankaListFormatedWithAdress_1">
      <item>M. P. KRASICA d.o.o.  Krasica, Krasica 92, 51224 Krasica</item>
    </derivirana_varijabla>
  </DomainObject.Predmet.ProtuStrankaListFormatedWithAdress>
  <DomainObject.Predmet.ProtuStrankaListFormatedWithAdressOIB>
    <izvorni_sadrzaj>
      <item>M. P. KRASICA d.o.o.  Krasica, OIB 48856776521, Krasica 92, 51224 Krasica</item>
    </izvorni_sadrzaj>
    <derivirana_varijabla naziv="DomainObject.Predmet.ProtuStrankaListFormatedWithAdressOIB_1">
      <item>M. P. KRASICA d.o.o.  Krasica, OIB 48856776521, Krasica 92, 51224 Krasica</item>
    </derivirana_varijabla>
  </DomainObject.Predmet.ProtuStrankaListFormatedWithAdressOIB>
  <DomainObject.Predmet.ProtuStrankaListNazivFormated>
    <izvorni_sadrzaj>
      <item>M. P. KRASICA d.o.o.  Krasica</item>
    </izvorni_sadrzaj>
    <derivirana_varijabla naziv="DomainObject.Predmet.ProtuStrankaListNazivFormated_1">
      <item>M. P. KRASICA d.o.o.  Krasica</item>
    </derivirana_varijabla>
  </DomainObject.Predmet.ProtuStrankaListNazivFormated>
  <DomainObject.Predmet.ProtuStrankaListNazivFormatedOIB>
    <izvorni_sadrzaj>
      <item>M. P. KRASICA d.o.o.  Krasica, OIB 48856776521</item>
    </izvorni_sadrzaj>
    <derivirana_varijabla naziv="DomainObject.Predmet.ProtuStrankaListNazivFormatedOIB_1">
      <item>M. P. KRASICA d.o.o.  Krasica, OIB 48856776521</item>
    </derivirana_varijabla>
  </DomainObject.Predmet.ProtuStrankaListNazivFormatedOIB>
  <DomainObject.Predmet.OstaliListFormated>
    <izvorni_sadrzaj>
      <item>Martin Pirak</item>
    </izvorni_sadrzaj>
    <derivirana_varijabla naziv="DomainObject.Predmet.OstaliListFormated_1">
      <item>Martin Pirak</item>
    </derivirana_varijabla>
  </DomainObject.Predmet.OstaliListFormated>
  <DomainObject.Predmet.OstaliListFormatedOIB>
    <izvorni_sadrzaj>
      <item>Martin Pirak</item>
    </izvorni_sadrzaj>
    <derivirana_varijabla naziv="DomainObject.Predmet.OstaliListFormatedOIB_1">
      <item>Martin Pirak</item>
    </derivirana_varijabla>
  </DomainObject.Predmet.OstaliListFormatedOIB>
  <DomainObject.Predmet.OstaliListFormatedWithAdress>
    <izvorni_sadrzaj>
      <item>Martin Pirak, M.P. Krasica j.d.o.o., Krasica 92, 51224 Krasica</item>
    </izvorni_sadrzaj>
    <derivirana_varijabla naziv="DomainObject.Predmet.OstaliListFormatedWithAdress_1">
      <item>Martin Pirak, M.P. Krasica j.d.o.o., Krasica 92, 51224 Krasica</item>
    </derivirana_varijabla>
  </DomainObject.Predmet.OstaliListFormatedWithAdress>
  <DomainObject.Predmet.OstaliListFormatedWithAdressOIB>
    <izvorni_sadrzaj>
      <item>Martin Pirak, M.P. Krasica j.d.o.o., Krasica 92, 51224 Krasica</item>
    </izvorni_sadrzaj>
    <derivirana_varijabla naziv="DomainObject.Predmet.OstaliListFormatedWithAdressOIB_1">
      <item>Martin Pirak, M.P. Krasica j.d.o.o., Krasica 92, 51224 Krasica</item>
    </derivirana_varijabla>
  </DomainObject.Predmet.OstaliListFormatedWithAdressOIB>
  <DomainObject.Predmet.OstaliListNazivFormated>
    <izvorni_sadrzaj>
      <item>Martin Pirak</item>
    </izvorni_sadrzaj>
    <derivirana_varijabla naziv="DomainObject.Predmet.OstaliListNazivFormated_1">
      <item>Martin Pirak</item>
    </derivirana_varijabla>
  </DomainObject.Predmet.OstaliListNazivFormated>
  <DomainObject.Predmet.OstaliListNazivFormatedOIB>
    <izvorni_sadrzaj>
      <item>Martin Pirak</item>
    </izvorni_sadrzaj>
    <derivirana_varijabla naziv="DomainObject.Predmet.OstaliListNazivFormatedOIB_1">
      <item>Martin Pirak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P. KRASICA d.o.o.  Krasica</izvorni_sadrzaj>
    <derivirana_varijabla naziv="DomainObject.Predmet.ProtustrankaIDrugi_1">M. P. KRASICA d.o.o.  Krasica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P. KRASICA d.o.o.  Krasica, OIB 48856776521, Krasica 92, 51224 Krasica</izvorni_sadrzaj>
    <derivirana_varijabla naziv="DomainObject.Predmet.ProtustrankaIDrugiAdressOIB_1">M. P. KRASICA d.o.o.  Krasica, OIB 48856776521, Krasica 92,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 P. KRASICA d.o.o.  Krasica</item>
      <item>Martin Pirak</item>
    </izvorni_sadrzaj>
    <derivirana_varijabla naziv="DomainObject.Predmet.SudioniciListNaziv_1">
      <item>FINA  Rijeka</item>
      <item>M. P. KRASICA d.o.o.  Krasica</item>
      <item>Martin Pirak</item>
    </derivirana_varijabla>
  </DomainObject.Predmet.SudioniciListNaziv>
  <DomainObject.Predmet.SudioniciListAdressOIB>
    <izvorni_sadrzaj>
      <item>FINA  Rijeka, OIB 85821130368, Frana Kurelca 8,51000 Rijeka</item>
      <item>M. P. KRASICA d.o.o.  Krasica, OIB 48856776521, Krasica 92,51224 Krasica</item>
      <item>Martin Pirak, M.P. Krasica j.d.o.o., Krasica 92,51224 Krasica</item>
    </izvorni_sadrzaj>
    <derivirana_varijabla naziv="DomainObject.Predmet.SudioniciListAdressOIB_1">
      <item>FINA  Rijeka, OIB 85821130368, Frana Kurelca 8,51000 Rijeka</item>
      <item>M. P. KRASICA d.o.o.  Krasica, OIB 48856776521, Krasica 92,51224 Krasica</item>
      <item>Martin Pirak, M.P. Krasica j.d.o.o., Krasica 92,51224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48856776521</item>
      <item>, OIB null</item>
    </izvorni_sadrzaj>
    <derivirana_varijabla naziv="DomainObject.Predmet.SudioniciListNazivOIB_1">
      <item>, OIB 85821130368</item>
      <item>, OIB 48856776521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350</properties:Words>
  <properties:Characters>1848</properties:Characters>
  <properties:Lines>55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2017-02-27T09:07:00Z</dcterms:created>
  <dc:creator>M San Grupa</dc:creator>
  <cp:lastModifiedBy>Danijela Fumić</cp:lastModifiedBy>
  <cp:lastPrinted>2017-02-27T09:07:00Z</cp:lastPrinted>
  <dcterms:modified xmlns:xsi="http://www.w3.org/2001/XMLSchema-instance" xsi:type="dcterms:W3CDTF">2017-02-27T09:10:00Z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