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7d5dc" w14:paraId="a37d5dc" w:rsidRDefault="00A45309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2</w:t>
      </w:r>
      <w:r w:rsidR="0083759D" w:rsidRPr="00F20BF1">
        <w:rPr>
          <w:lang w:val="hr-HR"/>
        </w:rPr>
        <w:t xml:space="preserve"> </w:t>
      </w:r>
      <w:r w:rsidR="007A5B1B">
        <w:rPr>
          <w:lang w:val="hr-HR"/>
        </w:rPr>
        <w:t>St-534/16-3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</w:t>
      </w:r>
      <w:r w:rsidR="00DD60D1">
        <w:t>sutkinji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DD60D1">
        <w:t>Meliti Poljanec Bubaš</w:t>
      </w:r>
      <w:r w:rsidR="00920620">
        <w:t xml:space="preserve">, kao </w:t>
      </w:r>
      <w:r w:rsidR="00DD60D1">
        <w:t>stečajnoj suktinji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7A5B1B">
        <w:t>HUANG RETAILS, OIB: 47055156011 sa sjedištem u Aleja kralja Zvonimira 11, 42000 Varaždin</w:t>
      </w:r>
      <w:r w:rsidR="00DD60D1">
        <w:t xml:space="preserve">, dana </w:t>
      </w:r>
      <w:r w:rsidR="007A5B1B">
        <w:t>4</w:t>
      </w:r>
      <w:r w:rsidR="00920620">
        <w:t xml:space="preserve">. </w:t>
      </w:r>
      <w:r w:rsidR="007A5B1B">
        <w:t>travnja</w:t>
      </w:r>
      <w:r w:rsidR="00DD60D1">
        <w:t xml:space="preserve"> 2016</w:t>
      </w:r>
      <w:r w:rsidR="00920620">
        <w:t>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D60D1" w:rsidP="00B41B30" w:rsidR="00DD60D1">
      <w:pPr>
        <w:jc w:val="center"/>
        <w:rPr>
          <w:sz w:val="28"/>
          <w:szCs w:val="28"/>
          <w:lang w:val="hr-HR"/>
        </w:rPr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7A5B1B">
        <w:t>HUANG RETAILS, OIB: 47055156011 sa sjedištem u Aleja kralja Zvonimira 11, 42000 Varaždin</w:t>
      </w:r>
      <w:r w:rsidR="00830E49">
        <w:t xml:space="preserve">, iznosi </w:t>
      </w:r>
      <w:r w:rsidR="007A5B1B">
        <w:t xml:space="preserve">275.262,45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DD60D1">
        <w:t>direktor</w:t>
      </w:r>
      <w:r w:rsidR="002E00D7">
        <w:t xml:space="preserve"> dužnika</w:t>
      </w:r>
      <w:r w:rsidR="007A5B1B">
        <w:t xml:space="preserve"> Feihe Chen, OIB: 09456561667, Mađarska, 1081 Budimpešta 08, Nepszinhaz Utca 31, 2 em, 8a, </w:t>
      </w:r>
      <w:r w:rsidR="00B42637">
        <w:t>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  <w:r w:rsidR="00823235">
        <w:t xml:space="preserve"> 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DD60D1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steč</w:t>
      </w:r>
      <w:r w:rsidR="003101E2">
        <w:t>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DD60D1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</w:t>
      </w:r>
    </w:p>
    <w:p w:rsidRDefault="00DD60D1" w:rsidP="00DD60D1" w:rsidR="00DD60D1">
      <w:pPr>
        <w:jc w:val="both"/>
      </w:pPr>
    </w:p>
    <w:p w:rsidRDefault="0020506B" w:rsidP="00DD60D1" w:rsidR="0020506B">
      <w:pPr>
        <w:jc w:val="both"/>
      </w:pPr>
      <w: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DC0DCD" w:rsidR="00830E49">
      <w:pPr>
        <w:outlineLvl w:val="0"/>
        <w:rPr>
          <w:lang w:val="hr-HR"/>
        </w:rPr>
      </w:pP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7A5B1B">
        <w:rPr>
          <w:lang w:val="hr-HR"/>
        </w:rPr>
        <w:t>4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7A5B1B">
        <w:rPr>
          <w:lang w:val="hr-HR"/>
        </w:rPr>
        <w:t>travnja</w:t>
      </w:r>
      <w:r w:rsidR="00DD60D1">
        <w:rPr>
          <w:lang w:val="hr-HR"/>
        </w:rPr>
        <w:t xml:space="preserve">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A92AFD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Stečajna sutkinja:</w:t>
      </w:r>
    </w:p>
    <w:p w:rsidRDefault="003A7F3E" w:rsidP="006677DB" w:rsidR="00C13D9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</w:t>
      </w:r>
      <w:r w:rsidR="00A92AFD">
        <w:rPr>
          <w:lang w:val="hr-HR"/>
        </w:rPr>
        <w:t>Melita Poljanec Bubaš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456906" w:rsidRPr="003101E2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E73" w:rsidP="007F64E0" w:rsidR="00E41E73">
      <w:r>
        <w:separator/>
      </w:r>
    </w:p>
  </w:endnote>
  <w:endnote w:id="0" w:type="continuationSeparator">
    <w:p w:rsidRDefault="00E41E73" w:rsidP="007F64E0" w:rsidR="00E41E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E73" w:rsidP="007F64E0" w:rsidR="00E41E73">
      <w:r>
        <w:separator/>
      </w:r>
    </w:p>
  </w:footnote>
  <w:footnote w:id="0" w:type="continuationSeparator">
    <w:p w:rsidRDefault="00E41E73" w:rsidP="007F64E0" w:rsidR="00E41E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A7D12" w:rsidRPr="00EA7D12">
      <w:rPr>
        <w:noProof/>
        <w:lang w:val="hr-HR"/>
      </w:rPr>
      <w:t>2</w:t>
    </w:r>
    <w:r>
      <w:fldChar w:fldCharType="end"/>
    </w:r>
  </w:p>
  <w:p w:rsidRDefault="007A5B1B" w:rsidP="007A5B1B" w:rsidR="007A5B1B">
    <w:pPr>
      <w:jc w:val="right"/>
      <w:outlineLvl w:val="0"/>
      <w:rPr>
        <w:lang w:val="hr-HR"/>
      </w:rPr>
    </w:pPr>
    <w:r>
      <w:rPr>
        <w:lang w:val="hr-HR"/>
      </w:rPr>
      <w:t>Poslovni broj: 2</w:t>
    </w:r>
    <w:r w:rsidRPr="00F20BF1">
      <w:rPr>
        <w:lang w:val="hr-HR"/>
      </w:rPr>
      <w:t xml:space="preserve"> </w:t>
    </w:r>
    <w:r>
      <w:rPr>
        <w:lang w:val="hr-HR"/>
      </w:rPr>
      <w:t>St-534/16-3</w:t>
    </w:r>
  </w:p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600E61"/>
    <w:rsid w:val="00605717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1D46"/>
    <w:rsid w:val="007A4CAE"/>
    <w:rsid w:val="007A5B1B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4499"/>
    <w:rsid w:val="00A40641"/>
    <w:rsid w:val="00A41F8B"/>
    <w:rsid w:val="00A4346F"/>
    <w:rsid w:val="00A439C1"/>
    <w:rsid w:val="00A45309"/>
    <w:rsid w:val="00A50B3C"/>
    <w:rsid w:val="00A50CB7"/>
    <w:rsid w:val="00A552B2"/>
    <w:rsid w:val="00A607B0"/>
    <w:rsid w:val="00A708EE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5374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6D7F"/>
    <w:rsid w:val="00DF1BA5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1E73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A7D12"/>
    <w:rsid w:val="00EB497B"/>
    <w:rsid w:val="00EB5607"/>
    <w:rsid w:val="00EB699D"/>
    <w:rsid w:val="00ED375D"/>
    <w:rsid w:val="00ED66D1"/>
    <w:rsid w:val="00EE38A3"/>
    <w:rsid w:val="00EE5B0F"/>
    <w:rsid w:val="00EF1791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St-534/2016-3</izvorni_sadrzaj>
    <derivirana_varijabla naziv="DomainObject.Oznaka_1">St-534/2016-3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St-534/2016</izvorni_sadrzaj>
    <derivirana_varijabla naziv="DomainObject.Predmet.OznakaBroj_1">St-534/2016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HUANG RETAILS društvo s ograničenom odgovornošću za trgovinu i usluge</izvorni_sadrzaj>
    <derivirana_varijabla naziv="DomainObject.Predmet.ProtustrankaFormated_1">  HUANG RETAILS društvo s ograničenom odgovornošću za trgovinu i usluge</derivirana_varijabla>
  </DomainObject.Predmet.ProtustrankaFormated>
  <DomainObject.Predmet.ProtustrankaFormatedOIB>
    <izvorni_sadrzaj>  HUANG RETAILS društvo s ograničenom odgovornošću za trgovinu i usluge, OIB 47055156011</izvorni_sadrzaj>
    <derivirana_varijabla naziv="DomainObject.Predmet.ProtustrankaFormatedOIB_1">  HUANG RETAILS društvo s ograničenom odgovornošću za trgovinu i usluge, OIB 47055156011</derivirana_varijabla>
  </DomainObject.Predmet.ProtustrankaFormatedOIB>
  <DomainObject.Predmet.ProtustrankaFormatedWithAdress>
    <izvorni_sadrzaj> HUANG RETAILS društvo s ograničenom odgovornošću za trgovinu i usluge, Aleja kralja Zvonimira 11, 42000 Varaždin</izvorni_sadrzaj>
    <derivirana_varijabla naziv="DomainObject.Predmet.ProtustrankaFormatedWithAdress_1"> HUANG RETAILS društvo s ograničenom odgovornošću za trgovinu i usluge, Aleja kralja Zvonimira 11, 42000 Varaždin</derivirana_varijabla>
  </DomainObject.Predmet.ProtustrankaFormatedWithAdress>
  <DomainObject.Predmet.ProtustrankaFormatedWithAdressOIB>
    <izvorni_sadrzaj> HUANG RETAILS društvo s ograničenom odgovornošću za trgovinu i usluge, OIB 47055156011, Aleja kralja Zvonimira 11, 42000 Varaždin</izvorni_sadrzaj>
    <derivirana_varijabla naziv="DomainObject.Predmet.ProtustrankaFormatedWithAdressOIB_1"> HUANG RETAILS društvo s ograničenom odgovornošću za trgovinu i usluge, OIB 47055156011, Aleja kralja Zvonimira 11, 42000 Varaždin</derivirana_varijabla>
  </DomainObject.Predmet.ProtustrankaFormatedWithAdressOIB>
  <DomainObject.Predmet.ProtustrankaWithAdress>
    <izvorni_sadrzaj>HUANG RETAILS društvo s ograničenom odgovornošću za trgovinu i usluge Aleja kralja Zvonimira 11, 42000 Varaždin</izvorni_sadrzaj>
    <derivirana_varijabla naziv="DomainObject.Predmet.ProtustrankaWithAdress_1">HUANG RETAILS društvo s ograničenom odgovornošću za trgovinu i usluge Aleja kralja Zvonimira 11, 42000 Varaždin</derivirana_varijabla>
  </DomainObject.Predmet.ProtustrankaWithAdress>
  <DomainObject.Predmet.ProtustrankaWithAdressOIB>
    <izvorni_sadrzaj>HUANG RETAILS društvo s ograničenom odgovornošću za trgovinu i usluge, OIB 47055156011, Aleja kralja Zvonimira 11, 42000 Varaždin</izvorni_sadrzaj>
    <derivirana_varijabla naziv="DomainObject.Predmet.ProtustrankaWithAdressOIB_1">HUANG RETAILS društvo s ograničenom odgovornošću za trgovinu i usluge, OIB 47055156011, Aleja kralja Zvonimira 11, 42000 Varaždin</derivirana_varijabla>
  </DomainObject.Predmet.ProtustrankaWithAdressOIB>
  <DomainObject.Predmet.ProtustrankaNazivFormated>
    <izvorni_sadrzaj>HUANG RETAILS društvo s ograničenom odgovornošću za trgovinu i usluge</izvorni_sadrzaj>
    <derivirana_varijabla naziv="DomainObject.Predmet.ProtustrankaNazivFormated_1">HUANG RETAILS društvo s ograničenom odgovornošću za trgovinu i usluge</derivirana_varijabla>
  </DomainObject.Predmet.ProtustrankaNazivFormated>
  <DomainObject.Predmet.ProtustrankaNazivFormatedOIB>
    <izvorni_sadrzaj>HUANG RETAILS društvo s ograničenom odgovornošću za trgovinu i usluge, OIB 47055156011</izvorni_sadrzaj>
    <derivirana_varijabla naziv="DomainObject.Predmet.ProtustrankaNazivFormatedOIB_1">HUANG RETAILS društvo s ograničenom odgovornošću za trgovinu i usluge, OIB 47055156011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275262.45</izvorni_sadrzaj>
    <derivirana_varijabla naziv="DomainObject.Predmet.TrenutnaVrijednost_1">275262.45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HUANG RETAILS društvo s ograničenom odgovornošću za trgovinu i usluge</item>
    </izvorni_sadrzaj>
    <derivirana_varijabla naziv="DomainObject.Predmet.ProtuStrankaListFormated_1">
      <item>HUANG RETAILS društvo s ograničenom odgovornošću za trgovinu i usluge</item>
    </derivirana_varijabla>
  </DomainObject.Predmet.ProtuStrankaListFormated>
  <DomainObject.Predmet.ProtuStrankaListFormatedOIB>
    <izvorni_sadrzaj>
      <item>HUANG RETAILS društvo s ograničenom odgovornošću za trgovinu i usluge, OIB 47055156011</item>
    </izvorni_sadrzaj>
    <derivirana_varijabla naziv="DomainObject.Predmet.ProtuStrankaListFormatedOIB_1">
      <item>HUANG RETAILS društvo s ograničenom odgovornošću za trgovinu i usluge, OIB 47055156011</item>
    </derivirana_varijabla>
  </DomainObject.Predmet.ProtuStrankaListFormatedOIB>
  <DomainObject.Predmet.ProtuStrankaListFormatedWithAdress>
    <izvorni_sadrzaj>
      <item>HUANG RETAILS društvo s ograničenom odgovornošću za trgovinu i usluge, Aleja kralja Zvonimira 11, 42000 Varaždin</item>
    </izvorni_sadrzaj>
    <derivirana_varijabla naziv="DomainObject.Predmet.ProtuStrankaListFormatedWithAdress_1">
      <item>HUANG RETAILS društvo s ograničenom odgovornošću za trgovinu i usluge, Aleja kralja Zvonimira 11, 42000 Varaždin</item>
    </derivirana_varijabla>
  </DomainObject.Predmet.ProtuStrankaListFormatedWithAdress>
  <DomainObject.Predmet.ProtuStrankaListFormatedWithAdressOIB>
    <izvorni_sadrzaj>
      <item>HUANG RETAILS društvo s ograničenom odgovornošću za trgovinu i usluge, OIB 47055156011, Aleja kralja Zvonimira 11, 42000 Varaždin</item>
    </izvorni_sadrzaj>
    <derivirana_varijabla naziv="DomainObject.Predmet.ProtuStrankaListFormatedWithAdressOIB_1">
      <item>HUANG RETAILS društvo s ograničenom odgovornošću za trgovinu i usluge, OIB 47055156011, Aleja kralja Zvonimira 11, 42000 Varaždin</item>
    </derivirana_varijabla>
  </DomainObject.Predmet.ProtuStrankaListFormatedWithAdressOIB>
  <DomainObject.Predmet.ProtuStrankaListNazivFormated>
    <izvorni_sadrzaj>
      <item>HUANG RETAILS društvo s ograničenom odgovornošću za trgovinu i usluge</item>
    </izvorni_sadrzaj>
    <derivirana_varijabla naziv="DomainObject.Predmet.ProtuStrankaListNazivFormated_1">
      <item>HUANG RETAILS društvo s ograničenom odgovornošću za trgovinu i usluge</item>
    </derivirana_varijabla>
  </DomainObject.Predmet.ProtuStrankaListNazivFormated>
  <DomainObject.Predmet.ProtuStrankaListNazivFormatedOIB>
    <izvorni_sadrzaj>
      <item>HUANG RETAILS društvo s ograničenom odgovornošću za trgovinu i usluge, OIB 47055156011</item>
    </izvorni_sadrzaj>
    <derivirana_varijabla naziv="DomainObject.Predmet.ProtuStrankaListNazivFormatedOIB_1">
      <item>HUANG RETAILS društvo s ograničenom odgovornošću za trgovinu i usluge, OIB 47055156011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>St-534/2016-3</izvorni_sadrzaj>
    <derivirana_varijabla naziv="DomainObject.PoslovniBrojDokumenta_1">St-534/2016-3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HUANG RETAILS društvo s ograničenom odgovornošću za trgovinu i usluge</izvorni_sadrzaj>
    <derivirana_varijabla naziv="DomainObject.Predmet.ProtustrankaIDrugi_1">HUANG RETAILS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HUANG RETAILS društvo s ograničenom odgovornošću za trgovinu i usluge, OIB 47055156011, Aleja kralja Zvonimira 11, 42000 Varaždin</izvorni_sadrzaj>
    <derivirana_varijabla naziv="DomainObject.Predmet.ProtustrankaIDrugiAdressOIB_1">HUANG RETAILS društvo s ograničenom odgovornošću za trgovinu i usluge, OIB 47055156011, Aleja kralja Zvonimira 11,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HUANG RETAILS društvo s ograničenom odgovornošću za trgovinu i usluge</item>
      <item>Sudski registar</item>
    </izvorni_sadrzaj>
    <derivirana_varijabla naziv="DomainObject.Predmet.SudioniciListNaziv_1">
      <item>Financijska agencija</item>
      <item>HUANG RETAILS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HUANG RETAILS društvo s ograničenom odgovornošću za trgovinu i usluge, OIB 47055156011, Aleja kralja Zvonimira 11,42000 Varaždin</item>
      <item>Sudski registar</item>
    </izvorni_sadrzaj>
    <derivirana_varijabla naziv="DomainObject.Predmet.SudioniciListAdressOIB_1">
      <item>Financijska agencija, OIB 85821130368, A. Cesarca 2,42000 Varaždin</item>
      <item>HUANG RETAILS društvo s ograničenom odgovornošću za trgovinu i usluge, OIB 47055156011, Aleja kralja Zvonimira 11,42000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47055156011</item>
    </izvorni_sadrzaj>
    <derivirana_varijabla naziv="DomainObject.Predmet.SudioniciListNazivOIB_1">
      <item>, OIB null</item>
      <item>, OIB 85821130368</item>
      <item>, OIB 47055156011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399</properties:Words>
  <properties:Characters>2119</properties:Characters>
  <properties:Lines>56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2016-04-04T08:02:00Z</dcterms:created>
  <dc:creator>user</dc:creator>
  <cp:lastModifiedBy>Marko Makaj</cp:lastModifiedBy>
  <cp:lastPrinted>2016-04-04T08:01:00Z</cp:lastPrinted>
  <dcterms:modified xmlns:xsi="http://www.w3.org/2001/XMLSchema-instance" xsi:type="dcterms:W3CDTF">2016-04-04T08:03:00Z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St-534/2016-3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