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f474" w14:paraId="f22f474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05245C">
        <w:t>2</w:t>
      </w:r>
      <w:r w:rsidR="00C93F56">
        <w:t>94</w:t>
      </w:r>
      <w:r>
        <w:t>/</w:t>
      </w:r>
      <w:r w:rsidR="00E8650F">
        <w:t>1</w:t>
      </w:r>
      <w:r w:rsidR="009D3A05">
        <w:t>8</w:t>
      </w:r>
      <w:r>
        <w:t>-</w:t>
      </w:r>
      <w:r w:rsidR="004D780A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E75365" w:rsidP="004E475E" w:rsidR="00E75365">
      <w:pPr>
        <w:jc w:val="both"/>
      </w:pPr>
    </w:p>
    <w:p w:rsidRDefault="00850ADD" w:rsidP="004E475E" w:rsidR="00850ADD">
      <w:pPr>
        <w:jc w:val="both"/>
      </w:pPr>
    </w:p>
    <w:p w:rsidRDefault="00611430" w:rsidP="00206760" w:rsidR="00206760">
      <w:pPr>
        <w:jc w:val="both"/>
      </w:pPr>
      <w:r>
        <w:tab/>
      </w:r>
      <w:r w:rsidR="008D3EAF" w:rsidRPr="00611430">
        <w:t xml:space="preserve">Trgovački sud u Osijeku, po sucu mr. sc. Tihomiru Kovačeviću, kao stečajnom sucu, povodom prijedloga </w:t>
      </w:r>
      <w:r w:rsidR="008D3EAF" w:rsidRPr="00895554">
        <w:t xml:space="preserve">RH, MF, Porezna uprava, Područni ured Osijek, zastupana po ŽDO u Osijeku OIB 18683136487 </w:t>
      </w:r>
      <w:r w:rsidR="008D3EAF">
        <w:t xml:space="preserve">za </w:t>
      </w:r>
      <w:r w:rsidR="008D3EAF" w:rsidRPr="0041082E">
        <w:t xml:space="preserve">otvaranje stečajnog postupka nad dužnikom </w:t>
      </w:r>
      <w:r w:rsidR="008E0C50">
        <w:t>V</w:t>
      </w:r>
      <w:r w:rsidR="0061479D">
        <w:t>i</w:t>
      </w:r>
      <w:r w:rsidR="008E0C50">
        <w:t>N GRADNJA</w:t>
      </w:r>
      <w:r w:rsidR="00E373D6">
        <w:t xml:space="preserve"> </w:t>
      </w:r>
      <w:r w:rsidR="004849DF">
        <w:t xml:space="preserve">d.o.o. za </w:t>
      </w:r>
      <w:r w:rsidR="008E0C50">
        <w:t>građevinarstvo</w:t>
      </w:r>
      <w:r w:rsidR="004849DF">
        <w:t xml:space="preserve">, </w:t>
      </w:r>
      <w:r w:rsidR="008E0C50">
        <w:t>Kondrić, Župnika Luke Vincetića 13</w:t>
      </w:r>
      <w:r w:rsidR="008D3EAF" w:rsidRPr="007A72DD">
        <w:t>, MBS 0</w:t>
      </w:r>
      <w:r w:rsidR="008D3EAF">
        <w:t>30</w:t>
      </w:r>
      <w:r w:rsidR="008E4FFC">
        <w:t>177414</w:t>
      </w:r>
      <w:r w:rsidR="008D3EAF" w:rsidRPr="007A72DD">
        <w:t xml:space="preserve">, OIB </w:t>
      </w:r>
      <w:r w:rsidR="008E4FFC">
        <w:t>00187068100</w:t>
      </w:r>
      <w:r w:rsidR="008D3EAF" w:rsidRPr="0041082E">
        <w:t xml:space="preserve">, dana </w:t>
      </w:r>
      <w:r w:rsidR="008E4FFC">
        <w:t>9</w:t>
      </w:r>
      <w:r w:rsidR="008D3EAF" w:rsidRPr="0041082E">
        <w:t xml:space="preserve">. </w:t>
      </w:r>
      <w:r w:rsidR="00E373D6">
        <w:t>travnja</w:t>
      </w:r>
      <w:r w:rsidR="008D3EAF" w:rsidRPr="0041082E">
        <w:t xml:space="preserve"> 201</w:t>
      </w:r>
      <w:r w:rsidR="008D3EAF">
        <w:t>8</w:t>
      </w:r>
      <w:r w:rsidR="008D3EAF" w:rsidRPr="0041082E">
        <w:t>.</w:t>
      </w:r>
    </w:p>
    <w:p w:rsidRDefault="00850ADD" w:rsidP="002C4C28" w:rsidR="00850ADD">
      <w:pPr>
        <w:jc w:val="both"/>
      </w:pPr>
    </w:p>
    <w:p w:rsidRDefault="00850ADD" w:rsidP="002C4C28" w:rsidR="00850ADD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7B7EDC" w:rsidP="004E475E" w:rsidR="007B7EDC">
      <w:pPr>
        <w:jc w:val="both"/>
      </w:pPr>
    </w:p>
    <w:p w:rsidRDefault="00850ADD" w:rsidP="004E475E" w:rsidR="00850ADD">
      <w:pPr>
        <w:jc w:val="both"/>
      </w:pPr>
    </w:p>
    <w:p w:rsidRDefault="0092456E" w:rsidP="008E4FFC" w:rsidR="0092456E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8E4FFC" w:rsidRPr="008E4FFC">
        <w:t>V</w:t>
      </w:r>
      <w:r w:rsidR="0061479D">
        <w:t>i</w:t>
      </w:r>
      <w:r w:rsidR="008E4FFC" w:rsidRPr="008E4FFC">
        <w:t>N GRADNJA d.o.o. za građevinarstvo, Kondrić, Župnika Luke Vincetića 13, MBS 030177414, OIB 00187068100</w:t>
      </w:r>
      <w:r>
        <w:t>.</w:t>
      </w:r>
    </w:p>
    <w:p w:rsidRDefault="0092456E" w:rsidP="0092456E" w:rsidR="0092456E">
      <w:pPr>
        <w:ind w:left="720"/>
        <w:jc w:val="both"/>
      </w:pPr>
    </w:p>
    <w:p w:rsidRDefault="007B7EDC" w:rsidP="003743D2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8E4FFC">
        <w:t>Julka Bandić, Osijek,</w:t>
      </w:r>
      <w:r w:rsidR="00BC1AF1">
        <w:t xml:space="preserve"> Stjepana Radića 14</w:t>
      </w:r>
      <w:r w:rsidR="008D3EAF" w:rsidRPr="00A15442">
        <w:rPr>
          <w:b/>
        </w:rPr>
        <w:t xml:space="preserve">, </w:t>
      </w:r>
      <w:r w:rsidR="008D3EAF" w:rsidRPr="00A15442">
        <w:t xml:space="preserve">OIB </w:t>
      </w:r>
      <w:r w:rsidR="00BC1AF1">
        <w:t>04946287686</w:t>
      </w:r>
      <w:r w:rsidR="00C354FB">
        <w:t>,</w:t>
      </w:r>
      <w:r>
        <w:t xml:space="preserve"> </w:t>
      </w:r>
      <w:r w:rsidR="00EA7C38">
        <w:t>izabran</w:t>
      </w:r>
      <w:r w:rsidR="00CD3E96">
        <w:t>a</w:t>
      </w:r>
      <w:r w:rsidR="00EA7C38">
        <w:t xml:space="preserve">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CD3E96">
        <w:t>9</w:t>
      </w:r>
      <w:r w:rsidR="00406F6D">
        <w:t xml:space="preserve">. </w:t>
      </w:r>
      <w:r w:rsidR="00D5519A">
        <w:t>svib</w:t>
      </w:r>
      <w:r w:rsidR="00812C58">
        <w:t>nj</w:t>
      </w:r>
      <w:r w:rsidR="007E0931">
        <w:t>a</w:t>
      </w:r>
      <w:r w:rsidR="00406F6D">
        <w:t xml:space="preserve"> 201</w:t>
      </w:r>
      <w:r w:rsidR="004B2D17">
        <w:t>8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CD3E96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CD3E96" w:rsidRPr="00CD3E96">
        <w:t>V</w:t>
      </w:r>
      <w:r w:rsidR="0061479D">
        <w:t>i</w:t>
      </w:r>
      <w:r w:rsidR="00CD3E96" w:rsidRPr="00CD3E96">
        <w:t>N GRADNJA d.o.o. za građevinarstvo, Kondrić, Župnika Luke Vincetića 13, MBS 030177414, OIB 00187068100</w:t>
      </w:r>
    </w:p>
    <w:p w:rsidRDefault="00850ADD" w:rsidP="009365DD" w:rsidR="00850ADD">
      <w:pPr>
        <w:jc w:val="both"/>
      </w:pPr>
    </w:p>
    <w:p w:rsidRDefault="00812C58" w:rsidP="00A320F5" w:rsidR="00F12013">
      <w:pPr>
        <w:ind w:firstLine="720" w:left="2160"/>
      </w:pPr>
      <w:r>
        <w:t>1</w:t>
      </w:r>
      <w:r w:rsidR="00CD3E96">
        <w:t>5</w:t>
      </w:r>
      <w:r w:rsidR="00F12013">
        <w:t xml:space="preserve">. </w:t>
      </w:r>
      <w:r w:rsidR="00D5519A">
        <w:t>svib</w:t>
      </w:r>
      <w:r>
        <w:t>nj</w:t>
      </w:r>
      <w:r w:rsidR="00DE6DFB">
        <w:t>a</w:t>
      </w:r>
      <w:r w:rsidR="00F12013">
        <w:t xml:space="preserve"> 201</w:t>
      </w:r>
      <w:r w:rsidR="004B2D17">
        <w:t>8</w:t>
      </w:r>
      <w:r w:rsidR="00F12013">
        <w:t xml:space="preserve">. u </w:t>
      </w:r>
      <w:r w:rsidR="00742780">
        <w:t>10</w:t>
      </w:r>
      <w:r w:rsidR="00650092">
        <w:t>,</w:t>
      </w:r>
      <w:r w:rsidR="00D5519A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4B2D17">
        <w:rPr>
          <w:bCs/>
        </w:rPr>
        <w:t>39</w:t>
      </w:r>
      <w:r w:rsidRPr="00A320F5">
        <w:rPr>
          <w:bCs/>
        </w:rPr>
        <w:t>/I</w:t>
      </w:r>
      <w:r w:rsidR="004B2D17">
        <w:rPr>
          <w:bCs/>
        </w:rPr>
        <w:t>I</w:t>
      </w:r>
      <w:r w:rsidRPr="00A320F5">
        <w:rPr>
          <w:bCs/>
        </w:rPr>
        <w:t>.</w:t>
      </w:r>
    </w:p>
    <w:p w:rsidRDefault="00850ADD" w:rsidP="004E475E" w:rsidR="00850ADD">
      <w:pPr>
        <w:jc w:val="both"/>
      </w:pPr>
    </w:p>
    <w:p w:rsidRDefault="007B7EDC" w:rsidP="004E475E" w:rsidR="00E75365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850ADD" w:rsidP="004E475E" w:rsidR="00850ADD">
      <w:pPr>
        <w:jc w:val="both"/>
      </w:pPr>
    </w:p>
    <w:p w:rsidRDefault="00812C58" w:rsidP="00812C58" w:rsidR="00812C58">
      <w:pPr>
        <w:ind w:firstLine="720"/>
        <w:jc w:val="both"/>
      </w:pPr>
      <w:r>
        <w:t xml:space="preserve">Dana </w:t>
      </w:r>
      <w:r w:rsidR="00CD3E96">
        <w:t>14</w:t>
      </w:r>
      <w:r>
        <w:t>.</w:t>
      </w:r>
      <w:r w:rsidR="00CD3E96">
        <w:t>0</w:t>
      </w:r>
      <w:r w:rsidR="0059541D">
        <w:t>2</w:t>
      </w:r>
      <w:r>
        <w:t>.201</w:t>
      </w:r>
      <w:r w:rsidR="00CD3E96">
        <w:t>8</w:t>
      </w:r>
      <w:r>
        <w:t xml:space="preserve">. zaprimljen je na </w:t>
      </w:r>
      <w:r w:rsidR="003A3904">
        <w:t>ovome</w:t>
      </w:r>
      <w:r>
        <w:t xml:space="preserve"> sudu zahtjev FINE Regionalni centar Osijek, Podružnica Osijek, Klasa: 110-07/1</w:t>
      </w:r>
      <w:r w:rsidR="00CD3E96">
        <w:t>8</w:t>
      </w:r>
      <w:r>
        <w:t>-01/04, Ur.broj: 04-06-1</w:t>
      </w:r>
      <w:r w:rsidR="007E2778">
        <w:t>8</w:t>
      </w:r>
      <w:r>
        <w:t>-</w:t>
      </w:r>
      <w:r w:rsidR="007E2778">
        <w:t>721</w:t>
      </w:r>
      <w:r>
        <w:t xml:space="preserve"> od </w:t>
      </w:r>
      <w:r w:rsidR="007E2778">
        <w:t>13</w:t>
      </w:r>
      <w:r>
        <w:t>.</w:t>
      </w:r>
      <w:r w:rsidR="007E2778">
        <w:t>0</w:t>
      </w:r>
      <w:r w:rsidR="00C607B0">
        <w:t>2</w:t>
      </w:r>
      <w:r>
        <w:t>.201</w:t>
      </w:r>
      <w:r w:rsidR="007E2778">
        <w:t>8</w:t>
      </w:r>
      <w:r>
        <w:t xml:space="preserve">. za provedbu skraćenog stečajnog postupka nad dužnikom </w:t>
      </w:r>
      <w:r w:rsidR="007E2778" w:rsidRPr="007E2778">
        <w:t>V</w:t>
      </w:r>
      <w:r w:rsidR="0061479D">
        <w:t>i</w:t>
      </w:r>
      <w:r w:rsidR="007E2778" w:rsidRPr="007E2778">
        <w:t>N GRADNJA d.o.o. za građevinarstvo, Kondrić, Župnika Luke Vincetića 13, MBS 030177414, OIB 00187068100</w:t>
      </w:r>
      <w:r>
        <w:t>, temeljem odredbe čl. 429 st. 1. Stečajnog zakona (NN 71/15 i 104/17, dalje: SZ).</w:t>
      </w:r>
    </w:p>
    <w:p w:rsidRDefault="00812C58" w:rsidP="00812C58" w:rsidR="00812C58">
      <w:pPr>
        <w:ind w:firstLine="720"/>
        <w:jc w:val="both"/>
      </w:pPr>
    </w:p>
    <w:p w:rsidRDefault="00812C58" w:rsidP="00812C58" w:rsidR="00812C58">
      <w:pPr>
        <w:ind w:firstLine="720"/>
        <w:jc w:val="both"/>
      </w:pPr>
      <w:r>
        <w:t xml:space="preserve">U prijedlogu je navela da na dan </w:t>
      </w:r>
      <w:r w:rsidR="007E2778">
        <w:t>12</w:t>
      </w:r>
      <w:r w:rsidR="00CE4DB6" w:rsidRPr="00CE4DB6">
        <w:t>.</w:t>
      </w:r>
      <w:r w:rsidR="007E2778">
        <w:t>0</w:t>
      </w:r>
      <w:r w:rsidR="0059541D">
        <w:t>2</w:t>
      </w:r>
      <w:r w:rsidR="00CE4DB6" w:rsidRPr="00CE4DB6">
        <w:t>.201</w:t>
      </w:r>
      <w:r w:rsidR="007E2778">
        <w:t>8</w:t>
      </w:r>
      <w:r>
        <w:t>. dužnik u Očevidniku redoslijeda osnova za plaćanje ima evidentirane neizvršene osnove za plaćanje u neprekinutom razdoblju od 1</w:t>
      </w:r>
      <w:r w:rsidR="00CE4DB6">
        <w:t>20</w:t>
      </w:r>
      <w:r>
        <w:t xml:space="preserve"> dana, u ukupnom iznosu od </w:t>
      </w:r>
      <w:r w:rsidR="0049282A">
        <w:t>88.501,26</w:t>
      </w:r>
      <w:r>
        <w:t xml:space="preserve"> kn, u koji iznos je uračunata kamata i naknada FINE za provedbe ovrhe na novčanim sredstvima dužnika. Navodi da dužnik nema zaposlenih radnika.</w:t>
      </w:r>
    </w:p>
    <w:p w:rsidRDefault="00812C58" w:rsidP="00812C58" w:rsidR="00812C58">
      <w:pPr>
        <w:ind w:firstLine="720"/>
        <w:jc w:val="both"/>
      </w:pPr>
    </w:p>
    <w:p w:rsidRDefault="00812C58" w:rsidP="00812C58" w:rsidR="00812C58">
      <w:pPr>
        <w:ind w:firstLine="720"/>
        <w:jc w:val="both"/>
      </w:pPr>
      <w:r>
        <w:t xml:space="preserve">Dostavlja popis računa i oročenih novčanih sredstava dužnika na dan </w:t>
      </w:r>
      <w:r w:rsidR="0049282A" w:rsidRPr="0049282A">
        <w:t>12.02.2018</w:t>
      </w:r>
      <w:r>
        <w:t xml:space="preserve">., te navodi da na temelju čl. 112. st. 5. SZ dužnik na ime predujma za namirenje troškova stečajnog postupka </w:t>
      </w:r>
      <w:r w:rsidR="0049282A">
        <w:t>i</w:t>
      </w:r>
      <w:r>
        <w:t xml:space="preserve">ma zaplijenjena novčana sredstva </w:t>
      </w:r>
      <w:r w:rsidR="0049282A">
        <w:t xml:space="preserve">u iznosu od 5.000,00 kn </w:t>
      </w:r>
      <w:r>
        <w:t xml:space="preserve">na dan </w:t>
      </w:r>
      <w:r w:rsidR="0049282A" w:rsidRPr="0049282A">
        <w:t>12.02.2018</w:t>
      </w:r>
      <w:r>
        <w:t xml:space="preserve">. </w:t>
      </w:r>
    </w:p>
    <w:p w:rsidRDefault="00812C58" w:rsidP="00812C58" w:rsidR="00812C58">
      <w:pPr>
        <w:ind w:firstLine="720"/>
        <w:jc w:val="both"/>
      </w:pPr>
    </w:p>
    <w:p w:rsidRDefault="00812C58" w:rsidP="00DE6DFB" w:rsidR="00DE6DFB">
      <w:pPr>
        <w:ind w:firstLine="720"/>
        <w:jc w:val="both"/>
      </w:pPr>
      <w:r>
        <w:t xml:space="preserve">Dana </w:t>
      </w:r>
      <w:r w:rsidR="001D17B5">
        <w:t>1</w:t>
      </w:r>
      <w:r>
        <w:t>.</w:t>
      </w:r>
      <w:r w:rsidR="00993AC4">
        <w:t>0</w:t>
      </w:r>
      <w:r w:rsidR="001D17B5">
        <w:t>3</w:t>
      </w:r>
      <w:r>
        <w:t>.201</w:t>
      </w:r>
      <w:r w:rsidR="00993AC4">
        <w:t>8</w:t>
      </w:r>
      <w:r>
        <w:t>. sud je zaprimio Prijedlog vjerovnika RH, MF, PU, Područni ured Osijek za otvaranje  stečajnog postupka nad dužnikom u kojem navodi da vjerovnik ima tražbinu prema dužniku, a kod dužnika postoji stečajni razlog, te je sud obustavio skraćeni stečajni postupak te postupak nastavio prema općim odredbama Stečajnog zakona.</w:t>
      </w:r>
    </w:p>
    <w:p w:rsidRDefault="00406F6D" w:rsidP="00406F6D" w:rsidR="00406F6D">
      <w:pPr>
        <w:jc w:val="both"/>
      </w:pPr>
    </w:p>
    <w:p w:rsidRDefault="00C63F2C" w:rsidP="00850ADD" w:rsidR="00EC3529">
      <w:pPr>
        <w:ind w:firstLine="720"/>
        <w:jc w:val="both"/>
      </w:pPr>
      <w:r w:rsidRPr="000625B3">
        <w:t xml:space="preserve"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</w:t>
      </w:r>
      <w:r w:rsidRPr="000625B3">
        <w:lastRenderedPageBreak/>
        <w:t>državna tajnica u Ministarstvu pravosuđa u razdoblju od 12 mjeseci od dana prestanka obnašanja predmetne dužnosti ne može obavljati poslove stečajne upraviteljice, odnosno do 29.04.2018.</w:t>
      </w:r>
    </w:p>
    <w:p w:rsidRDefault="005B41BB" w:rsidP="00850ADD" w:rsidR="005B41BB">
      <w:pPr>
        <w:ind w:firstLine="720"/>
        <w:jc w:val="both"/>
      </w:pPr>
    </w:p>
    <w:p w:rsidRDefault="005B41BB" w:rsidP="005B41BB" w:rsidR="005B41BB" w:rsidRPr="000625B3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5B41BB" w:rsidP="00850ADD" w:rsidR="005B41BB">
      <w:pPr>
        <w:ind w:firstLine="720"/>
        <w:jc w:val="both"/>
      </w:pPr>
    </w:p>
    <w:p w:rsidRDefault="00E75365" w:rsidP="006F7B5B" w:rsidR="00E75365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1D17B5">
        <w:t>9</w:t>
      </w:r>
      <w:r w:rsidR="00ED710C" w:rsidRPr="00ED710C">
        <w:t xml:space="preserve">. </w:t>
      </w:r>
      <w:r w:rsidR="00993AC4">
        <w:t>travnja</w:t>
      </w:r>
      <w:r w:rsidR="00ED710C" w:rsidRPr="00ED710C">
        <w:t xml:space="preserve"> </w:t>
      </w:r>
      <w:r w:rsidR="00204670" w:rsidRPr="00204670">
        <w:t>2018</w:t>
      </w:r>
      <w:r>
        <w:t>.</w:t>
      </w:r>
    </w:p>
    <w:p w:rsidRDefault="00E75365" w:rsidP="005137EC" w:rsidR="00E75365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E75365" w:rsidP="00B246D8" w:rsidR="00E75365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AB1CBB">
        <w:t>po ŽDO GUO Osijek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1D17B5" w:rsidP="0094444D" w:rsidR="007158FC">
      <w:pPr>
        <w:numPr>
          <w:ilvl w:val="0"/>
          <w:numId w:val="7"/>
        </w:numPr>
        <w:jc w:val="both"/>
      </w:pPr>
      <w:r>
        <w:t>Josip Tirić, Đakovo, Vjekoslava Karasa 5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993AC4">
        <w:t>i</w:t>
      </w:r>
      <w:r>
        <w:t xml:space="preserve"> stečajn</w:t>
      </w:r>
      <w:r w:rsidR="00993AC4">
        <w:t>i</w:t>
      </w:r>
      <w:r>
        <w:t xml:space="preserve"> upravitelj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A6051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05245C">
      <w:t>2</w:t>
    </w:r>
    <w:r w:rsidR="002833D8">
      <w:t>94</w:t>
    </w:r>
    <w:r w:rsidR="008D3EAF" w:rsidRPr="008D3EAF">
      <w:t>/18-</w:t>
    </w:r>
    <w:r w:rsidR="004D780A">
      <w:t>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5245C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52F86"/>
    <w:rsid w:val="00172056"/>
    <w:rsid w:val="001757B4"/>
    <w:rsid w:val="00184063"/>
    <w:rsid w:val="00193952"/>
    <w:rsid w:val="001976B4"/>
    <w:rsid w:val="001A6B21"/>
    <w:rsid w:val="001D113B"/>
    <w:rsid w:val="001D17B5"/>
    <w:rsid w:val="001D4964"/>
    <w:rsid w:val="001D61CD"/>
    <w:rsid w:val="001E5608"/>
    <w:rsid w:val="001F2CFB"/>
    <w:rsid w:val="001F3818"/>
    <w:rsid w:val="001F4E53"/>
    <w:rsid w:val="00204670"/>
    <w:rsid w:val="0020511E"/>
    <w:rsid w:val="00206760"/>
    <w:rsid w:val="00206F3D"/>
    <w:rsid w:val="002257DF"/>
    <w:rsid w:val="00231F3C"/>
    <w:rsid w:val="0023483C"/>
    <w:rsid w:val="00234C2C"/>
    <w:rsid w:val="00237D77"/>
    <w:rsid w:val="00260090"/>
    <w:rsid w:val="002833D8"/>
    <w:rsid w:val="00295F3E"/>
    <w:rsid w:val="002A0E09"/>
    <w:rsid w:val="002A7A74"/>
    <w:rsid w:val="002A7B94"/>
    <w:rsid w:val="002C130C"/>
    <w:rsid w:val="002C458E"/>
    <w:rsid w:val="002C4C28"/>
    <w:rsid w:val="002D5B4E"/>
    <w:rsid w:val="002D75D8"/>
    <w:rsid w:val="002F2E1F"/>
    <w:rsid w:val="002F66B0"/>
    <w:rsid w:val="00300200"/>
    <w:rsid w:val="00302F1C"/>
    <w:rsid w:val="00307662"/>
    <w:rsid w:val="003100CA"/>
    <w:rsid w:val="00324821"/>
    <w:rsid w:val="00333984"/>
    <w:rsid w:val="00354972"/>
    <w:rsid w:val="00365C69"/>
    <w:rsid w:val="00374229"/>
    <w:rsid w:val="003743D2"/>
    <w:rsid w:val="00383A81"/>
    <w:rsid w:val="003927F2"/>
    <w:rsid w:val="00394CAB"/>
    <w:rsid w:val="00394D49"/>
    <w:rsid w:val="003A3904"/>
    <w:rsid w:val="003A6151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849DF"/>
    <w:rsid w:val="0049282A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903C4"/>
    <w:rsid w:val="0059541D"/>
    <w:rsid w:val="005A0866"/>
    <w:rsid w:val="005A5A53"/>
    <w:rsid w:val="005A74CE"/>
    <w:rsid w:val="005B28D3"/>
    <w:rsid w:val="005B41BB"/>
    <w:rsid w:val="005F5A03"/>
    <w:rsid w:val="005F6182"/>
    <w:rsid w:val="00611430"/>
    <w:rsid w:val="0061479D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58FC"/>
    <w:rsid w:val="00717FB3"/>
    <w:rsid w:val="00730914"/>
    <w:rsid w:val="007343EC"/>
    <w:rsid w:val="007412F6"/>
    <w:rsid w:val="00742780"/>
    <w:rsid w:val="00753FC1"/>
    <w:rsid w:val="007717F2"/>
    <w:rsid w:val="00772088"/>
    <w:rsid w:val="0078249C"/>
    <w:rsid w:val="00790F14"/>
    <w:rsid w:val="007B3CD3"/>
    <w:rsid w:val="007B7EDC"/>
    <w:rsid w:val="007C4FCD"/>
    <w:rsid w:val="007C753E"/>
    <w:rsid w:val="007C7C7F"/>
    <w:rsid w:val="007D14E6"/>
    <w:rsid w:val="007D2250"/>
    <w:rsid w:val="007D79A8"/>
    <w:rsid w:val="007E0931"/>
    <w:rsid w:val="007E2778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47F8"/>
    <w:rsid w:val="00884C61"/>
    <w:rsid w:val="00886270"/>
    <w:rsid w:val="00891A16"/>
    <w:rsid w:val="008B7B03"/>
    <w:rsid w:val="008C4CE0"/>
    <w:rsid w:val="008D3EAF"/>
    <w:rsid w:val="008E0C50"/>
    <w:rsid w:val="008E4FFC"/>
    <w:rsid w:val="00907C67"/>
    <w:rsid w:val="00913729"/>
    <w:rsid w:val="00915CE2"/>
    <w:rsid w:val="0092456E"/>
    <w:rsid w:val="00925019"/>
    <w:rsid w:val="00925495"/>
    <w:rsid w:val="00925A27"/>
    <w:rsid w:val="00934FA1"/>
    <w:rsid w:val="009365DD"/>
    <w:rsid w:val="0094283E"/>
    <w:rsid w:val="0094444D"/>
    <w:rsid w:val="009504AE"/>
    <w:rsid w:val="0096332B"/>
    <w:rsid w:val="009635B8"/>
    <w:rsid w:val="009654F9"/>
    <w:rsid w:val="009674B0"/>
    <w:rsid w:val="009741B1"/>
    <w:rsid w:val="00992D9D"/>
    <w:rsid w:val="00992FAF"/>
    <w:rsid w:val="00993AC4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1AF1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7B0"/>
    <w:rsid w:val="00C60AF3"/>
    <w:rsid w:val="00C63F2C"/>
    <w:rsid w:val="00C67E69"/>
    <w:rsid w:val="00C75A9E"/>
    <w:rsid w:val="00C912D7"/>
    <w:rsid w:val="00C93F56"/>
    <w:rsid w:val="00C96257"/>
    <w:rsid w:val="00CA05DB"/>
    <w:rsid w:val="00CA3AC2"/>
    <w:rsid w:val="00CA40D5"/>
    <w:rsid w:val="00CB294A"/>
    <w:rsid w:val="00CD216C"/>
    <w:rsid w:val="00CD3E96"/>
    <w:rsid w:val="00CD76BD"/>
    <w:rsid w:val="00CE4DB6"/>
    <w:rsid w:val="00CF4B2A"/>
    <w:rsid w:val="00D02115"/>
    <w:rsid w:val="00D131ED"/>
    <w:rsid w:val="00D43995"/>
    <w:rsid w:val="00D45D6C"/>
    <w:rsid w:val="00D5401B"/>
    <w:rsid w:val="00D5519A"/>
    <w:rsid w:val="00D601D5"/>
    <w:rsid w:val="00D71D8F"/>
    <w:rsid w:val="00D76E41"/>
    <w:rsid w:val="00D85221"/>
    <w:rsid w:val="00D919DB"/>
    <w:rsid w:val="00D939E7"/>
    <w:rsid w:val="00D97346"/>
    <w:rsid w:val="00DA4393"/>
    <w:rsid w:val="00DA6051"/>
    <w:rsid w:val="00DB01FB"/>
    <w:rsid w:val="00DB15E4"/>
    <w:rsid w:val="00DB3B03"/>
    <w:rsid w:val="00DB43E8"/>
    <w:rsid w:val="00DC018E"/>
    <w:rsid w:val="00DC032E"/>
    <w:rsid w:val="00DD25A3"/>
    <w:rsid w:val="00DD4BA9"/>
    <w:rsid w:val="00DE6DFB"/>
    <w:rsid w:val="00DF5840"/>
    <w:rsid w:val="00E05F2C"/>
    <w:rsid w:val="00E14899"/>
    <w:rsid w:val="00E27673"/>
    <w:rsid w:val="00E373D6"/>
    <w:rsid w:val="00E42141"/>
    <w:rsid w:val="00E51EF4"/>
    <w:rsid w:val="00E73FC0"/>
    <w:rsid w:val="00E75365"/>
    <w:rsid w:val="00E82BC0"/>
    <w:rsid w:val="00E8650F"/>
    <w:rsid w:val="00E905B8"/>
    <w:rsid w:val="00E920FD"/>
    <w:rsid w:val="00EA1CC7"/>
    <w:rsid w:val="00EA7C38"/>
    <w:rsid w:val="00EB4B93"/>
    <w:rsid w:val="00EC3529"/>
    <w:rsid w:val="00EC4508"/>
    <w:rsid w:val="00ED710C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60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0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0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0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0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60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0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0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0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0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St-294/2018</izvorni_sadrzaj>
    <derivirana_varijabla naziv="DomainObject.Predmet.OznakaBroj_1">St-294/2018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 GRADNJA d.o.o. za građevinarstvo</izvorni_sadrzaj>
    <derivirana_varijabla naziv="DomainObject.Predmet.ProtustrankaFormated_1">  ViN GRADNJA d.o.o. za građevinarstvo</derivirana_varijabla>
  </DomainObject.Predmet.ProtustrankaFormated>
  <DomainObject.Predmet.ProtustrankaFormatedOIB>
    <izvorni_sadrzaj>  ViN GRADNJA d.o.o. za građevinarstvo, OIB 00187068100</izvorni_sadrzaj>
    <derivirana_varijabla naziv="DomainObject.Predmet.ProtustrankaFormatedOIB_1">  ViN GRADNJA d.o.o. za građevinarstvo, OIB 00187068100</derivirana_varijabla>
  </DomainObject.Predmet.ProtustrankaFormatedOIB>
  <DomainObject.Predmet.ProtustrankaFormatedWithAdress>
    <izvorni_sadrzaj> ViN GRADNJA d.o.o. za građevinarstvo, Župnika Luke Vincetića 13, 31400 Kondrić</izvorni_sadrzaj>
    <derivirana_varijabla naziv="DomainObject.Predmet.ProtustrankaFormatedWithAdress_1"> ViN GRADNJA d.o.o. za građevinarstvo, Župnika Luke Vincetića 13, 31400 Kondrić</derivirana_varijabla>
  </DomainObject.Predmet.ProtustrankaFormatedWithAdress>
  <DomainObject.Predmet.ProtustrankaFormatedWithAdressOIB>
    <izvorni_sadrzaj> ViN GRADNJA d.o.o. za građevinarstvo, OIB 00187068100, Župnika Luke Vincetića 13, 31400 Kondrić</izvorni_sadrzaj>
    <derivirana_varijabla naziv="DomainObject.Predmet.ProtustrankaFormatedWithAdressOIB_1"> ViN GRADNJA d.o.o. za građevinarstvo, OIB 00187068100, Župnika Luke Vincetića 13, 31400 Kondrić</derivirana_varijabla>
  </DomainObject.Predmet.ProtustrankaFormatedWithAdressOIB>
  <DomainObject.Predmet.ProtustrankaWithAdress>
    <izvorni_sadrzaj>ViN GRADNJA d.o.o. za građevinarstvo Župnika Luke Vincetića 13, 31400 Kondrić</izvorni_sadrzaj>
    <derivirana_varijabla naziv="DomainObject.Predmet.ProtustrankaWithAdress_1">ViN GRADNJA d.o.o. za građevinarstvo Župnika Luke Vincetića 13, 31400 Kondrić</derivirana_varijabla>
  </DomainObject.Predmet.ProtustrankaWithAdress>
  <DomainObject.Predmet.ProtustrankaWithAdressOIB>
    <izvorni_sadrzaj>ViN GRADNJA d.o.o. za građevinarstvo, OIB 00187068100, Župnika Luke Vincetića 13, 31400 Kondrić</izvorni_sadrzaj>
    <derivirana_varijabla naziv="DomainObject.Predmet.ProtustrankaWithAdressOIB_1">ViN GRADNJA d.o.o. za građevinarstvo, OIB 00187068100, Župnika Luke Vincetića 13, 31400 Kondrić</derivirana_varijabla>
  </DomainObject.Predmet.ProtustrankaWithAdressOIB>
  <DomainObject.Predmet.ProtustrankaNazivFormated>
    <izvorni_sadrzaj>ViN GRADNJA d.o.o. za građevinarstvo</izvorni_sadrzaj>
    <derivirana_varijabla naziv="DomainObject.Predmet.ProtustrankaNazivFormated_1">ViN GRADNJA d.o.o. za građevinarstvo</derivirana_varijabla>
  </DomainObject.Predmet.ProtustrankaNazivFormated>
  <DomainObject.Predmet.ProtustrankaNazivFormatedOIB>
    <izvorni_sadrzaj>ViN GRADNJA d.o.o. za građevinarstvo, OIB 00187068100</izvorni_sadrzaj>
    <derivirana_varijabla naziv="DomainObject.Predmet.ProtustrankaNazivFormatedOIB_1">ViN GRADNJA d.o.o. za građevinarstvo, OIB 00187068100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ViN GRADNJA d.o.o. za građevinarstvo</item>
    </izvorni_sadrzaj>
    <derivirana_varijabla naziv="DomainObject.Predmet.ProtuStrankaListFormated_1">
      <item>ViN GRADNJA d.o.o. za građevinarstvo</item>
    </derivirana_varijabla>
  </DomainObject.Predmet.ProtuStrankaListFormated>
  <DomainObject.Predmet.ProtuStrankaListFormatedOIB>
    <izvorni_sadrzaj>
      <item>ViN GRADNJA d.o.o. za građevinarstvo, OIB 00187068100</item>
    </izvorni_sadrzaj>
    <derivirana_varijabla naziv="DomainObject.Predmet.ProtuStrankaListFormatedOIB_1">
      <item>ViN GRADNJA d.o.o. za građevinarstvo, OIB 00187068100</item>
    </derivirana_varijabla>
  </DomainObject.Predmet.ProtuStrankaListFormatedOIB>
  <DomainObject.Predmet.ProtuStrankaListFormatedWithAdress>
    <izvorni_sadrzaj>
      <item>ViN GRADNJA d.o.o. za građevinarstvo, Župnika Luke Vincetića 13, 31400 Kondrić</item>
    </izvorni_sadrzaj>
    <derivirana_varijabla naziv="DomainObject.Predmet.ProtuStrankaListFormatedWithAdress_1">
      <item>ViN GRADNJA d.o.o. za građevinarstvo, Župnika Luke Vincetića 13, 31400 Kondrić</item>
    </derivirana_varijabla>
  </DomainObject.Predmet.ProtuStrankaListFormatedWithAdress>
  <DomainObject.Predmet.ProtuStrankaListFormatedWithAdressOIB>
    <izvorni_sadrzaj>
      <item>ViN GRADNJA d.o.o. za građevinarstvo, OIB 00187068100, Župnika Luke Vincetića 13, 31400 Kondrić</item>
    </izvorni_sadrzaj>
    <derivirana_varijabla naziv="DomainObject.Predmet.ProtuStrankaListFormatedWithAdressOIB_1">
      <item>ViN GRADNJA d.o.o. za građevinarstvo, OIB 00187068100, Župnika Luke Vincetića 13, 31400 Kondrić</item>
    </derivirana_varijabla>
  </DomainObject.Predmet.ProtuStrankaListFormatedWithAdressOIB>
  <DomainObject.Predmet.ProtuStrankaListNazivFormated>
    <izvorni_sadrzaj>
      <item>ViN GRADNJA d.o.o. za građevinarstvo</item>
    </izvorni_sadrzaj>
    <derivirana_varijabla naziv="DomainObject.Predmet.ProtuStrankaListNazivFormated_1">
      <item>ViN GRADNJA d.o.o. za građevinarstvo</item>
    </derivirana_varijabla>
  </DomainObject.Predmet.ProtuStrankaListNazivFormated>
  <DomainObject.Predmet.ProtuStrankaListNazivFormatedOIB>
    <izvorni_sadrzaj>
      <item>ViN GRADNJA d.o.o. za građevinarstvo, OIB 00187068100</item>
    </izvorni_sadrzaj>
    <derivirana_varijabla naziv="DomainObject.Predmet.ProtuStrankaListNazivFormatedOIB_1">
      <item>ViN GRADNJA d.o.o. za građevinarstvo, OIB 00187068100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ViN GRADNJA d.o.o. za građevinarstvo</izvorni_sadrzaj>
    <derivirana_varijabla naziv="DomainObject.Predmet.ProtustrankaIDrugi_1">ViN GRADNJA d.o.o. za građevinarstvo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ViN GRADNJA d.o.o. za građevinarstvo, OIB 00187068100, Župnika Luke Vincetića 13, 31400 Kondrić</izvorni_sadrzaj>
    <derivirana_varijabla naziv="DomainObject.Predmet.ProtustrankaIDrugiAdressOIB_1">ViN GRADNJA d.o.o. za građevinarstvo, OIB 00187068100, Župnika Luke Vincetića 13, 31400 Kondrić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 GRADNJA d.o.o. za građevinarstvo</item>
      <item>RH MF Područni ured Osijek</item>
    </izvorni_sadrzaj>
    <derivirana_varijabla naziv="DomainObject.Predmet.SudioniciListNaziv_1">
      <item>ViN GRADNJA d.o.o. za građevinarstvo</item>
      <item>RH MF Područni ured Osijek</item>
    </derivirana_varijabla>
  </DomainObject.Predmet.SudioniciListNaziv>
  <DomainObject.Predmet.SudioniciListAdressOIB>
    <izvorni_sadrzaj>
      <item>ViN GRADNJA d.o.o. za građevinarstvo, OIB 00187068100, Župnika Luke Vincetića 13,31400 Kondrić</item>
      <item>RH MF Područni ured Osijek, OIB 18683136487</item>
    </izvorni_sadrzaj>
    <derivirana_varijabla naziv="DomainObject.Predmet.SudioniciListAdressOIB_1">
      <item>ViN GRADNJA d.o.o. za građevinarstvo, OIB 00187068100, Župnika Luke Vincetića 13,31400 Kondrić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00187068100</item>
      <item>, OIB 18683136487</item>
    </izvorni_sadrzaj>
    <derivirana_varijabla naziv="DomainObject.Predmet.SudioniciListNazivOIB_1">
      <item>, OIB 00187068100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FD3277-1F09-4545-BAEC-5B3140F195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746</properties:Words>
  <properties:Characters>4230</properties:Characters>
  <properties:Lines>119</properties:Lines>
  <properties:Paragraphs>37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2018-04-09T10:51:00Z</cp:lastPrinted>
  <dcterms:modified xmlns:xsi="http://www.w3.org/2001/XMLSchema-instance" xsi:type="dcterms:W3CDTF">2018-04-09T12:24:00Z</dcterms:modified>
  <cp:revision>31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(Prethodni postupak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