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cf7a" w14:paraId="b75cf7a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 xml:space="preserve">od </w:t>
      </w:r>
      <w:r w:rsidR="00F3560D">
        <w:rPr>
          <w:rFonts w:hAnsi="Times New Roman" w:ascii="Times New Roman"/>
          <w:szCs w:val="24"/>
          <w:lang w:val="hr-HR"/>
        </w:rPr>
        <w:t>2. siječnja 2018</w:t>
      </w:r>
      <w:r w:rsidR="00021E91" w:rsidRPr="00DD26FC">
        <w:rPr>
          <w:rFonts w:hAnsi="Times New Roman" w:ascii="Times New Roman"/>
          <w:szCs w:val="24"/>
          <w:lang w:val="hr-HR"/>
        </w:rPr>
        <w:t xml:space="preserve"> godine</w:t>
      </w:r>
    </w:p>
    <w:p w:rsidRDefault="00DA433A" w:rsidP="00FF36A4" w:rsidR="00FF36A4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 xml:space="preserve">o </w:t>
      </w:r>
      <w:r w:rsidR="003A4205" w:rsidRPr="00DD26FC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DD26FC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20473C" w:rsidR="00E8232C" w:rsidRPr="00F3560D">
      <w:pPr>
        <w:jc w:val="center"/>
        <w:rPr>
          <w:rFonts w:hAnsi="Times New Roman" w:ascii="Times New Roman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 xml:space="preserve">nad dužnikom </w:t>
      </w:r>
      <w:r w:rsidR="00F3560D" w:rsidRPr="00F3560D">
        <w:rPr>
          <w:rFonts w:hAnsi="Times New Roman" w:ascii="Times New Roman"/>
          <w:szCs w:val="24"/>
          <w:lang w:val="hr-HR"/>
        </w:rPr>
        <w:t>FLUO j.d.o.o., Varaždin, Optujska 10, OIB: 19680811179</w:t>
      </w:r>
    </w:p>
    <w:p w:rsidRDefault="00B64591" w:rsidR="00B64591" w:rsidRPr="00DD26FC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DD26FC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F3560D">
        <w:rPr>
          <w:rFonts w:hAnsi="Times New Roman" w:ascii="Times New Roman"/>
          <w:szCs w:val="24"/>
          <w:lang w:val="hr-HR"/>
        </w:rPr>
        <w:t xml:space="preserve">09,30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933B5B" w:rsidR="00933B5B">
      <w:pPr>
        <w:jc w:val="both"/>
        <w:rPr>
          <w:rFonts w:hAnsi="Times New Roman" w:ascii="Times New Roman"/>
          <w:szCs w:val="24"/>
          <w:lang w:val="hr-HR"/>
        </w:rPr>
      </w:pPr>
    </w:p>
    <w:p w:rsidRDefault="009B5A17" w:rsidR="00F356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Konstatira se da </w:t>
      </w:r>
      <w:r w:rsidR="00F3560D">
        <w:rPr>
          <w:rFonts w:hAnsi="Times New Roman" w:ascii="Times New Roman"/>
          <w:szCs w:val="24"/>
          <w:lang w:val="hr-HR"/>
        </w:rPr>
        <w:t xml:space="preserve">su </w:t>
      </w:r>
      <w:r>
        <w:rPr>
          <w:rFonts w:hAnsi="Times New Roman" w:ascii="Times New Roman"/>
          <w:szCs w:val="24"/>
          <w:lang w:val="hr-HR"/>
        </w:rPr>
        <w:t xml:space="preserve">na današnje ročište </w:t>
      </w:r>
      <w:r w:rsidR="00F3560D">
        <w:rPr>
          <w:rFonts w:hAnsi="Times New Roman" w:ascii="Times New Roman"/>
          <w:szCs w:val="24"/>
          <w:lang w:val="hr-HR"/>
        </w:rPr>
        <w:t xml:space="preserve">pristupili privremeni stečajni upravitelj Antun Mišanović, zastupnica Republike Hrvatske, zamjenica Županijskog državnog odvjetnika u Varaždinu, Građansko-upravni odjel Varaždin, </w:t>
      </w:r>
      <w:r w:rsidR="00933D4D">
        <w:rPr>
          <w:rFonts w:hAnsi="Times New Roman" w:ascii="Times New Roman"/>
          <w:szCs w:val="24"/>
          <w:lang w:val="hr-HR"/>
        </w:rPr>
        <w:t>Tanja Purić-Stamenković.</w:t>
      </w:r>
    </w:p>
    <w:p w:rsidRDefault="00F3560D" w:rsidR="00F3560D">
      <w:pPr>
        <w:jc w:val="both"/>
        <w:rPr>
          <w:rFonts w:hAnsi="Times New Roman" w:ascii="Times New Roman"/>
          <w:szCs w:val="24"/>
          <w:lang w:val="hr-HR"/>
        </w:rPr>
      </w:pPr>
    </w:p>
    <w:p w:rsidRDefault="00933D4D" w:rsidR="00A008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Privremeni stečajni upravitelj usmeno izlaže svoje izvješće u kojem je naveo da dužnik ne radi već tri godine i nema nikakve imovine, a automobil Berlingo proizveden 2004. prodan je u 2016. Toming d.o.o. za 2.000,00 kn. </w:t>
      </w:r>
    </w:p>
    <w:p w:rsidRDefault="00933D4D" w:rsidR="00933D4D">
      <w:pPr>
        <w:jc w:val="both"/>
        <w:rPr>
          <w:rFonts w:hAnsi="Times New Roman" w:ascii="Times New Roman"/>
          <w:szCs w:val="24"/>
          <w:lang w:val="hr-HR"/>
        </w:rPr>
      </w:pPr>
    </w:p>
    <w:p w:rsidRDefault="001611E4" w:rsidP="001611E4" w:rsidR="001611E4">
      <w:pPr>
        <w:jc w:val="both"/>
        <w:rPr>
          <w:rFonts w:hAnsi="Times New Roman" w:ascii="Times New Roman"/>
          <w:szCs w:val="24"/>
          <w:lang w:val="hr-HR"/>
        </w:rPr>
      </w:pPr>
    </w:p>
    <w:p w:rsidRDefault="001611E4" w:rsidP="001611E4" w:rsidR="001611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1611E4" w:rsidP="001611E4" w:rsidR="001611E4">
      <w:pPr>
        <w:jc w:val="both"/>
        <w:rPr>
          <w:rFonts w:hAnsi="Times New Roman" w:ascii="Times New Roman"/>
          <w:szCs w:val="24"/>
          <w:lang w:val="hr-HR"/>
        </w:rPr>
      </w:pPr>
    </w:p>
    <w:p w:rsidRDefault="001611E4" w:rsidP="001611E4" w:rsidR="001611E4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611E4" w:rsidP="001611E4" w:rsidR="001611E4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B21AD" w:rsidP="00DD26FC" w:rsidR="001B21AD">
      <w:pPr>
        <w:jc w:val="both"/>
        <w:rPr>
          <w:rFonts w:hAnsi="Times New Roman" w:ascii="Times New Roman"/>
          <w:szCs w:val="24"/>
          <w:lang w:val="hr-HR"/>
        </w:rPr>
      </w:pPr>
    </w:p>
    <w:p w:rsidRDefault="005C4579" w:rsidP="005C4579" w:rsidR="005C457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933B5B">
        <w:rPr>
          <w:rFonts w:hAnsi="Times New Roman" w:ascii="Times New Roman"/>
          <w:lang w:val="hr-HR"/>
        </w:rPr>
        <w:t xml:space="preserve"> </w:t>
      </w:r>
      <w:r w:rsidR="00933B5B" w:rsidRPr="00F3560D">
        <w:rPr>
          <w:rFonts w:hAnsi="Times New Roman" w:ascii="Times New Roman"/>
          <w:szCs w:val="24"/>
          <w:lang w:val="hr-HR"/>
        </w:rPr>
        <w:t>FLUO j.d.o.o., Varaždin, Optujska 10, OIB: 19680811179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</w:t>
      </w:r>
      <w:r w:rsidR="00933B5B">
        <w:rPr>
          <w:rFonts w:hAnsi="Times New Roman" w:ascii="Times New Roman"/>
          <w:lang w:val="hr-HR"/>
        </w:rPr>
        <w:t>vom na poslovni broj spisa St-33</w:t>
      </w:r>
      <w:r>
        <w:rPr>
          <w:rFonts w:hAnsi="Times New Roman" w:ascii="Times New Roman"/>
          <w:lang w:val="hr-HR"/>
        </w:rPr>
        <w:t>/17, jer će u protivnom sud donijeti rješenje o otvaranju i zaključenju stečajnog postupka.</w:t>
      </w:r>
    </w:p>
    <w:p w:rsidRDefault="00DD26FC" w:rsidP="001B21AD" w:rsidR="00DD26FC">
      <w:pPr>
        <w:rPr>
          <w:rFonts w:hAnsi="Times New Roman" w:ascii="Times New Roman"/>
          <w:szCs w:val="24"/>
          <w:lang w:val="hr-HR"/>
        </w:rPr>
      </w:pPr>
    </w:p>
    <w:p w:rsidRDefault="00933B5B" w:rsidP="001B21AD" w:rsidR="00933B5B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933B5B">
        <w:rPr>
          <w:rFonts w:hAnsi="Times New Roman" w:ascii="Times New Roman"/>
          <w:szCs w:val="24"/>
          <w:lang w:val="hr-HR"/>
        </w:rPr>
        <w:t>09,35</w:t>
      </w:r>
      <w:r w:rsidR="001B21AD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619" w:rsidR="00BF3619">
      <w:r>
        <w:separator/>
      </w:r>
    </w:p>
  </w:endnote>
  <w:endnote w:id="0" w:type="continuationSeparator">
    <w:p w:rsidRDefault="00BF3619" w:rsidR="00BF3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619" w:rsidR="00BF3619">
      <w:r>
        <w:separator/>
      </w:r>
    </w:p>
  </w:footnote>
  <w:footnote w:id="0" w:type="continuationSeparator">
    <w:p w:rsidRDefault="00BF3619" w:rsidR="00BF36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705E01" w:rsidRPr="00705E01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1611E4">
      <w:rPr>
        <w:rFonts w:hAnsi="Times New Roman" w:ascii="Times New Roman"/>
        <w:szCs w:val="24"/>
      </w:rPr>
      <w:t>33/17-14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446832">
      <w:rPr>
        <w:rFonts w:hAnsi="Times New Roman" w:ascii="Times New Roman"/>
        <w:szCs w:val="24"/>
      </w:rPr>
      <w:t>33/17-</w:t>
    </w:r>
    <w:r w:rsidR="00933D4D">
      <w:rPr>
        <w:rFonts w:hAnsi="Times New Roman" w:ascii="Times New Roman"/>
        <w:szCs w:val="24"/>
      </w:rPr>
      <w:t>19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47D81"/>
    <w:rsid w:val="000532A4"/>
    <w:rsid w:val="00057B6D"/>
    <w:rsid w:val="000819F9"/>
    <w:rsid w:val="000829C3"/>
    <w:rsid w:val="00086D1C"/>
    <w:rsid w:val="00094CEB"/>
    <w:rsid w:val="000952D6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37968"/>
    <w:rsid w:val="001611E4"/>
    <w:rsid w:val="001633FD"/>
    <w:rsid w:val="00166468"/>
    <w:rsid w:val="00173939"/>
    <w:rsid w:val="001769CA"/>
    <w:rsid w:val="00185B9A"/>
    <w:rsid w:val="00197419"/>
    <w:rsid w:val="001A031C"/>
    <w:rsid w:val="001A584E"/>
    <w:rsid w:val="001B21AD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4AC0"/>
    <w:rsid w:val="002A6157"/>
    <w:rsid w:val="002B072D"/>
    <w:rsid w:val="002B310E"/>
    <w:rsid w:val="002B7311"/>
    <w:rsid w:val="002C6E23"/>
    <w:rsid w:val="002D3D88"/>
    <w:rsid w:val="002D5A22"/>
    <w:rsid w:val="002F07FA"/>
    <w:rsid w:val="002F40C8"/>
    <w:rsid w:val="002F4EF7"/>
    <w:rsid w:val="002F713C"/>
    <w:rsid w:val="00302F5B"/>
    <w:rsid w:val="00324691"/>
    <w:rsid w:val="00333527"/>
    <w:rsid w:val="00333C53"/>
    <w:rsid w:val="0035129B"/>
    <w:rsid w:val="00372367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B405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6832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C4579"/>
    <w:rsid w:val="005D4C4B"/>
    <w:rsid w:val="005D60C6"/>
    <w:rsid w:val="005E3F6A"/>
    <w:rsid w:val="005F1970"/>
    <w:rsid w:val="005F4000"/>
    <w:rsid w:val="005F4C0C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B61"/>
    <w:rsid w:val="006B77A6"/>
    <w:rsid w:val="006C370F"/>
    <w:rsid w:val="006C691D"/>
    <w:rsid w:val="006D3F82"/>
    <w:rsid w:val="006E3720"/>
    <w:rsid w:val="006F75CA"/>
    <w:rsid w:val="00703B5F"/>
    <w:rsid w:val="00705E01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5357"/>
    <w:rsid w:val="008101BF"/>
    <w:rsid w:val="00830A8A"/>
    <w:rsid w:val="008535D2"/>
    <w:rsid w:val="00855A15"/>
    <w:rsid w:val="008622B7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33B5B"/>
    <w:rsid w:val="00933D4D"/>
    <w:rsid w:val="00954EBA"/>
    <w:rsid w:val="00977AF2"/>
    <w:rsid w:val="009922DD"/>
    <w:rsid w:val="009A2AE4"/>
    <w:rsid w:val="009A71CC"/>
    <w:rsid w:val="009B2401"/>
    <w:rsid w:val="009B5A17"/>
    <w:rsid w:val="009B75AB"/>
    <w:rsid w:val="009D03AD"/>
    <w:rsid w:val="009D392A"/>
    <w:rsid w:val="009D7014"/>
    <w:rsid w:val="009F1369"/>
    <w:rsid w:val="00A0083F"/>
    <w:rsid w:val="00A01D9A"/>
    <w:rsid w:val="00A07109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247B6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3619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26FC"/>
    <w:rsid w:val="00DD42FE"/>
    <w:rsid w:val="00E132B3"/>
    <w:rsid w:val="00E16637"/>
    <w:rsid w:val="00E21B13"/>
    <w:rsid w:val="00E25986"/>
    <w:rsid w:val="00E26408"/>
    <w:rsid w:val="00E335C5"/>
    <w:rsid w:val="00E40776"/>
    <w:rsid w:val="00E40D7D"/>
    <w:rsid w:val="00E55DF5"/>
    <w:rsid w:val="00E8232C"/>
    <w:rsid w:val="00E86B02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3560D"/>
    <w:rsid w:val="00F46036"/>
    <w:rsid w:val="00F61949"/>
    <w:rsid w:val="00F70D2B"/>
    <w:rsid w:val="00F8052D"/>
    <w:rsid w:val="00F90A00"/>
    <w:rsid w:val="00FA13CD"/>
    <w:rsid w:val="00FA7103"/>
    <w:rsid w:val="00FC00EF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2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2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2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2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2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2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2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2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14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85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2. siječnja 2018.</izvorni_sadrzaj>
    <derivirana_varijabla naziv="DomainObject.StvarniPocetakDatum_1">2. siječnja 2018.</derivirana_varijabla>
  </DomainObject.StvarniPocetakDatum>
  <DomainObject.StvarniZavrsetakDatum>
    <izvorni_sadrzaj>2. siječnja 2018.</izvorni_sadrzaj>
    <derivirana_varijabla naziv="DomainObject.StvarniZavrsetakDatum_1">2. siječnja 2018.</derivirana_varijabla>
  </DomainObject.StvarniZavrsetakDatum>
  <DomainObject.PlaniraniZavrsetakDatum>
    <izvorni_sadrzaj>2. siječnja 2018.</izvorni_sadrzaj>
    <derivirana_varijabla naziv="DomainObject.PlaniraniZavrsetakDatum_1">2. siječnja 2018.</derivirana_varijabla>
  </DomainObject.PlaniraniZavrsetakDatum>
  <DomainObject.PlaniraniPocetakDatum>
    <izvorni_sadrzaj>2. siječnja 2018.</izvorni_sadrzaj>
    <derivirana_varijabla naziv="DomainObject.PlaniraniPocetakDatum_1">2. siječnja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siječnja 2018.</izvorni_sadrzaj>
    <derivirana_varijabla naziv="DomainObject.Zapisnik.DatumKreiranja_1">2.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St-33/2017-19</izvorni_sadrzaj>
    <derivirana_varijabla naziv="DomainObject.Zapisnik.Oznaka_1">St-33/2017-19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FLUO jednostavno društvo s ograničenom odgovornošću za distribuciju vode</izvorni_sadrzaj>
    <derivirana_varijabla naziv="DomainObject.Predmet.ProtustrankaFormated_1">  FLUO jednostavno društvo s ograničenom odgovornošću za distribuciju vode</derivirana_varijabla>
  </DomainObject.Predmet.ProtustrankaFormated>
  <DomainObject.Predmet.ProtustrankaFormatedOIB>
    <izvorni_sadrzaj>  FLUO jednostavno društvo s ograničenom odgovornošću za distribuciju vode, OIB 05997681163</izvorni_sadrzaj>
    <derivirana_varijabla naziv="DomainObject.Predmet.ProtustrankaFormatedOIB_1">  FLUO jednostavno društvo s ograničenom odgovornošću za distribuciju vode, OIB 05997681163</derivirana_varijabla>
  </DomainObject.Predmet.ProtustrankaFormatedOIB>
  <DomainObject.Predmet.ProtustrankaFormatedWithAdress>
    <izvorni_sadrzaj> FLUO jednostavno društvo s ograničenom odgovornošću za distribuciju vode, Optujska 10/A, 42000 Varaždin</izvorni_sadrzaj>
    <derivirana_varijabla naziv="DomainObject.Predmet.ProtustrankaFormatedWithAdress_1"> FLUO jednostavno društvo s ograničenom odgovornošću za distribuciju vode, Optujska 10/A, 42000 Varaždin</derivirana_varijabla>
  </DomainObject.Predmet.ProtustrankaFormatedWithAdress>
  <DomainObject.Predmet.ProtustrankaFormatedWithAdressOIB>
    <izvorni_sadrzaj> FLUO jednostavno društvo s ograničenom odgovornošću za distribuciju vode, OIB 05997681163, Optujska 10/A, 42000 Varaždin</izvorni_sadrzaj>
    <derivirana_varijabla naziv="DomainObject.Predmet.ProtustrankaFormatedWithAdressOIB_1"> FLUO jednostavno društvo s ograničenom odgovornošću za distribuciju vode, OIB 05997681163, Optujska 10/A, 42000 Varaždin</derivirana_varijabla>
  </DomainObject.Predmet.ProtustrankaFormatedWithAdressOIB>
  <DomainObject.Predmet.ProtustrankaWithAdress>
    <izvorni_sadrzaj>FLUO jednostavno društvo s ograničenom odgovornošću za distribuciju vode Optujska 10/A, 42000 Varaždin</izvorni_sadrzaj>
    <derivirana_varijabla naziv="DomainObject.Predmet.ProtustrankaWithAdress_1">FLUO jednostavno društvo s ograničenom odgovornošću za distribuciju vode Optujska 10/A, 42000 Varaždin</derivirana_varijabla>
  </DomainObject.Predmet.ProtustrankaWithAdress>
  <DomainObject.Predmet.ProtustrankaWithAdressOIB>
    <izvorni_sadrzaj>FLUO jednostavno društvo s ograničenom odgovornošću za distribuciju vode, OIB 05997681163, Optujska 10/A, 42000 Varaždin</izvorni_sadrzaj>
    <derivirana_varijabla naziv="DomainObject.Predmet.ProtustrankaWithAdressOIB_1">FLUO jednostavno društvo s ograničenom odgovornošću za distribuciju vode, OIB 05997681163, Optujska 10/A, 42000 Varaždin</derivirana_varijabla>
  </DomainObject.Predmet.ProtustrankaWithAdressOIB>
  <DomainObject.Predmet.ProtustrankaNazivFormated>
    <izvorni_sadrzaj>FLUO jednostavno društvo s ograničenom odgovornošću za distribuciju vode</izvorni_sadrzaj>
    <derivirana_varijabla naziv="DomainObject.Predmet.ProtustrankaNazivFormated_1">FLUO jednostavno društvo s ograničenom odgovornošću za distribuciju vode</derivirana_varijabla>
  </DomainObject.Predmet.ProtustrankaNazivFormated>
  <DomainObject.Predmet.ProtustrankaNazivFormatedOIB>
    <izvorni_sadrzaj>FLUO jednostavno društvo s ograničenom odgovornošću za distribuciju vode, OIB 05997681163</izvorni_sadrzaj>
    <derivirana_varijabla naziv="DomainObject.Predmet.ProtustrankaNazivFormatedOIB_1">FLUO jednostavno društvo s ograničenom odgovornošću za distribuciju vode, OIB 05997681163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MF - Porezna uprava, Područni ured sjeverna Hrvatska zastupanog po punomoćniku Županijsko državno odvjetništvo u Varaždinu</izvorni_sadrzaj>
    <derivirana_varijabla naziv="DomainObject.Predmet.StrankaFormated_1">  Financijska agencija; RH MF - Porezna uprava, Područni ured sjeverna Hrvatska zastupanog po punomoćniku Županijsko državno odvjetništvo u Varaždinu</derivirana_varijabla>
  </DomainObject.Predmet.StrankaFormated>
  <DomainObject.Predmet.StrankaFormatedOIB>
    <izvorni_sadrzaj>  Financijska agencija, OIB 85821130368; RH MF - Porezna uprava, Područni ured sjeverna Hrvatska, OIB 18683136487 zastupanog po punomoćniku Županijsko državno odvjetništvo u Varaždinu</izvorni_sadrzaj>
    <derivirana_varijabla naziv="DomainObject.Predmet.StrankaFormatedOIB_1">  Financijska agencija, OIB 85821130368;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RH MF - Porezna uprava, Područni ured sjeverna Hrvatska, Graberje 1, 42000 Varaždin zastupanog po punomoćniku Županijsko državno odvjetništvo u Varaždinu</izvorni_sadrzaj>
    <derivirana_varijabla naziv="DomainObject.Predmet.StrankaFormatedWithAdress_1"> Financijska agencija, Ulica grada Vukovara 70, 10000 Zagreb;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Financijska agencija, OIB 85821130368, Ulica grada Vukovara 70, 10000 Zagreb;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Ulica grada Vukovara 70,10000 Zagreb,RH MF - Porezna uprava, Područni ured sjeverna Hrvatska Graberje 1,42000 Varaždin</izvorni_sadrzaj>
    <derivirana_varijabla naziv="DomainObject.Predmet.StrankaWithAdress_1">Financijska agencija Ulica grada Vukovara 70,10000 Zagreb,RH MF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Zagreb,RH MF - Porezna uprava, Područni ured sjeverna Hrvatska, OIB 18683136487, Graberje 1,42000 Varaždin</izvorni_sadrzaj>
    <derivirana_varijabla naziv="DomainObject.Predmet.StrankaWithAdressOIB_1">Financijska agencija, OIB 85821130368, Ulica grada Vukovara 70,10000 Zagreb,RH MF - Porezna uprava, Područni ured sjeverna Hrvatska, OIB 18683136487, Graberje 1,42000 Varaždin</derivirana_varijabla>
  </DomainObject.Predmet.StrankaWithAdressOIB>
  <DomainObject.Predmet.StrankaNazivFormated>
    <izvorni_sadrzaj>Financijska agencija,RH MF - Porezna uprava, Područni ured sjeverna Hrvatska</izvorni_sadrzaj>
    <derivirana_varijabla naziv="DomainObject.Predmet.StrankaNazivFormated_1">Financijska agencija,RH MF - Porezna uprava, Područni ured sjeverna Hrvatska</derivirana_varijabla>
  </DomainObject.Predmet.StrankaNazivFormated>
  <DomainObject.Predmet.StrankaNazivFormatedOIB>
    <izvorni_sadrzaj>Financijska agencija, OIB 85821130368,RH MF - Porezna uprava, Područni ured sjeverna Hrvatska, OIB 18683136487</izvorni_sadrzaj>
    <derivirana_varijabla naziv="DomainObject.Predmet.StrankaNazivFormatedOIB_1">Financijska agencija, OIB 85821130368,RH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42855.60</izvorni_sadrzaj>
    <derivirana_varijabla naziv="DomainObject.Predmet.TrenutnaVrijednost_1">42855.60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RH MF - Porezna uprava, Područni ured sjeverna Hrvatska zastupanog po punomoćniku Županijsko državno odvjetništvo u Varaždinu</item>
    </izvorni_sadrzaj>
    <derivirana_varijabla naziv="DomainObject.Predmet.StrankaListFormated_1">
      <item>Financijska agencija</item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Financijska agencija, OIB 85821130368</item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RH MF - Porezna uprava, Područni ured sjeverna Hrvatska</item>
    </izvorni_sadrzaj>
    <derivirana_varijabla naziv="DomainObject.Predmet.StrankaListNazivFormated_1">
      <item>Financijska agencija</item>
      <item>RH MF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 MF - Porezna uprava, Područni ured sjeverna Hrvatska, OIB 18683136487</item>
    </izvorni_sadrzaj>
    <derivirana_varijabla naziv="DomainObject.Predmet.StrankaListNazivFormatedOIB_1">
      <item>Financijska agencija, OIB 85821130368</item>
      <item>RH MF - Porezna uprava, Područni ured sjeverna Hrvatska, OIB 18683136487</item>
    </derivirana_varijabla>
  </DomainObject.Predmet.StrankaListNazivFormatedOIB>
  <DomainObject.Predmet.ProtuStrankaListFormated>
    <izvorni_sadrzaj>
      <item>FLUO jednostavno društvo s ograničenom odgovornošću za distribuciju vode</item>
    </izvorni_sadrzaj>
    <derivirana_varijabla naziv="DomainObject.Predmet.ProtuStrankaListFormated_1">
      <item>FLUO jednostavno društvo s ograničenom odgovornošću za distribuciju vode</item>
    </derivirana_varijabla>
  </DomainObject.Predmet.ProtuStrankaListFormated>
  <DomainObject.Predmet.ProtuStrankaListFormatedOIB>
    <izvorni_sadrzaj>
      <item>FLUO jednostavno društvo s ograničenom odgovornošću za distribuciju vode, OIB 05997681163</item>
    </izvorni_sadrzaj>
    <derivirana_varijabla naziv="DomainObject.Predmet.ProtuStrankaListFormatedOIB_1">
      <item>FLUO jednostavno društvo s ograničenom odgovornošću za distribuciju vode, OIB 05997681163</item>
    </derivirana_varijabla>
  </DomainObject.Predmet.ProtuStrankaListFormatedOIB>
  <DomainObject.Predmet.ProtuStrankaListFormatedWithAdress>
    <izvorni_sadrzaj>
      <item>FLUO jednostavno društvo s ograničenom odgovornošću za distribuciju vode, Optujska 10/A, 42000 Varaždin</item>
    </izvorni_sadrzaj>
    <derivirana_varijabla naziv="DomainObject.Predmet.ProtuStrankaListFormatedWithAdress_1">
      <item>FLUO jednostavno društvo s ograničenom odgovornošću za distribuciju vode, Optujska 10/A, 42000 Varaždin</item>
    </derivirana_varijabla>
  </DomainObject.Predmet.ProtuStrankaListFormatedWithAdress>
  <DomainObject.Predmet.ProtuStrankaListFormatedWithAdressOIB>
    <izvorni_sadrzaj>
      <item>FLUO jednostavno društvo s ograničenom odgovornošću za distribuciju vode, OIB 05997681163, Optujska 10/A, 42000 Varaždin</item>
    </izvorni_sadrzaj>
    <derivirana_varijabla naziv="DomainObject.Predmet.ProtuStrankaListFormatedWithAdressOIB_1">
      <item>FLUO jednostavno društvo s ograničenom odgovornošću za distribuciju vode, OIB 05997681163, Optujska 10/A, 42000 Varaždin</item>
    </derivirana_varijabla>
  </DomainObject.Predmet.ProtuStrankaListFormatedWithAdressOIB>
  <DomainObject.Predmet.ProtuStrankaListNazivFormated>
    <izvorni_sadrzaj>
      <item>FLUO jednostavno društvo s ograničenom odgovornošću za distribuciju vode</item>
    </izvorni_sadrzaj>
    <derivirana_varijabla naziv="DomainObject.Predmet.ProtuStrankaListNazivFormated_1">
      <item>FLUO jednostavno društvo s ograničenom odgovornošću za distribuciju vode</item>
    </derivirana_varijabla>
  </DomainObject.Predmet.ProtuStrankaListNazivFormated>
  <DomainObject.Predmet.ProtuStrankaListNazivFormatedOIB>
    <izvorni_sadrzaj>
      <item>FLUO jednostavno društvo s ograničenom odgovornošću za distribuciju vode, OIB 05997681163</item>
    </izvorni_sadrzaj>
    <derivirana_varijabla naziv="DomainObject.Predmet.ProtuStrankaListNazivFormatedOIB_1">
      <item>FLUO jednostavno društvo s ograničenom odgovornošću za distribuciju vode, OIB 05997681163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RH MF - Porezna uprava, Područni ured sjeverna Hrvatska</item>
      <item>Alen Škorjanec</item>
    </izvorni_sadrzaj>
    <derivirana_varijabla naziv="DomainObject.Predmet.OstaliListFormated_1">
      <item>Sudski registar</item>
      <item>e-oglasna ploča</item>
      <item>Županijsko državno odvjetništvo u Varaždinu punomoćnik sudionika u postupku RH MF - Porezna uprava, Područni ured sjeverna Hrvatska</item>
      <item>Alen Škorjanec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izvorni_sadrzaj>
    <derivirana_varijabla naziv="DomainObject.Predmet.OstaliListFormatedOIB_1"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izvorni_sadrzaj>
    <derivirana_varijabla naziv="DomainObject.Predmet.OstaliListFormatedWithAdress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izvorni_sadrzaj>
    <derivirana_varijabla naziv="DomainObject.Predmet.OstaliListFormatedWithAdressOIB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Alen Škorjanec</item>
    </izvorni_sadrzaj>
    <derivirana_varijabla naziv="DomainObject.Predmet.OstaliListNazivFormated_1">
      <item>Sudski registar</item>
      <item>e-oglasna ploča</item>
      <item>Županijsko državno odvjetništvo u Varaždinu</item>
      <item>Alen Škorjanec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Alen Škorjanec, OIB 35794399968</item>
    </izvorni_sadrzaj>
    <derivirana_varijabla naziv="DomainObject.Predmet.OstaliListNazivFormatedOIB_1">
      <item>Sudski registar</item>
      <item>e-oglasna ploča</item>
      <item>Županijsko državno odvjetništvo u Varaždinu</item>
      <item>Alen Škorjanec, OIB 35794399968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St-33/2017-19</izvorni_sadrzaj>
    <derivirana_varijabla naziv="DomainObject.PoslovniBrojDokumenta_1">St-33/2017-19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FLUO jednostavno društvo s ograničenom odgovornošću za distribuciju vode</izvorni_sadrzaj>
    <derivirana_varijabla naziv="DomainObject.Predmet.ProtustrankaIDrugi_1">FLUO jednostavno društvo s ograničenom odgovornošću za distribuciju vode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FLUO jednostavno društvo s ograničenom odgovornošću za distribuciju vode, OIB 05997681163, Optujska 10/A, 42000 Varaždin</izvorni_sadrzaj>
    <derivirana_varijabla naziv="DomainObject.Predmet.ProtustrankaIDrugiAdressOIB_1">FLUO jednostavno društvo s ograničenom odgovornošću za distribuciju vode, OIB 05997681163, Optujska 10/A,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FLUO jednostavno društvo s ograničenom odgovornošću za distribuciju vode</item>
      <item>Sudski registar</item>
      <item>e-oglasna ploča</item>
      <item>RH MF - Porezna uprava, Područni ured sjeverna Hrvatska</item>
      <item>Županijsko državno odvjetništvo u Varaždinu</item>
      <item>Alen Škorjanec</item>
    </izvorni_sadrzaj>
    <derivirana_varijabla naziv="DomainObject.Predmet.SudioniciListNaziv_1">
      <item>Financijska agencija</item>
      <item>FLUO jednostavno društvo s ograničenom odgovornošću za distribuciju vode</item>
      <item>Sudski registar</item>
      <item>e-oglasna ploča</item>
      <item>RH MF - Porezna uprava, Područni ured sjeverna Hrvatska</item>
      <item>Županijsko državno odvjetništvo u Varaždinu</item>
      <item>Alen Škorjanec</item>
    </derivirana_varijabla>
  </DomainObject.Predmet.SudioniciListNaziv>
  <DomainObject.Predmet.SudioniciListAdressOIB>
    <izvorni_sadrzaj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  <item>RH MF - Porezna uprava, Područni ured sjeverna Hrvatska, OIB 18683136487, Graberje 1,42000 Varaždin</item>
      <item>Županijsko državno odvjetništvo u Varaždinu, B.Radića 2,42000 Varaždin</item>
      <item>Alen Škorjanec, OIB 35794399968, Optujska 10a,42000 Varaždin</item>
    </izvorni_sadrzaj>
    <derivirana_varijabla naziv="DomainObject.Predmet.SudioniciListAdressOIB_1"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  <item>RH MF - Porezna uprava, Područni ured sjeverna Hrvatska, OIB 18683136487, Graberje 1,42000 Varaždin</item>
      <item>Županijsko državno odvjetništvo u Varaždinu, B.Radića 2,42000 Varaždin</item>
      <item>Alen Škorjanec, OIB 35794399968, Optujska 10a,42000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05997681163</item>
      <item>, OIB null</item>
      <item>, OIB null</item>
      <item>, OIB 18683136487</item>
      <item>, OIB null</item>
      <item>, OIB 35794399968</item>
    </izvorni_sadrzaj>
    <derivirana_varijabla naziv="DomainObject.Predmet.SudioniciListNazivOIB_1">
      <item>, OIB 85821130368</item>
      <item>, OIB 05997681163</item>
      <item>, OIB null</item>
      <item>, OIB null</item>
      <item>, OIB 18683136487</item>
      <item>, OIB null</item>
      <item>, OIB 35794399968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E20AD-4A2C-4CDD-9211-3B1D1D2E3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229</properties:Words>
  <properties:Characters>1252</properties:Characters>
  <properties:Lines>43</properties:Lines>
  <properties:Paragraphs>17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2018-01-02T08:34:00Z</cp:lastPrinted>
  <dcterms:modified xmlns:xsi="http://www.w3.org/2001/XMLSchema-instance" xsi:type="dcterms:W3CDTF">2018-01-02T08:36:00Z</dcterms:modified>
  <cp:revision>65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St-33/2017-19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