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9A5B8A">
            <w:pPr>
              <w:widowControl w:val="false"/>
              <w:jc w:val="center"/>
              <w:rPr>
                <w:snapToGrid w:val="false"/>
                <w:szCs w:val="20"/>
                <w:lang w:eastAsia="en-US" w:val="it-IT"/>
              </w:rPr>
            </w:pPr>
            <w:proofErr w:type="spellStart"/>
            <w:r w:rsidRPr="009A5B8A">
              <w:rPr>
                <w:snapToGrid w:val="false"/>
                <w:szCs w:val="20"/>
                <w:lang w:eastAsia="en-US" w:val="it-IT"/>
              </w:rPr>
              <w:t>Republika</w:t>
            </w:r>
            <w:proofErr w:type="spellEnd"/>
            <w:r w:rsidRPr="009A5B8A">
              <w:rPr>
                <w:snapToGrid w:val="false"/>
                <w:szCs w:val="20"/>
                <w:lang w:eastAsia="en-US" w:val="it-IT"/>
              </w:rPr>
              <w:t xml:space="preserve"> </w:t>
            </w:r>
            <w:proofErr w:type="spellStart"/>
            <w:r w:rsidRPr="009A5B8A">
              <w:rPr>
                <w:snapToGrid w:val="false"/>
                <w:szCs w:val="20"/>
                <w:lang w:eastAsia="en-US" w:val="it-IT"/>
              </w:rPr>
              <w:t>Hrvatska</w:t>
            </w:r>
            <w:proofErr w:type="spellEnd"/>
          </w:p>
          <w:p w:rsidRDefault="00CF7B33" w:rsidP="00CF7B33" w:rsidR="00CF7B33" w:rsidRPr="009A5B8A">
            <w:pPr>
              <w:widowControl w:val="false"/>
              <w:jc w:val="center"/>
              <w:rPr>
                <w:snapToGrid w:val="false"/>
                <w:szCs w:val="20"/>
                <w:lang w:eastAsia="en-US" w:val="it-IT"/>
              </w:rPr>
            </w:pPr>
            <w:proofErr w:type="spellStart"/>
            <w:r w:rsidRPr="009A5B8A">
              <w:rPr>
                <w:snapToGrid w:val="false"/>
                <w:szCs w:val="20"/>
                <w:lang w:eastAsia="en-US" w:val="it-IT"/>
              </w:rPr>
              <w:t>Trgovački</w:t>
            </w:r>
            <w:proofErr w:type="spellEnd"/>
            <w:r w:rsidRPr="009A5B8A">
              <w:rPr>
                <w:snapToGrid w:val="false"/>
                <w:szCs w:val="20"/>
                <w:lang w:eastAsia="en-US" w:val="it-IT"/>
              </w:rPr>
              <w:t xml:space="preserve"> sud u </w:t>
            </w:r>
            <w:proofErr w:type="spellStart"/>
            <w:r w:rsidRPr="009A5B8A">
              <w:rPr>
                <w:snapToGrid w:val="false"/>
                <w:szCs w:val="20"/>
                <w:lang w:eastAsia="en-US" w:val="it-IT"/>
              </w:rPr>
              <w:t>Varaždinu</w:t>
            </w:r>
            <w:proofErr w:type="spellEnd"/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Varaždin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,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Braće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Radić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2</w:t>
            </w:r>
          </w:p>
        </w:tc>
      </w:tr>
    </w:tbl>
    <w:p w14:textId="e792d8a" w14:paraId="e792d8a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19140C" w:rsidP="00313A40" w:rsidR="00CF7B33" w:rsidRPr="00CF7B33">
            <w:pPr>
              <w:jc w:val="right"/>
            </w:pPr>
            <w:r>
              <w:t>Poslovni broj: 5 St-</w:t>
            </w:r>
            <w:r w:rsidR="00DB571D">
              <w:t>153</w:t>
            </w:r>
            <w:r w:rsidR="00313A40">
              <w:t>/2019-5</w:t>
            </w:r>
            <w:r w:rsidR="00CF7B33"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DB571D">
        <w:t xml:space="preserve"> NOVOGRADNJA d.o.o., Andrije Hebranga 6, Varaždin, OIB: 35629440413</w:t>
      </w:r>
      <w:r w:rsidR="009A5B8A">
        <w:t xml:space="preserve">, </w:t>
      </w:r>
      <w:r w:rsidR="00313A40">
        <w:t>12. lipnja</w:t>
      </w:r>
      <w:r w:rsidR="009A5B8A">
        <w:t xml:space="preserve"> 2019</w:t>
      </w:r>
      <w:r w:rsidR="00CF7B33">
        <w:t>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</w:t>
      </w:r>
      <w:r w:rsidR="004D2A4A">
        <w:t>20</w:t>
      </w:r>
      <w:r w:rsidR="00CB6C18">
        <w:t>15</w:t>
      </w:r>
      <w:r w:rsidR="008415BE">
        <w:t xml:space="preserve"> i 104/17</w:t>
      </w:r>
      <w:r w:rsidR="00CB6C18">
        <w:t>, u daljnjem tekstu SZ) objavljuje sljedeći</w:t>
      </w:r>
    </w:p>
    <w:p w:rsidRDefault="007367BB" w:rsidP="00D85FBA" w:rsidR="007367BB">
      <w:pPr>
        <w:jc w:val="both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313A40">
        <w:t xml:space="preserve"> </w:t>
      </w:r>
      <w:r w:rsidR="00DB571D">
        <w:t>NOVOGRADNJA d.o.o., Andrije Hebranga 6, Varaždin, OIB: 35629440413</w:t>
      </w:r>
      <w:r w:rsidR="00740000">
        <w:t xml:space="preserve">, </w:t>
      </w:r>
      <w:r w:rsidR="00CB6C18">
        <w:t xml:space="preserve">iznosi </w:t>
      </w:r>
      <w:r w:rsidR="00DB571D">
        <w:t xml:space="preserve">9.660,17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9B6C00">
        <w:t xml:space="preserve"> dužnika</w:t>
      </w:r>
      <w:r w:rsidR="00DB571D">
        <w:t xml:space="preserve"> Mirko </w:t>
      </w:r>
      <w:proofErr w:type="spellStart"/>
      <w:r w:rsidR="00DB571D">
        <w:t>Andabaka</w:t>
      </w:r>
      <w:proofErr w:type="spellEnd"/>
      <w:r w:rsidR="00DB571D">
        <w:t>, Andrije Hebranga 6, Varaždin, OIB: 02863541573</w:t>
      </w:r>
      <w:r w:rsidR="008415BE">
        <w:t>,</w:t>
      </w:r>
      <w:r w:rsidR="00D85FBA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9A5B8A">
        <w:t xml:space="preserve"> podnese</w:t>
      </w:r>
      <w:r w:rsidR="002A0EDB">
        <w:t xml:space="preserve">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</w:t>
      </w:r>
      <w:r w:rsidR="009A5B8A">
        <w:t>e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4F5BC7" w:rsidP="00DC6991" w:rsidR="004F5BC7">
      <w:pPr>
        <w:jc w:val="both"/>
      </w:pP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313A40">
        <w:t>12. lipnja</w:t>
      </w:r>
      <w:r w:rsidR="009A5B8A">
        <w:t xml:space="preserve"> 2019</w:t>
      </w:r>
      <w:r>
        <w:t>.</w:t>
      </w:r>
    </w:p>
    <w:p w:rsidRDefault="00313A40" w:rsidP="001F5BF6" w:rsidR="001F5BF6" w:rsidRPr="00102896">
      <w:pPr>
        <w:ind w:left="4248"/>
        <w:jc w:val="center"/>
      </w:pPr>
      <w:r>
        <w:t>Sudac</w:t>
      </w:r>
    </w:p>
    <w:p w:rsidRDefault="001F5BF6" w:rsidP="001F5BF6" w:rsidR="001F5BF6">
      <w:pPr>
        <w:ind w:left="4248"/>
        <w:jc w:val="center"/>
      </w:pPr>
    </w:p>
    <w:p w:rsidRDefault="0019140C" w:rsidP="001F5BF6" w:rsidR="0019140C" w:rsidRPr="00102896">
      <w:pPr>
        <w:ind w:left="4248"/>
        <w:jc w:val="center"/>
      </w:pPr>
    </w:p>
    <w:p w:rsidRDefault="001F5BF6" w:rsidP="0019140C" w:rsidR="001F5BF6" w:rsidRPr="00102896">
      <w:pPr>
        <w:ind w:left="4248"/>
        <w:jc w:val="center"/>
      </w:pPr>
      <w:r w:rsidRPr="00102896">
        <w:t>Ksenija Flack-Makitan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CF9" w:rsidR="00445CF9">
      <w:r>
        <w:separator/>
      </w:r>
    </w:p>
  </w:endnote>
  <w:endnote w:id="0" w:type="continuationSeparator">
    <w:p w:rsidRDefault="00445CF9" w:rsidR="00445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CF9" w:rsidR="00445CF9">
      <w:r>
        <w:separator/>
      </w:r>
    </w:p>
  </w:footnote>
  <w:footnote w:id="0" w:type="continuationSeparator">
    <w:p w:rsidRDefault="00445CF9" w:rsidR="00445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C22F8"/>
    <w:rsid w:val="000D3AEC"/>
    <w:rsid w:val="000D41E5"/>
    <w:rsid w:val="000E1119"/>
    <w:rsid w:val="000E51F0"/>
    <w:rsid w:val="000E597F"/>
    <w:rsid w:val="000F0403"/>
    <w:rsid w:val="0010211E"/>
    <w:rsid w:val="00106C14"/>
    <w:rsid w:val="0011336F"/>
    <w:rsid w:val="00113E7E"/>
    <w:rsid w:val="001159F0"/>
    <w:rsid w:val="00121DEA"/>
    <w:rsid w:val="00125406"/>
    <w:rsid w:val="00152BA7"/>
    <w:rsid w:val="00173FC2"/>
    <w:rsid w:val="0019140C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13A40"/>
    <w:rsid w:val="00324220"/>
    <w:rsid w:val="00324518"/>
    <w:rsid w:val="00327690"/>
    <w:rsid w:val="003329B8"/>
    <w:rsid w:val="00350F83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45CF9"/>
    <w:rsid w:val="00462410"/>
    <w:rsid w:val="0047710E"/>
    <w:rsid w:val="0048057D"/>
    <w:rsid w:val="0048721E"/>
    <w:rsid w:val="00497129"/>
    <w:rsid w:val="004C1E71"/>
    <w:rsid w:val="004D2A4A"/>
    <w:rsid w:val="004D30E2"/>
    <w:rsid w:val="004E68E4"/>
    <w:rsid w:val="004F0490"/>
    <w:rsid w:val="004F5BC7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C337D"/>
    <w:rsid w:val="005D0289"/>
    <w:rsid w:val="005D48EE"/>
    <w:rsid w:val="005E111A"/>
    <w:rsid w:val="005E39EB"/>
    <w:rsid w:val="00602682"/>
    <w:rsid w:val="006036AB"/>
    <w:rsid w:val="0060392F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15BE"/>
    <w:rsid w:val="008469F5"/>
    <w:rsid w:val="00852A7C"/>
    <w:rsid w:val="0085458E"/>
    <w:rsid w:val="00862F8B"/>
    <w:rsid w:val="00865367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A5B8A"/>
    <w:rsid w:val="009B6C00"/>
    <w:rsid w:val="009C6F6D"/>
    <w:rsid w:val="009D0C5B"/>
    <w:rsid w:val="009E0051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A5CF3"/>
    <w:rsid w:val="00AB0D02"/>
    <w:rsid w:val="00AE50E3"/>
    <w:rsid w:val="00AE646F"/>
    <w:rsid w:val="00AF154A"/>
    <w:rsid w:val="00AF2C11"/>
    <w:rsid w:val="00B07AE6"/>
    <w:rsid w:val="00B1348E"/>
    <w:rsid w:val="00B235B5"/>
    <w:rsid w:val="00B26931"/>
    <w:rsid w:val="00B34567"/>
    <w:rsid w:val="00B346C2"/>
    <w:rsid w:val="00B37ED5"/>
    <w:rsid w:val="00B406BD"/>
    <w:rsid w:val="00B50F3F"/>
    <w:rsid w:val="00B62791"/>
    <w:rsid w:val="00B6439D"/>
    <w:rsid w:val="00B71062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3561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A5551"/>
    <w:rsid w:val="00CB41F0"/>
    <w:rsid w:val="00CB6C18"/>
    <w:rsid w:val="00CC7B8F"/>
    <w:rsid w:val="00CE19A1"/>
    <w:rsid w:val="00CE29CC"/>
    <w:rsid w:val="00CE42DB"/>
    <w:rsid w:val="00CF7B33"/>
    <w:rsid w:val="00CF7EB7"/>
    <w:rsid w:val="00D10EDA"/>
    <w:rsid w:val="00D13960"/>
    <w:rsid w:val="00D14378"/>
    <w:rsid w:val="00D20431"/>
    <w:rsid w:val="00D24B81"/>
    <w:rsid w:val="00D27A4B"/>
    <w:rsid w:val="00D31461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2D75"/>
    <w:rsid w:val="00DA3691"/>
    <w:rsid w:val="00DA54DB"/>
    <w:rsid w:val="00DB571D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15AD"/>
    <w:rsid w:val="00EA5D61"/>
    <w:rsid w:val="00EA6BCC"/>
    <w:rsid w:val="00EB1A4E"/>
    <w:rsid w:val="00EC718C"/>
    <w:rsid w:val="00ED1BED"/>
    <w:rsid w:val="00EE70BF"/>
    <w:rsid w:val="00F03265"/>
    <w:rsid w:val="00F06657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1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461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31461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31461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31461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1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461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31461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31461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31461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St-153/2019-5</izvorni_sadrzaj>
    <derivirana_varijabla naziv="DomainObject.Oznaka_1">St-153/2019-5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St-153/2019</izvorni_sadrzaj>
    <derivirana_varijabla naziv="DomainObject.Predmet.OznakaBroj_1">St-153/2019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NOVOGRADNJA društvo s ograničenom odgovornošću, za graditeljstvo, graditeljski inžinjering i konzalting</izvorni_sadrzaj>
    <derivirana_varijabla naziv="DomainObject.Predmet.ProtustrankaFormated_1">  NOVOGRADNJA društvo s ograničenom odgovornošću, za graditeljstvo, graditeljski inžinjering i konzalting</derivirana_varijabla>
  </DomainObject.Predmet.ProtustrankaFormated>
  <DomainObject.Predmet.ProtustrankaFormatedOIB>
    <izvorni_sadrzaj>  NOVOGRADNJA društvo s ograničenom odgovornošću, za graditeljstvo, graditeljski inžinjering i konzalting, OIB 35629440413</izvorni_sadrzaj>
    <derivirana_varijabla naziv="DomainObject.Predmet.ProtustrankaFormatedOIB_1">  NOVOGRADNJA društvo s ograničenom odgovornošću, za graditeljstvo, graditeljski inžinjering i konzalting, OIB 35629440413</derivirana_varijabla>
  </DomainObject.Predmet.ProtustrankaFormatedOIB>
  <DomainObject.Predmet.ProtustrankaFormatedWithAdress>
    <izvorni_sadrzaj> NOVOGRADNJA društvo s ograničenom odgovornošću, za graditeljstvo, graditeljski inžinjering i konzalting, Andrije Hebranga 6, 42000 Varaždin</izvorni_sadrzaj>
    <derivirana_varijabla naziv="DomainObject.Predmet.ProtustrankaFormatedWithAdress_1"> NOVOGRADNJA društvo s ograničenom odgovornošću, za graditeljstvo, graditeljski inžinjering i konzalting, Andrije Hebranga 6, 42000 Varaždin</derivirana_varijabla>
  </DomainObject.Predmet.ProtustrankaFormatedWithAdress>
  <DomainObject.Predmet.ProtustrankaFormatedWithAdressOIB>
    <izvorni_sadrzaj> NOVOGRADNJA društvo s ograničenom odgovornošću, za graditeljstvo, graditeljski inžinjering i konzalting, OIB 35629440413, Andrije Hebranga 6, 42000 Varaždin</izvorni_sadrzaj>
    <derivirana_varijabla naziv="DomainObject.Predmet.ProtustrankaFormatedWithAdressOIB_1"> NOVOGRADNJA društvo s ograničenom odgovornošću, za graditeljstvo, graditeljski inžinjering i konzalting, OIB 35629440413, Andrije Hebranga 6, 42000 Varaždin</derivirana_varijabla>
  </DomainObject.Predmet.ProtustrankaFormatedWithAdressOIB>
  <DomainObject.Predmet.ProtustrankaWithAdress>
    <izvorni_sadrzaj>NOVOGRADNJA društvo s ograničenom odgovornošću, za graditeljstvo, graditeljski inžinjering i konzalting Andrije Hebranga 6, 42000 Varaždin</izvorni_sadrzaj>
    <derivirana_varijabla naziv="DomainObject.Predmet.ProtustrankaWithAdress_1">NOVOGRADNJA društvo s ograničenom odgovornošću, za graditeljstvo, graditeljski inžinjering i konzalting Andrije Hebranga 6, 42000 Varaždin</derivirana_varijabla>
  </DomainObject.Predmet.ProtustrankaWithAdress>
  <DomainObject.Predmet.ProtustrankaWithAdressOIB>
    <izvorni_sadrzaj>NOVOGRADNJA društvo s ograničenom odgovornošću, za graditeljstvo, graditeljski inžinjering i konzalting, OIB 35629440413, Andrije Hebranga 6, 42000 Varaždin</izvorni_sadrzaj>
    <derivirana_varijabla naziv="DomainObject.Predmet.ProtustrankaWithAdressOIB_1">NOVOGRADNJA društvo s ograničenom odgovornošću, za graditeljstvo, graditeljski inžinjering i konzalting, OIB 35629440413, Andrije Hebranga 6, 42000 Varaždin</derivirana_varijabla>
  </DomainObject.Predmet.ProtustrankaWithAdressOIB>
  <DomainObject.Predmet.ProtustrankaNazivFormated>
    <izvorni_sadrzaj>NOVOGRADNJA društvo s ograničenom odgovornošću, za graditeljstvo, graditeljski inžinjering i konzalting</izvorni_sadrzaj>
    <derivirana_varijabla naziv="DomainObject.Predmet.ProtustrankaNazivFormated_1">NOVOGRADNJA društvo s ograničenom odgovornošću, za graditeljstvo, graditeljski inžinjering i konzalting</derivirana_varijabla>
  </DomainObject.Predmet.ProtustrankaNazivFormated>
  <DomainObject.Predmet.ProtustrankaNazivFormatedOIB>
    <izvorni_sadrzaj>NOVOGRADNJA društvo s ograničenom odgovornošću, za graditeljstvo, graditeljski inžinjering i konzalting, OIB 35629440413</izvorni_sadrzaj>
    <derivirana_varijabla naziv="DomainObject.Predmet.ProtustrankaNazivFormatedOIB_1">NOVOGRADNJA društvo s ograničenom odgovornošću, za graditeljstvo, graditeljski inžinjering i konzalting, OIB 35629440413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NOVOGRADNJA društvo s ograničenom odgovornošću, za graditeljstvo, graditeljski inžinjering i konzalting</item>
    </izvorni_sadrzaj>
    <derivirana_varijabla naziv="DomainObject.Predmet.ProtuStrankaListFormated_1">
      <item>NOVOGRADNJA društvo s ograničenom odgovornošću, za graditeljstvo, graditeljski inžinjering i konzalting</item>
    </derivirana_varijabla>
  </DomainObject.Predmet.ProtuStrankaListFormated>
  <DomainObject.Predmet.ProtuStrankaListFormatedOIB>
    <izvorni_sadrzaj>
      <item>NOVOGRADNJA društvo s ograničenom odgovornošću, za graditeljstvo, graditeljski inžinjering i konzalting, OIB 35629440413</item>
    </izvorni_sadrzaj>
    <derivirana_varijabla naziv="DomainObject.Predmet.ProtuStrankaListFormatedOIB_1">
      <item>NOVOGRADNJA društvo s ograničenom odgovornošću, za graditeljstvo, graditeljski inžinjering i konzalting, OIB 35629440413</item>
    </derivirana_varijabla>
  </DomainObject.Predmet.ProtuStrankaListFormatedOIB>
  <DomainObject.Predmet.ProtuStrankaListFormatedWithAdress>
    <izvorni_sadrzaj>
      <item>NOVOGRADNJA društvo s ograničenom odgovornošću, za graditeljstvo, graditeljski inžinjering i konzalting, Andrije Hebranga 6, 42000 Varaždin</item>
    </izvorni_sadrzaj>
    <derivirana_varijabla naziv="DomainObject.Predmet.ProtuStrankaListFormatedWithAdress_1">
      <item>NOVOGRADNJA društvo s ograničenom odgovornošću, za graditeljstvo, graditeljski inžinjering i konzalting, Andrije Hebranga 6, 42000 Varaždin</item>
    </derivirana_varijabla>
  </DomainObject.Predmet.ProtuStrankaListFormatedWithAdress>
  <DomainObject.Predmet.ProtuStrankaListFormatedWithAdressOIB>
    <izvorni_sadrzaj>
      <item>NOVOGRADNJA društvo s ograničenom odgovornošću, za graditeljstvo, graditeljski inžinjering i konzalting, OIB 35629440413, Andrije Hebranga 6, 42000 Varaždin</item>
    </izvorni_sadrzaj>
    <derivirana_varijabla naziv="DomainObject.Predmet.ProtuStrankaListFormatedWithAdressOIB_1">
      <item>NOVOGRADNJA društvo s ograničenom odgovornošću, za graditeljstvo, graditeljski inžinjering i konzalting, OIB 35629440413, Andrije Hebranga 6, 42000 Varaždin</item>
    </derivirana_varijabla>
  </DomainObject.Predmet.ProtuStrankaListFormatedWithAdressOIB>
  <DomainObject.Predmet.ProtuStrankaListNazivFormated>
    <izvorni_sadrzaj>
      <item>NOVOGRADNJA društvo s ograničenom odgovornošću, za graditeljstvo, graditeljski inžinjering i konzalting</item>
    </izvorni_sadrzaj>
    <derivirana_varijabla naziv="DomainObject.Predmet.ProtuStrankaListNazivFormated_1">
      <item>NOVOGRADNJA društvo s ograničenom odgovornošću, za graditeljstvo, graditeljski inžinjering i konzalting</item>
    </derivirana_varijabla>
  </DomainObject.Predmet.ProtuStrankaListNazivFormated>
  <DomainObject.Predmet.ProtuStrankaListNazivFormatedOIB>
    <izvorni_sadrzaj>
      <item>NOVOGRADNJA društvo s ograničenom odgovornošću, za graditeljstvo, graditeljski inžinjering i konzalting, OIB 35629440413</item>
    </izvorni_sadrzaj>
    <derivirana_varijabla naziv="DomainObject.Predmet.ProtuStrankaListNazivFormatedOIB_1">
      <item>NOVOGRADNJA društvo s ograničenom odgovornošću, za graditeljstvo, graditeljski inžinjering i konzalting, OIB 35629440413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>St-153/2019-5</izvorni_sadrzaj>
    <derivirana_varijabla naziv="DomainObject.PoslovniBrojDokumenta_1">St-153/2019-5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NOVOGRADNJA društvo s ograničenom odgovornošću, za graditeljstvo, graditeljski inžinjering i konzalting</izvorni_sadrzaj>
    <derivirana_varijabla naziv="DomainObject.Predmet.ProtustrankaIDrugi_1">NOVOGRADNJA društvo s ograničenom odgovornošću, za graditeljstvo, graditeljski inžinjering i konzalting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NOVOGRADNJA društvo s ograničenom odgovornošću, za graditeljstvo, graditeljski inžinjering i konzalting, OIB 35629440413, Andrije Hebranga 6, 42000 Varaždin</izvorni_sadrzaj>
    <derivirana_varijabla naziv="DomainObject.Predmet.ProtustrankaIDrugiAdressOIB_1">NOVOGRADNJA društvo s ograničenom odgovornošću, za graditeljstvo, graditeljski inžinjering i konzalting, OIB 35629440413, Andrije Hebranga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NOVOGRADNJA društvo s ograničenom odgovornošću, za graditeljstvo, graditeljski inžinjering i konzalting</item>
    </izvorni_sadrzaj>
    <derivirana_varijabla naziv="DomainObject.Predmet.SudioniciListNaziv_1">
      <item>Financijska agencija - Podružnica Varaždin</item>
      <item>NOVOGRADNJA društvo s ograničenom odgovornošću, za graditeljstvo, graditeljski inžinjering i konzalting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NOVOGRADNJA društvo s ograničenom odgovornošću, za graditeljstvo, graditeljski inžinjering i konzalting, OIB 35629440413, Andrije Hebranga 6,42000 Varaždin</item>
    </izvorni_sadrzaj>
    <derivirana_varijabla naziv="DomainObject.Predmet.SudioniciListAdressOIB_1">
      <item>Financijska agencija - Podružnica Varaždin, OIB 85821130368, Ul. Augusta Cesarca 2,42000 Varaždin</item>
      <item>NOVOGRADNJA društvo s ograničenom odgovornošću, za graditeljstvo, graditeljski inžinjering i konzalting, OIB 35629440413, Andrije Hebranga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35629440413</item>
    </izvorni_sadrzaj>
    <derivirana_varijabla naziv="DomainObject.Predmet.SudioniciListNazivOIB_1">
      <item>, OIB 85821130368</item>
      <item>, OIB 35629440413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C2BDBD-1D07-48EC-9A27-E15DD5E17E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2119</properties:Characters>
  <properties:Lines>51</properties:Lines>
  <properties:Paragraphs>14</properties:Paragraphs>
  <properties:TotalTime>263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2019-02-21T14:07:00Z</cp:lastPrinted>
  <dcterms:modified xmlns:xsi="http://www.w3.org/2001/XMLSchema-instance" xsi:type="dcterms:W3CDTF">2019-06-13T05:42:00Z</dcterms:modified>
  <cp:revision>174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St-153/2019-5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