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cc55e" w14:paraId="41cc55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60614">
        <w:t>1521/2015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60614">
        <w:t>INSTITU</w:t>
      </w:r>
      <w:r w:rsidR="00413610">
        <w:t>T</w:t>
      </w:r>
      <w:r w:rsidR="00F60614">
        <w:t xml:space="preserve"> ANTROPO-NATURA DEOR, Zagreb, Ulica kralja Zvonimira 122,</w:t>
      </w:r>
      <w:r>
        <w:t xml:space="preserve"> OIB: </w:t>
      </w:r>
      <w:r w:rsidR="00F60614">
        <w:t>70294585578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60614">
        <w:t>5.342,92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25.St.-1521/2015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D93455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4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4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4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4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4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St-1521/2015</izvorni_sadrzaj>
    <derivirana_varijabla naziv="DomainObject.Predmet.OznakaBroj_1">St-1521/2015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INSTITUT ANTROPO-NATURA DEOR</izvorni_sadrzaj>
    <derivirana_varijabla naziv="DomainObject.Predmet.ProtustrankaFormated_1">  INSTITUT ANTROPO-NATURA DEOR</derivirana_varijabla>
  </DomainObject.Predmet.ProtustrankaFormated>
  <DomainObject.Predmet.ProtustrankaFormatedOIB>
    <izvorni_sadrzaj>  INSTITUT ANTROPO-NATURA DEOR, OIB 70294585578</izvorni_sadrzaj>
    <derivirana_varijabla naziv="DomainObject.Predmet.ProtustrankaFormatedOIB_1">  INSTITUT ANTROPO-NATURA DEOR, OIB 70294585578</derivirana_varijabla>
  </DomainObject.Predmet.ProtustrankaFormatedOIB>
  <DomainObject.Predmet.ProtustrankaFormatedWithAdress>
    <izvorni_sadrzaj> INSTITUT ANTROPO-NATURA DEOR, Ulica kralja Zvonimira 122, 10000 Zagreb</izvorni_sadrzaj>
    <derivirana_varijabla naziv="DomainObject.Predmet.ProtustrankaFormatedWithAdress_1"> INSTITUT ANTROPO-NATURA DEOR, Ulica kralja Zvonimira 122, 10000 Zagreb</derivirana_varijabla>
  </DomainObject.Predmet.ProtustrankaFormatedWithAdress>
  <DomainObject.Predmet.ProtustrankaFormatedWithAdressOIB>
    <izvorni_sadrzaj> INSTITUT ANTROPO-NATURA DEOR, OIB 70294585578, Ulica kralja Zvonimira 122, 10000 Zagreb</izvorni_sadrzaj>
    <derivirana_varijabla naziv="DomainObject.Predmet.ProtustrankaFormatedWithAdressOIB_1"> INSTITUT ANTROPO-NATURA DEOR, OIB 70294585578, Ulica kralja Zvonimira 122, 10000 Zagreb</derivirana_varijabla>
  </DomainObject.Predmet.ProtustrankaFormatedWithAdressOIB>
  <DomainObject.Predmet.ProtustrankaWithAdress>
    <izvorni_sadrzaj>INSTITUT ANTROPO-NATURA DEOR Ulica kralja Zvonimira 122, 10000 Zagreb</izvorni_sadrzaj>
    <derivirana_varijabla naziv="DomainObject.Predmet.ProtustrankaWithAdress_1">INSTITUT ANTROPO-NATURA DEOR Ulica kralja Zvonimira 122, 10000 Zagreb</derivirana_varijabla>
  </DomainObject.Predmet.ProtustrankaWithAdress>
  <DomainObject.Predmet.ProtustrankaWithAdressOIB>
    <izvorni_sadrzaj>INSTITUT ANTROPO-NATURA DEOR, OIB 70294585578, Ulica kralja Zvonimira 122, 10000 Zagreb</izvorni_sadrzaj>
    <derivirana_varijabla naziv="DomainObject.Predmet.ProtustrankaWithAdressOIB_1">INSTITUT ANTROPO-NATURA DEOR, OIB 70294585578, Ulica kralja Zvonimira 122, 10000 Zagreb</derivirana_varijabla>
  </DomainObject.Predmet.ProtustrankaWithAdressOIB>
  <DomainObject.Predmet.ProtustrankaNazivFormated>
    <izvorni_sadrzaj>INSTITUT ANTROPO-NATURA DEOR</izvorni_sadrzaj>
    <derivirana_varijabla naziv="DomainObject.Predmet.ProtustrankaNazivFormated_1">INSTITUT ANTROPO-NATURA DEOR</derivirana_varijabla>
  </DomainObject.Predmet.ProtustrankaNazivFormated>
  <DomainObject.Predmet.ProtustrankaNazivFormatedOIB>
    <izvorni_sadrzaj>INSTITUT ANTROPO-NATURA DEOR, OIB 70294585578</izvorni_sadrzaj>
    <derivirana_varijabla naziv="DomainObject.Predmet.ProtustrankaNazivFormatedOIB_1">INSTITUT ANTROPO-NATURA DEOR, OIB 70294585578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INSTITUT ANTROPO-NATURA DEOR</item>
    </izvorni_sadrzaj>
    <derivirana_varijabla naziv="DomainObject.Predmet.ProtuStrankaListFormated_1">
      <item>INSTITUT ANTROPO-NATURA DEOR</item>
    </derivirana_varijabla>
  </DomainObject.Predmet.ProtuStrankaListFormated>
  <DomainObject.Predmet.ProtuStrankaListFormatedOIB>
    <izvorni_sadrzaj>
      <item>INSTITUT ANTROPO-NATURA DEOR, OIB 70294585578</item>
    </izvorni_sadrzaj>
    <derivirana_varijabla naziv="DomainObject.Predmet.ProtuStrankaListFormatedOIB_1">
      <item>INSTITUT ANTROPO-NATURA DEOR, OIB 70294585578</item>
    </derivirana_varijabla>
  </DomainObject.Predmet.ProtuStrankaListFormatedOIB>
  <DomainObject.Predmet.ProtuStrankaListFormatedWithAdress>
    <izvorni_sadrzaj>
      <item>INSTITUT ANTROPO-NATURA DEOR, Ulica kralja Zvonimira 122, 10000 Zagreb</item>
    </izvorni_sadrzaj>
    <derivirana_varijabla naziv="DomainObject.Predmet.ProtuStrankaListFormatedWithAdress_1">
      <item>INSTITUT ANTROPO-NATURA DEOR, Ulica kralja Zvonimira 122, 10000 Zagreb</item>
    </derivirana_varijabla>
  </DomainObject.Predmet.ProtuStrankaListFormatedWithAdress>
  <DomainObject.Predmet.ProtuStrankaListFormatedWithAdressOIB>
    <izvorni_sadrzaj>
      <item>INSTITUT ANTROPO-NATURA DEOR, OIB 70294585578, Ulica kralja Zvonimira 122, 10000 Zagreb</item>
    </izvorni_sadrzaj>
    <derivirana_varijabla naziv="DomainObject.Predmet.ProtuStrankaListFormatedWithAdressOIB_1">
      <item>INSTITUT ANTROPO-NATURA DEOR, OIB 70294585578, Ulica kralja Zvonimira 122, 10000 Zagreb</item>
    </derivirana_varijabla>
  </DomainObject.Predmet.ProtuStrankaListFormatedWithAdressOIB>
  <DomainObject.Predmet.ProtuStrankaListNazivFormated>
    <izvorni_sadrzaj>
      <item>INSTITUT ANTROPO-NATURA DEOR</item>
    </izvorni_sadrzaj>
    <derivirana_varijabla naziv="DomainObject.Predmet.ProtuStrankaListNazivFormated_1">
      <item>INSTITUT ANTROPO-NATURA DEOR</item>
    </derivirana_varijabla>
  </DomainObject.Predmet.ProtuStrankaListNazivFormated>
  <DomainObject.Predmet.ProtuStrankaListNazivFormatedOIB>
    <izvorni_sadrzaj>
      <item>INSTITUT ANTROPO-NATURA DEOR, OIB 70294585578</item>
    </izvorni_sadrzaj>
    <derivirana_varijabla naziv="DomainObject.Predmet.ProtuStrankaListNazivFormatedOIB_1">
      <item>INSTITUT ANTROPO-NATURA DEOR, OIB 70294585578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INSTITUT ANTROPO-NATURA DEOR</izvorni_sadrzaj>
    <derivirana_varijabla naziv="DomainObject.Predmet.ProtustrankaIDrugi_1">INSTITUT ANTROPO-NATURA DEOR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INSTITUT ANTROPO-NATURA DEOR, OIB 70294585578, Ulica kralja Zvonimira 122, 10000 Zagreb</izvorni_sadrzaj>
    <derivirana_varijabla naziv="DomainObject.Predmet.ProtustrankaIDrugiAdressOIB_1">INSTITUT ANTROPO-NATURA DEOR, OIB 70294585578, Ulica kralja Zvonimira 122,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INSTITUT ANTROPO-NATURA DEOR</item>
    </izvorni_sadrzaj>
    <derivirana_varijabla naziv="DomainObject.Predmet.SudioniciListNaziv_1">
      <item>FINA Regionalni centar Zagreb</item>
      <item>INSTITUT ANTROPO-NATURA DEOR</item>
    </derivirana_varijabla>
  </DomainObject.Predmet.SudioniciListNaziv>
  <DomainObject.Predmet.SudioniciListAdressOIB>
    <izvorni_sadrzaj>
      <item>FINA Regionalni centar Zagreb, OIB 85821130368, Trg svibanjskih žrtava 1995. 1,10000 Zagreb</item>
      <item>INSTITUT ANTROPO-NATURA DEOR, OIB 70294585578, Ulica kralja Zvonimira 122,10000 Zagreb</item>
    </izvorni_sadrzaj>
    <derivirana_varijabla naziv="DomainObject.Predmet.SudioniciListAdressOIB_1">
      <item>FINA Regionalni centar Zagreb, OIB 85821130368, Trg svibanjskih žrtava 1995. 1,10000 Zagreb</item>
      <item>INSTITUT ANTROPO-NATURA DEOR, OIB 70294585578, Ulica kralja Zvonimira 122,10000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70294585578</item>
    </izvorni_sadrzaj>
    <derivirana_varijabla naziv="DomainObject.Predmet.SudioniciListNazivOIB_1">
      <item>, OIB 85821130368</item>
      <item>, OIB 70294585578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1463</properties:Characters>
  <properties:Lines>45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2016-01-21T06:41:00Z</dcterms:created>
  <dc:creator>ilukac</dc:creator>
  <cp:lastModifiedBy>Mirela Šantek</cp:lastModifiedBy>
  <cp:lastPrinted>2016-01-21T07:35:00Z</cp:lastPrinted>
  <dcterms:modified xmlns:xsi="http://www.w3.org/2001/XMLSchema-instance" xsi:type="dcterms:W3CDTF">2016-01-21T14:43:00Z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