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d18d4e3" w14:paraId="d18d4e3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 xml:space="preserve">: </w:t>
      </w:r>
      <w:r w:rsidR="00502176">
        <w:t>21</w:t>
      </w:r>
      <w:r w:rsidRPr="00A67ED0">
        <w:t>.St-</w:t>
      </w:r>
      <w:r w:rsidR="00C11E25">
        <w:t>917</w:t>
      </w:r>
      <w:r w:rsidR="00CA1515">
        <w:t>/201</w:t>
      </w:r>
      <w:r w:rsidR="00C11E25">
        <w:t>8</w:t>
      </w:r>
      <w:r w:rsidR="00CA1515">
        <w:t>-</w:t>
      </w:r>
      <w:r w:rsidR="00502176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 xml:space="preserve">Trgovački sud u Splitu, </w:t>
      </w:r>
      <w:r w:rsidR="00A01B44" w:rsidRPr="003F13DF">
        <w:rPr>
          <w:lang w:val="hr-HR"/>
        </w:rPr>
        <w:t xml:space="preserve">po </w:t>
      </w:r>
      <w:r w:rsidR="00A01B44">
        <w:rPr>
          <w:lang w:val="hr-HR"/>
        </w:rPr>
        <w:t>sudskom savjetniku tog suda</w:t>
      </w:r>
      <w:r w:rsidR="00A01B44" w:rsidRPr="003F13DF">
        <w:rPr>
          <w:lang w:val="hr-HR"/>
        </w:rPr>
        <w:t xml:space="preserve"> </w:t>
      </w:r>
      <w:r w:rsidR="00A01B44">
        <w:rPr>
          <w:lang w:val="hr-HR"/>
        </w:rPr>
        <w:t xml:space="preserve">Jadranku </w:t>
      </w:r>
      <w:proofErr w:type="spellStart"/>
      <w:r w:rsidR="00A01B44">
        <w:rPr>
          <w:lang w:val="hr-HR"/>
        </w:rPr>
        <w:t>Basiću</w:t>
      </w:r>
      <w:proofErr w:type="spellEnd"/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C11E25">
        <w:rPr>
          <w:lang w:val="hr-HR"/>
        </w:rPr>
        <w:t>PERICA SUČIĆ j.d.o.o. za prijevoz i usluge, Split, Velebitska 85, OIB: 00557218260</w:t>
      </w:r>
      <w:r w:rsidR="00C656BE">
        <w:rPr>
          <w:lang w:val="hr-HR"/>
        </w:rPr>
        <w:t>,</w:t>
      </w:r>
      <w:r>
        <w:rPr>
          <w:lang w:val="hr-HR"/>
        </w:rPr>
        <w:t xml:space="preserve"> </w:t>
      </w:r>
      <w:r w:rsidR="00502176">
        <w:rPr>
          <w:lang w:val="hr-HR"/>
        </w:rPr>
        <w:t>5. veljače</w:t>
      </w:r>
      <w:r w:rsidR="003453DA">
        <w:rPr>
          <w:lang w:val="hr-HR"/>
        </w:rPr>
        <w:t xml:space="preserve"> 201</w:t>
      </w:r>
      <w:r w:rsidR="00502176">
        <w:rPr>
          <w:lang w:val="hr-HR"/>
        </w:rPr>
        <w:t>9</w:t>
      </w:r>
      <w:r w:rsidR="003453DA">
        <w:rPr>
          <w:lang w:val="hr-HR"/>
        </w:rPr>
        <w:t>.</w:t>
      </w:r>
      <w:r w:rsidR="00254D1B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254D1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11E25">
        <w:rPr>
          <w:lang w:val="hr-HR"/>
        </w:rPr>
        <w:t>PERICA SUČIĆ j.d.o.o. za prijevoz i usluge, Split, Velebitska 85, OIB: 00557218260</w:t>
      </w:r>
      <w:r w:rsidR="00502176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C11E25">
        <w:rPr>
          <w:lang w:val="hr-HR"/>
        </w:rPr>
        <w:t>13. prosinca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C11E25">
        <w:rPr>
          <w:lang w:val="hr-HR"/>
        </w:rPr>
        <w:t>42.092</w:t>
      </w:r>
      <w:r w:rsidR="00254D1B">
        <w:rPr>
          <w:lang w:val="hr-HR"/>
        </w:rPr>
        <w:t>,</w:t>
      </w:r>
      <w:r w:rsidR="00C11E25">
        <w:rPr>
          <w:lang w:val="hr-HR"/>
        </w:rPr>
        <w:t>74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502176">
      <w:pPr>
        <w:jc w:val="center"/>
        <w:rPr>
          <w:lang w:val="es-ES_tradnl"/>
        </w:rPr>
      </w:pPr>
      <w:r w:rsidRPr="00502176">
        <w:rPr>
          <w:lang w:val="es-ES_tradnl"/>
        </w:rPr>
        <w:t>U Splitu</w:t>
      </w:r>
      <w:r w:rsidR="00254D1B" w:rsidRPr="00502176">
        <w:rPr>
          <w:lang w:val="es-ES_tradnl"/>
        </w:rPr>
        <w:t>,</w:t>
      </w:r>
      <w:r w:rsidR="00C656BE" w:rsidRPr="00502176">
        <w:rPr>
          <w:lang w:val="es-ES_tradnl"/>
        </w:rPr>
        <w:t xml:space="preserve"> </w:t>
      </w:r>
      <w:r w:rsidR="00502176" w:rsidRPr="00502176">
        <w:rPr>
          <w:lang w:val="es-ES_tradnl"/>
        </w:rPr>
        <w:t>5.</w:t>
      </w:r>
      <w:r w:rsidR="00502176">
        <w:rPr>
          <w:lang w:val="es-ES_tradnl"/>
        </w:rPr>
        <w:t xml:space="preserve"> veljače 2019.</w:t>
      </w:r>
      <w:r w:rsidRPr="00502176">
        <w:rPr>
          <w:lang w:val="es-ES_tradnl"/>
        </w:rPr>
        <w:t xml:space="preserve"> </w:t>
      </w:r>
    </w:p>
    <w:p w:rsidRDefault="003453DA" w:rsidP="003453DA" w:rsidR="003453DA" w:rsidRPr="00502176">
      <w:pPr>
        <w:jc w:val="right"/>
        <w:rPr>
          <w:lang w:val="es-ES_tradnl"/>
        </w:rPr>
      </w:pP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502176">
        <w:trPr>
          <w:trHeight w:val="29"/>
        </w:trPr>
        <w:tc>
          <w:tcPr>
            <w:tcW w:type="dxa" w:w="4334"/>
          </w:tcPr>
          <w:p w:rsidRDefault="00502176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  <w:r>
              <w:rPr>
                <w:bCs/>
                <w:sz w:val="24"/>
                <w:lang w:val="es-ES_tradnl"/>
              </w:rPr>
              <w:t xml:space="preserve">Sudski savjetnik </w:t>
            </w:r>
          </w:p>
          <w:p w:rsidRDefault="003453DA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</w:p>
          <w:p w:rsidRDefault="003453DA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</w:p>
        </w:tc>
      </w:tr>
      <w:tr w:rsidTr="003453DA" w:rsidR="003453DA" w:rsidRPr="00502176">
        <w:trPr>
          <w:trHeight w:val="48"/>
        </w:trPr>
        <w:tc>
          <w:tcPr>
            <w:tcW w:type="dxa" w:w="4334"/>
          </w:tcPr>
          <w:p w:rsidRDefault="00502176" w:rsidP="003453DA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  <w:r>
              <w:rPr>
                <w:bCs/>
                <w:sz w:val="24"/>
                <w:lang w:val="es-ES_tradnl"/>
              </w:rPr>
              <w:t xml:space="preserve"> Jadranko Basić</w:t>
            </w:r>
            <w:r w:rsidR="003453DA" w:rsidRPr="00502176">
              <w:rPr>
                <w:bCs/>
                <w:sz w:val="24"/>
                <w:lang w:val="es-ES_tradnl"/>
              </w:rPr>
              <w:t xml:space="preserve">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D009B" w:rsidR="00473132">
    <w:pPr>
      <w:pStyle w:val="Zaglavlje"/>
      <w:jc w:val="center"/>
    </w:pPr>
  </w:p>
  <w:p w:rsidRDefault="005D009B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3507"/>
    <w:rsid w:val="001B3ABB"/>
    <w:rsid w:val="00254D1B"/>
    <w:rsid w:val="00291D1D"/>
    <w:rsid w:val="002E6A34"/>
    <w:rsid w:val="003453DA"/>
    <w:rsid w:val="003652A6"/>
    <w:rsid w:val="00394F80"/>
    <w:rsid w:val="003C2F22"/>
    <w:rsid w:val="003E6C1D"/>
    <w:rsid w:val="00402F38"/>
    <w:rsid w:val="00417EA6"/>
    <w:rsid w:val="00455956"/>
    <w:rsid w:val="004F1BAF"/>
    <w:rsid w:val="004F4530"/>
    <w:rsid w:val="00502176"/>
    <w:rsid w:val="00511419"/>
    <w:rsid w:val="00525F2C"/>
    <w:rsid w:val="005A61D0"/>
    <w:rsid w:val="005D009B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01B44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11E25"/>
    <w:rsid w:val="00C656BE"/>
    <w:rsid w:val="00CA1515"/>
    <w:rsid w:val="00D27058"/>
    <w:rsid w:val="00D54741"/>
    <w:rsid w:val="00DC5B07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C5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B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B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B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B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C5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B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B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B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B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2018.</izvorni_sadrzaj>
    <derivirana_varijabla naziv="DomainObject.Predmet.DatumOsnivanja_1">24.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St-917/2018</izvorni_sadrzaj>
    <derivirana_varijabla naziv="DomainObject.Predmet.OznakaBroj_1">St-917/2018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PERICA SUČIĆ jednostavno društvo s ograničenom odgovornošću za prijevoz i usluge</izvorni_sadrzaj>
    <derivirana_varijabla naziv="DomainObject.Predmet.ProtustrankaFormated_1">  PERICA SUČIĆ jednostavno društvo s ograničenom odgovornošću za prijevoz i usluge</derivirana_varijabla>
  </DomainObject.Predmet.ProtustrankaFormated>
  <DomainObject.Predmet.ProtustrankaFormatedOIB>
    <izvorni_sadrzaj>  PERICA SUČIĆ jednostavno društvo s ograničenom odgovornošću za prijevoz i usluge, OIB 00557218260</izvorni_sadrzaj>
    <derivirana_varijabla naziv="DomainObject.Predmet.ProtustrankaFormatedOIB_1">  PERICA SUČIĆ jednostavno društvo s ograničenom odgovornošću za prijevoz i usluge, OIB 00557218260</derivirana_varijabla>
  </DomainObject.Predmet.ProtustrankaFormatedOIB>
  <DomainObject.Predmet.ProtustrankaFormatedWithAdress>
    <izvorni_sadrzaj> PERICA SUČIĆ jednostavno društvo s ograničenom odgovornošću za prijevoz i usluge, Velebitska 85, 21000 Split</izvorni_sadrzaj>
    <derivirana_varijabla naziv="DomainObject.Predmet.ProtustrankaFormatedWithAdress_1"> PERICA SUČIĆ jednostavno društvo s ograničenom odgovornošću za prijevoz i usluge, Velebitska 85, 21000 Split</derivirana_varijabla>
  </DomainObject.Predmet.ProtustrankaFormatedWithAdress>
  <DomainObject.Predmet.ProtustrankaFormatedWithAdressOIB>
    <izvorni_sadrzaj> PERICA SUČIĆ jednostavno društvo s ograničenom odgovornošću za prijevoz i usluge, OIB 00557218260, Velebitska 85, 21000 Split</izvorni_sadrzaj>
    <derivirana_varijabla naziv="DomainObject.Predmet.ProtustrankaFormatedWithAdressOIB_1"> PERICA SUČIĆ jednostavno društvo s ograničenom odgovornošću za prijevoz i usluge, OIB 00557218260, Velebitska 85, 21000 Split</derivirana_varijabla>
  </DomainObject.Predmet.ProtustrankaFormatedWithAdressOIB>
  <DomainObject.Predmet.ProtustrankaWithAdress>
    <izvorni_sadrzaj>PERICA SUČIĆ jednostavno društvo s ograničenom odgovornošću za prijevoz i usluge Velebitska 85, 21000 Split</izvorni_sadrzaj>
    <derivirana_varijabla naziv="DomainObject.Predmet.ProtustrankaWithAdress_1">PERICA SUČIĆ jednostavno društvo s ograničenom odgovornošću za prijevoz i usluge Velebitska 85, 21000 Split</derivirana_varijabla>
  </DomainObject.Predmet.ProtustrankaWithAdress>
  <DomainObject.Predmet.ProtustrankaWithAdressOIB>
    <izvorni_sadrzaj>PERICA SUČIĆ jednostavno društvo s ograničenom odgovornošću za prijevoz i usluge, OIB 00557218260, Velebitska 85, 21000 Split</izvorni_sadrzaj>
    <derivirana_varijabla naziv="DomainObject.Predmet.ProtustrankaWithAdressOIB_1">PERICA SUČIĆ jednostavno društvo s ograničenom odgovornošću za prijevoz i usluge, OIB 00557218260, Velebitska 85, 21000 Split</derivirana_varijabla>
  </DomainObject.Predmet.ProtustrankaWithAdressOIB>
  <DomainObject.Predmet.ProtustrankaNazivFormated>
    <izvorni_sadrzaj>PERICA SUČIĆ jednostavno društvo s ograničenom odgovornošću za prijevoz i usluge</izvorni_sadrzaj>
    <derivirana_varijabla naziv="DomainObject.Predmet.ProtustrankaNazivFormated_1">PERICA SUČIĆ jednostavno društvo s ograničenom odgovornošću za prijevoz i usluge</derivirana_varijabla>
  </DomainObject.Predmet.ProtustrankaNazivFormated>
  <DomainObject.Predmet.ProtustrankaNazivFormatedOIB>
    <izvorni_sadrzaj>PERICA SUČIĆ jednostavno društvo s ograničenom odgovornošću za prijevoz i usluge, OIB 00557218260</izvorni_sadrzaj>
    <derivirana_varijabla naziv="DomainObject.Predmet.ProtustrankaNazivFormatedOIB_1">PERICA SUČIĆ jednostavno društvo s ograničenom odgovornošću za prijevoz i usluge, OIB 00557218260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42092.74</izvorni_sadrzaj>
    <derivirana_varijabla naziv="DomainObject.Predmet.TrenutnaVrijednost_1">42092.74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Anđelić</izvorni_sadrzaj>
    <derivirana_varijabla naziv="DomainObject.Predmet.Zapisnicar_1">Ana Maria Anđelić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PERICA SUČIĆ jednostavno društvo s ograničenom odgovornošću za prijevoz i usluge</item>
    </izvorni_sadrzaj>
    <derivirana_varijabla naziv="DomainObject.Predmet.ProtuStrankaListFormated_1">
      <item>PERICA SUČIĆ jednostavno društvo s ograničenom odgovornošću za prijevoz i usluge</item>
    </derivirana_varijabla>
  </DomainObject.Predmet.ProtuStrankaListFormated>
  <DomainObject.Predmet.ProtuStrankaListFormatedOIB>
    <izvorni_sadrzaj>
      <item>PERICA SUČIĆ jednostavno društvo s ograničenom odgovornošću za prijevoz i usluge, OIB 00557218260</item>
    </izvorni_sadrzaj>
    <derivirana_varijabla naziv="DomainObject.Predmet.ProtuStrankaListFormatedOIB_1">
      <item>PERICA SUČIĆ jednostavno društvo s ograničenom odgovornošću za prijevoz i usluge, OIB 00557218260</item>
    </derivirana_varijabla>
  </DomainObject.Predmet.ProtuStrankaListFormatedOIB>
  <DomainObject.Predmet.ProtuStrankaListFormatedWithAdress>
    <izvorni_sadrzaj>
      <item>PERICA SUČIĆ jednostavno društvo s ograničenom odgovornošću za prijevoz i usluge, Velebitska 85, 21000 Split</item>
    </izvorni_sadrzaj>
    <derivirana_varijabla naziv="DomainObject.Predmet.ProtuStrankaListFormatedWithAdress_1">
      <item>PERICA SUČIĆ jednostavno društvo s ograničenom odgovornošću za prijevoz i usluge, Velebitska 85, 21000 Split</item>
    </derivirana_varijabla>
  </DomainObject.Predmet.ProtuStrankaListFormatedWithAdress>
  <DomainObject.Predmet.ProtuStrankaListFormatedWithAdressOIB>
    <izvorni_sadrzaj>
      <item>PERICA SUČIĆ jednostavno društvo s ograničenom odgovornošću za prijevoz i usluge, OIB 00557218260, Velebitska 85, 21000 Split</item>
    </izvorni_sadrzaj>
    <derivirana_varijabla naziv="DomainObject.Predmet.ProtuStrankaListFormatedWithAdressOIB_1">
      <item>PERICA SUČIĆ jednostavno društvo s ograničenom odgovornošću za prijevoz i usluge, OIB 00557218260, Velebitska 85, 21000 Split</item>
    </derivirana_varijabla>
  </DomainObject.Predmet.ProtuStrankaListFormatedWithAdressOIB>
  <DomainObject.Predmet.ProtuStrankaListNazivFormated>
    <izvorni_sadrzaj>
      <item>PERICA SUČIĆ jednostavno društvo s ograničenom odgovornošću za prijevoz i usluge</item>
    </izvorni_sadrzaj>
    <derivirana_varijabla naziv="DomainObject.Predmet.ProtuStrankaListNazivFormated_1">
      <item>PERICA SUČIĆ jednostavno društvo s ograničenom odgovornošću za prijevoz i usluge</item>
    </derivirana_varijabla>
  </DomainObject.Predmet.ProtuStrankaListNazivFormated>
  <DomainObject.Predmet.ProtuStrankaListNazivFormatedOIB>
    <izvorni_sadrzaj>
      <item>PERICA SUČIĆ jednostavno društvo s ograničenom odgovornošću za prijevoz i usluge, OIB 00557218260</item>
    </izvorni_sadrzaj>
    <derivirana_varijabla naziv="DomainObject.Predmet.ProtuStrankaListNazivFormatedOIB_1">
      <item>PERICA SUČIĆ jednostavno društvo s ograničenom odgovornošću za prijevoz i usluge, OIB 00557218260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PERICA SUČIĆ jednostavno društvo s ograničenom odgovornošću za prijevoz i usluge</izvorni_sadrzaj>
    <derivirana_varijabla naziv="DomainObject.Predmet.ProtustrankaIDrugi_1">PERICA SUČIĆ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PERICA SUČIĆ jednostavno društvo s ograničenom odgovornošću za prijevoz i usluge, OIB 00557218260, Velebitska 85, 21000 Split</izvorni_sadrzaj>
    <derivirana_varijabla naziv="DomainObject.Predmet.ProtustrankaIDrugiAdressOIB_1">PERICA SUČIĆ jednostavno društvo s ograničenom odgovornošću za prijevoz i usluge, OIB 00557218260, Velebitska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PERICA SUČIĆ jednostavno društvo s ograničenom odgovornošću za prijevoz i usluge</item>
      <item>FINANCIJSKA AGENCIJA, RC SPLIT</item>
    </izvorni_sadrzaj>
    <derivirana_varijabla naziv="DomainObject.Predmet.SudioniciListNaziv_1">
      <item>PERICA SUČIĆ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PERICA SUČIĆ jednostavno društvo s ograničenom odgovornošću za prijevoz i usluge, OIB 00557218260, Velebitska 85,21000 Split</item>
      <item>FINANCIJSKA AGENCIJA, RC SPLIT, OIB 85821130368, Mažuranićevo šetalište 24 b,21000 Split</item>
    </izvorni_sadrzaj>
    <derivirana_varijabla naziv="DomainObject.Predmet.SudioniciListAdressOIB_1">
      <item>PERICA SUČIĆ jednostavno društvo s ograničenom odgovornošću za prijevoz i usluge, OIB 00557218260, Velebitska 85,21000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00557218260</item>
      <item>, OIB 85821130368</item>
    </izvorni_sadrzaj>
    <derivirana_varijabla naziv="DomainObject.Predmet.SudioniciListNazivOIB_1">
      <item>, OIB 00557218260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ACFDE-E6C2-4FC9-9B2A-359815D89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1804</properties:Characters>
  <properties:Lines>48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Jadranko Basić</cp:lastModifiedBy>
  <cp:lastPrinted>2019-02-05T07:45:00Z</cp:lastPrinted>
  <dcterms:modified xmlns:xsi="http://www.w3.org/2001/XMLSchema-instance" xsi:type="dcterms:W3CDTF">2019-02-05T07:57:00Z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postupak)St-917-18.docx)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