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520d" w14:paraId="e68520d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094877">
        <w:t>464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094877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094877">
        <w:t>DRVENA GALANTERIJA VRAŽIĆ j</w:t>
      </w:r>
      <w:r w:rsidR="00B63A4A">
        <w:t>.</w:t>
      </w:r>
      <w:r w:rsidR="00094877">
        <w:t>d.o.o. za proizvodnju i trgovinu, OIB: 55695218995 sa sjedištem u Ludbreška 44, 40320 Donji Kraljevec</w:t>
      </w:r>
      <w:r w:rsidR="0091406C">
        <w:t>,</w:t>
      </w:r>
      <w:r w:rsidR="0006153E">
        <w:t xml:space="preserve"> </w:t>
      </w:r>
      <w:r>
        <w:t xml:space="preserve"> </w:t>
      </w:r>
      <w:r w:rsidRPr="005207B1">
        <w:t xml:space="preserve">dana </w:t>
      </w:r>
      <w:r w:rsidR="00094877">
        <w:t>5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094877">
        <w:t>DRVENA GALANTERIJA VRAŽIĆ j</w:t>
      </w:r>
      <w:r w:rsidR="00B63A4A">
        <w:t>.</w:t>
      </w:r>
      <w:r w:rsidR="00094877">
        <w:t>d.o.o. za proizvodnju i trgovinu, OIB: 55695218995 sa sjedištem u Ludbreška 44, 40320 Donji Kraljevec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</w:t>
      </w:r>
      <w:r w:rsidR="00094877">
        <w:t>pka nad dužnikom zakazuje se za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094877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3. lipanj 2016. u 09,00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094877">
        <w:t>Valentin Vražić, OIB: 34912606518, Donji Kraljevec, Ludbreška 44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094877">
        <w:t>21.3.2016.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</w:t>
      </w:r>
      <w:r w:rsidR="00094877">
        <w:t>6</w:t>
      </w:r>
      <w:r w:rsidR="00D152FE">
        <w:t xml:space="preserve">. </w:t>
      </w:r>
      <w:r w:rsidR="00094877">
        <w:t>ožujka 2016</w:t>
      </w:r>
      <w:r w:rsidR="00D152FE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094877">
        <w:t>34.295,50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94877">
        <w:t>5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B63A4A" w:rsidR="00094877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094877">
      <w:pPr>
        <w:spacing w:lineRule="auto" w:line="240" w:after="0"/>
        <w:jc w:val="both"/>
      </w:pPr>
      <w:r>
        <w:t xml:space="preserve">- dužnik </w:t>
      </w:r>
      <w:r w:rsidR="00094877">
        <w:t>DRVENA GALANTERIJA VRAŽIĆ j</w:t>
      </w:r>
      <w:r w:rsidR="00B63A4A">
        <w:t>.</w:t>
      </w:r>
      <w:r w:rsidR="00094877">
        <w:t>d.o.o. za proizvodnju i trgovinu, Ludbreška 44, 40320 Donji Kraljevec</w:t>
      </w:r>
      <w:r w:rsidR="00094877" w:rsidRPr="005C102C">
        <w:t xml:space="preserve"> </w:t>
      </w:r>
    </w:p>
    <w:p w:rsidRDefault="005C102C" w:rsidP="00094877" w:rsidR="00094877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094877">
        <w:t>Valentin Vražić, OIB: 34912606518, Donji Kraljevec, Ludbreška 44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5AD" w:rsidP="00CD4711" w:rsidR="007825AD">
      <w:pPr>
        <w:spacing w:lineRule="auto" w:line="240" w:after="0"/>
      </w:pPr>
      <w:r>
        <w:separator/>
      </w:r>
    </w:p>
  </w:endnote>
  <w:endnote w:id="0" w:type="continuationSeparator">
    <w:p w:rsidRDefault="007825AD" w:rsidP="00CD4711" w:rsidR="007825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5AD" w:rsidP="00CD4711" w:rsidR="007825AD">
      <w:pPr>
        <w:spacing w:lineRule="auto" w:line="240" w:after="0"/>
      </w:pPr>
      <w:r>
        <w:separator/>
      </w:r>
    </w:p>
  </w:footnote>
  <w:footnote w:id="0" w:type="continuationSeparator">
    <w:p w:rsidRDefault="007825AD" w:rsidP="00CD4711" w:rsidR="007825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A4A">
          <w:rPr>
            <w:noProof/>
          </w:rPr>
          <w:t>2</w:t>
        </w:r>
        <w:r>
          <w:fldChar w:fldCharType="end"/>
        </w:r>
      </w:p>
    </w:sdtContent>
  </w:sdt>
  <w:p w:rsidRDefault="00094877" w:rsidP="00094877" w:rsidR="00094877" w:rsidRPr="005207B1">
    <w:pPr>
      <w:pStyle w:val="Zaglavlje"/>
      <w:jc w:val="right"/>
    </w:pPr>
    <w:r>
      <w:t>Poslovni broj: 2 St-464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94877"/>
    <w:rsid w:val="000A275A"/>
    <w:rsid w:val="00104FDD"/>
    <w:rsid w:val="00195D08"/>
    <w:rsid w:val="001A2133"/>
    <w:rsid w:val="001D0CA0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825AD"/>
    <w:rsid w:val="00790171"/>
    <w:rsid w:val="007C532B"/>
    <w:rsid w:val="00804BB0"/>
    <w:rsid w:val="00822D9B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710AC"/>
    <w:rsid w:val="00AA771F"/>
    <w:rsid w:val="00AC1C85"/>
    <w:rsid w:val="00AC1CAE"/>
    <w:rsid w:val="00AC256F"/>
    <w:rsid w:val="00AC4BF5"/>
    <w:rsid w:val="00B23A1B"/>
    <w:rsid w:val="00B63A4A"/>
    <w:rsid w:val="00B64216"/>
    <w:rsid w:val="00BB07B4"/>
    <w:rsid w:val="00C04790"/>
    <w:rsid w:val="00C30BDC"/>
    <w:rsid w:val="00CB6A41"/>
    <w:rsid w:val="00CC2EF9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A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A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A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A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3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A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A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A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A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DRVENA GALANTERIJA VRAŽIĆ jednostavno društvo s ograničenom odgovornošću za proizvodnju i trgovinu</izvorni_sadrzaj>
    <derivirana_varijabla naziv="DomainObject.Predmet.ProtustrankaFormated_1">  DRVENA GALANTERIJA VRAŽIĆ jednostavno društvo s ograničenom odgovornošću za proizvodnju i trgovinu</derivirana_varijabla>
  </DomainObject.Predmet.ProtustrankaFormated>
  <DomainObject.Predmet.ProtustrankaFormatedOIB>
    <izvorni_sadrzaj>  DRVENA GALANTERIJA VRAŽIĆ jednostavno društvo s ograničenom odgovornošću za proizvodnju i trgovinu, OIB 55695218995</izvorni_sadrzaj>
    <derivirana_varijabla naziv="DomainObject.Predmet.ProtustrankaFormatedOIB_1">  DRVENA GALANTERIJA VRAŽIĆ jednostavno društvo s ograničenom odgovornošću za proizvodnju i trgovinu, OIB 55695218995</derivirana_varijabla>
  </DomainObject.Predmet.ProtustrankaFormatedOIB>
  <DomainObject.Predmet.ProtustrankaFormatedWithAdress>
    <izvorni_sadrzaj> DRVENA GALANTERIJA VRAŽIĆ jednostavno društvo s ograničenom odgovornošću za proizvodnju i trgovinu, Ludbreška 44, 40320 Donji Kraljevec</izvorni_sadrzaj>
    <derivirana_varijabla naziv="DomainObject.Predmet.ProtustrankaFormatedWithAdress_1"> DRVENA GALANTERIJA VRAŽIĆ jednostavno društvo s ograničenom odgovornošću za proizvodnju i trgovinu, Ludbreška 44, 40320 Donji Kraljevec</derivirana_varijabla>
  </DomainObject.Predmet.ProtustrankaFormatedWithAdress>
  <DomainObject.Predmet.ProtustrankaFormatedWithAdressOIB>
    <izvorni_sadrzaj> DRVENA GALANTERIJA VRAŽIĆ jednostavno društvo s ograničenom odgovornošću za proizvodnju i trgovinu, OIB 55695218995, Ludbreška 44, 40320 Donji Kraljevec</izvorni_sadrzaj>
    <derivirana_varijabla naziv="DomainObject.Predmet.ProtustrankaFormatedWithAdressOIB_1"> DRVENA GALANTERIJA VRAŽIĆ jednostavno društvo s ograničenom odgovornošću za proizvodnju i trgovinu, OIB 55695218995, Ludbreška 44, 40320 Donji Kraljevec</derivirana_varijabla>
  </DomainObject.Predmet.ProtustrankaFormatedWithAdressOIB>
  <DomainObject.Predmet.ProtustrankaWithAdress>
    <izvorni_sadrzaj>DRVENA GALANTERIJA VRAŽIĆ jednostavno društvo s ograničenom odgovornošću za proizvodnju i trgovinu Ludbreška 44, 40320 Donji Kraljevec</izvorni_sadrzaj>
    <derivirana_varijabla naziv="DomainObject.Predmet.ProtustrankaWithAdress_1">DRVENA GALANTERIJA VRAŽIĆ jednostavno društvo s ograničenom odgovornošću za proizvodnju i trgovinu Ludbreška 44, 40320 Donji Kraljevec</derivirana_varijabla>
  </DomainObject.Predmet.ProtustrankaWithAdress>
  <DomainObject.Predmet.ProtustrankaWithAdressOIB>
    <izvorni_sadrzaj>DRVENA GALANTERIJA VRAŽIĆ jednostavno društvo s ograničenom odgovornošću za proizvodnju i trgovinu, OIB 55695218995, Ludbreška 44, 40320 Donji Kraljevec</izvorni_sadrzaj>
    <derivirana_varijabla naziv="DomainObject.Predmet.ProtustrankaWithAdressOIB_1">DRVENA GALANTERIJA VRAŽIĆ jednostavno društvo s ograničenom odgovornošću za proizvodnju i trgovinu, OIB 55695218995, Ludbreška 44, 40320 Donji Kraljevec</derivirana_varijabla>
  </DomainObject.Predmet.ProtustrankaWithAdressOIB>
  <DomainObject.Predmet.ProtustrankaNazivFormated>
    <izvorni_sadrzaj>DRVENA GALANTERIJA VRAŽIĆ jednostavno društvo s ograničenom odgovornošću za proizvodnju i trgovinu</izvorni_sadrzaj>
    <derivirana_varijabla naziv="DomainObject.Predmet.ProtustrankaNazivFormated_1">DRVENA GALANTERIJA VRAŽIĆ jednostavno društvo s ograničenom odgovornošću za proizvodnju i trgovinu</derivirana_varijabla>
  </DomainObject.Predmet.ProtustrankaNazivFormated>
  <DomainObject.Predmet.ProtustrankaNazivFormatedOIB>
    <izvorni_sadrzaj>DRVENA GALANTERIJA VRAŽIĆ jednostavno društvo s ograničenom odgovornošću za proizvodnju i trgovinu, OIB 55695218995</izvorni_sadrzaj>
    <derivirana_varijabla naziv="DomainObject.Predmet.ProtustrankaNazivFormatedOIB_1">DRVENA GALANTERIJA VRAŽIĆ jednostavno društvo s ograničenom odgovornošću za proizvodnju i trgovinu, OIB 55695218995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34295.50</izvorni_sadrzaj>
    <derivirana_varijabla naziv="DomainObject.Predmet.TrenutnaVrijednost_1">34295.50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DRVENA GALANTERIJA VRAŽIĆ jednostavno društvo s ograničenom odgovornošću za proizvodnju i trgovinu</item>
    </izvorni_sadrzaj>
    <derivirana_varijabla naziv="DomainObject.Predmet.ProtuStrankaListFormated_1">
      <item>DRVENA GALANTERIJA VRAŽIĆ jednostavno društvo s ograničenom odgovornošću za proizvodnju i trgovinu</item>
    </derivirana_varijabla>
  </DomainObject.Predmet.ProtuStrankaListFormated>
  <DomainObject.Predmet.ProtuStrankaListFormatedOIB>
    <izvorni_sadrzaj>
      <item>DRVENA GALANTERIJA VRAŽIĆ jednostavno društvo s ograničenom odgovornošću za proizvodnju i trgovinu, OIB 55695218995</item>
    </izvorni_sadrzaj>
    <derivirana_varijabla naziv="DomainObject.Predmet.ProtuStrankaListFormatedOIB_1">
      <item>DRVENA GALANTERIJA VRAŽIĆ jednostavno društvo s ograničenom odgovornošću za proizvodnju i trgovinu, OIB 55695218995</item>
    </derivirana_varijabla>
  </DomainObject.Predmet.ProtuStrankaListFormatedOIB>
  <DomainObject.Predmet.ProtuStrankaListFormatedWithAdress>
    <izvorni_sadrzaj>
      <item>DRVENA GALANTERIJA VRAŽIĆ jednostavno društvo s ograničenom odgovornošću za proizvodnju i trgovinu, Ludbreška 44, 40320 Donji Kraljevec</item>
    </izvorni_sadrzaj>
    <derivirana_varijabla naziv="DomainObject.Predmet.ProtuStrankaListFormatedWithAdress_1">
      <item>DRVENA GALANTERIJA VRAŽIĆ jednostavno društvo s ograničenom odgovornošću za proizvodnju i trgovinu, Ludbreška 44, 40320 Donji Kraljevec</item>
    </derivirana_varijabla>
  </DomainObject.Predmet.ProtuStrankaListFormatedWithAdress>
  <DomainObject.Predmet.ProtuStrankaListFormatedWithAdressOIB>
    <izvorni_sadrzaj>
      <item>DRVENA GALANTERIJA VRAŽIĆ jednostavno društvo s ograničenom odgovornošću za proizvodnju i trgovinu, OIB 55695218995, Ludbreška 44, 40320 Donji Kraljevec</item>
    </izvorni_sadrzaj>
    <derivirana_varijabla naziv="DomainObject.Predmet.ProtuStrankaListFormatedWithAdressOIB_1">
      <item>DRVENA GALANTERIJA VRAŽIĆ jednostavno društvo s ograničenom odgovornošću za proizvodnju i trgovinu, OIB 55695218995, Ludbreška 44, 40320 Donji Kraljevec</item>
    </derivirana_varijabla>
  </DomainObject.Predmet.ProtuStrankaListFormatedWithAdressOIB>
  <DomainObject.Predmet.ProtuStrankaListNazivFormated>
    <izvorni_sadrzaj>
      <item>DRVENA GALANTERIJA VRAŽIĆ jednostavno društvo s ograničenom odgovornošću za proizvodnju i trgovinu</item>
    </izvorni_sadrzaj>
    <derivirana_varijabla naziv="DomainObject.Predmet.ProtuStrankaListNazivFormated_1">
      <item>DRVENA GALANTERIJA VRAŽIĆ jednostavno društvo s ograničenom odgovornošću za proizvodnju i trgovinu</item>
    </derivirana_varijabla>
  </DomainObject.Predmet.ProtuStrankaListNazivFormated>
  <DomainObject.Predmet.ProtuStrankaListNazivFormatedOIB>
    <izvorni_sadrzaj>
      <item>DRVENA GALANTERIJA VRAŽIĆ jednostavno društvo s ograničenom odgovornošću za proizvodnju i trgovinu, OIB 55695218995</item>
    </izvorni_sadrzaj>
    <derivirana_varijabla naziv="DomainObject.Predmet.ProtuStrankaListNazivFormatedOIB_1">
      <item>DRVENA GALANTERIJA VRAŽIĆ jednostavno društvo s ograničenom odgovornošću za proizvodnju i trgovinu, OIB 55695218995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DRVENA GALANTERIJA VRAŽIĆ jednostavno društvo s ograničenom odgovornošću za proizvodnju i trgovinu</izvorni_sadrzaj>
    <derivirana_varijabla naziv="DomainObject.Predmet.ProtustrankaIDrugi_1">DRVENA GALANTERIJA VRAŽIĆ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DRVENA GALANTERIJA VRAŽIĆ jednostavno društvo s ograničenom odgovornošću za proizvodnju i trgovinu, OIB 55695218995, Ludbreška 44, 40320 Donji Kraljevec</izvorni_sadrzaj>
    <derivirana_varijabla naziv="DomainObject.Predmet.ProtustrankaIDrugiAdressOIB_1">DRVENA GALANTERIJA VRAŽIĆ jednostavno društvo s ograničenom odgovornošću za proizvodnju i trgovinu, OIB 55695218995, Ludbreška 44,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DRVENA GALANTERIJA VRAŽIĆ jednostavno društvo s ograničenom odgovornošću za proizvodnju i trgovinu</item>
      <item>Sudski registar</item>
    </izvorni_sadrzaj>
    <derivirana_varijabla naziv="DomainObject.Predmet.SudioniciListNaziv_1">
      <item>Financijska agencija</item>
      <item>DRVENA GALANTERIJA VRAŽIĆ jednostavno društvo s ograničenom odgovornošću za proizvodnju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DRVENA GALANTERIJA VRAŽIĆ jednostavno društvo s ograničenom odgovornošću za proizvodnju i trgovinu, OIB 55695218995, Ludbreška 44,40320 Donji Kraljevec</item>
      <item>Sudski registar</item>
    </izvorni_sadrzaj>
    <derivirana_varijabla naziv="DomainObject.Predmet.SudioniciListAdressOIB_1">
      <item>Financijska agencija, OIB 85821130368, A. Cesarca 2,42000 Varaždin</item>
      <item>DRVENA GALANTERIJA VRAŽIĆ jednostavno društvo s ograničenom odgovornošću za proizvodnju i trgovinu, OIB 55695218995, Ludbreška 44,40320 Donji Kraljevec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55695218995</item>
      <item>, OIB null</item>
    </izvorni_sadrzaj>
    <derivirana_varijabla naziv="DomainObject.Predmet.SudioniciListNazivOIB_1">
      <item>, OIB 85821130368</item>
      <item>, OIB 55695218995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F6003-8013-4B72-B616-67D70C08D2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2604</properties:Characters>
  <properties:Lines>83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2016-04-05T07:45:00Z</dcterms:created>
  <dc:creator>Maja Valušnig</dc:creator>
  <cp:lastModifiedBy>Marko Makaj</cp:lastModifiedBy>
  <cp:lastPrinted>2016-04-05T07:47:00Z</cp:lastPrinted>
  <dcterms:modified xmlns:xsi="http://www.w3.org/2001/XMLSchema-instance" xsi:type="dcterms:W3CDTF">2016-04-05T07:47:00Z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