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14d5" w14:paraId="09014d5" w:rsidRDefault="00CE62D7" w:rsidP="00CE62D7" w:rsidR="00CE62D7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CE62D7" w:rsidP="00CE62D7" w:rsidR="00CE62D7" w:rsidRPr="008803EB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  2 St-50</w:t>
      </w:r>
      <w:r w:rsidRPr="00857F03">
        <w:t>/</w:t>
      </w:r>
      <w:r>
        <w:t>20</w:t>
      </w:r>
      <w:r w:rsidRPr="008803EB">
        <w:t>18-8</w:t>
      </w:r>
    </w:p>
    <w:p w:rsidRDefault="00CE62D7" w:rsidP="00CE62D7" w:rsidR="00CE62D7" w:rsidRPr="008803EB">
      <w:r w:rsidRPr="008803EB">
        <w:t>TRGOVAČKI SUD U PAZINU</w:t>
      </w:r>
    </w:p>
    <w:p w:rsidRDefault="00CE62D7" w:rsidP="00CE62D7" w:rsidR="00CE62D7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CE62D7" w:rsidP="00CE62D7" w:rsidR="00CE62D7" w:rsidRPr="008803EB">
      <w:pPr>
        <w:jc w:val="both"/>
      </w:pPr>
      <w:r w:rsidRPr="008803EB">
        <w:tab/>
      </w:r>
    </w:p>
    <w:p w:rsidRDefault="00CE62D7" w:rsidP="00CE62D7" w:rsidR="00CE62D7" w:rsidRPr="008803EB">
      <w:pPr>
        <w:jc w:val="center"/>
      </w:pPr>
    </w:p>
    <w:p w:rsidRDefault="00CE62D7" w:rsidP="00CE62D7" w:rsidR="00CE62D7" w:rsidRPr="008803EB">
      <w:pPr>
        <w:jc w:val="center"/>
      </w:pPr>
      <w:r w:rsidRPr="008803EB">
        <w:t>R E P U B L I K A  H R V A T S K A</w:t>
      </w:r>
    </w:p>
    <w:p w:rsidRDefault="00CE62D7" w:rsidP="00CE62D7" w:rsidR="00CE62D7" w:rsidRPr="008803EB"/>
    <w:p w:rsidRDefault="00CE62D7" w:rsidP="00CE62D7" w:rsidR="00CE62D7" w:rsidRPr="008803EB">
      <w:pPr>
        <w:jc w:val="center"/>
      </w:pPr>
      <w:r w:rsidRPr="008803EB">
        <w:t>R J E Š E NJ E</w:t>
      </w:r>
    </w:p>
    <w:p w:rsidRDefault="00CE62D7" w:rsidP="00CE62D7" w:rsidR="00CE62D7" w:rsidRPr="008803EB"/>
    <w:p w:rsidRDefault="00CE62D7" w:rsidP="00CE62D7" w:rsidR="00CE62D7" w:rsidRPr="008803EB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>
        <w:t>ČIRO d.o.o., Pula, Voltićeva ulica 4, OIB: 06575977807</w:t>
      </w:r>
      <w:r w:rsidRPr="008803EB">
        <w:t xml:space="preserve">, </w:t>
      </w:r>
      <w:r>
        <w:t>27. ožujka</w:t>
      </w:r>
      <w:r w:rsidRPr="008803EB">
        <w:t xml:space="preserve"> 2018. </w:t>
      </w:r>
    </w:p>
    <w:p w:rsidRDefault="00CE62D7" w:rsidP="00CE62D7" w:rsidR="00CE62D7" w:rsidRPr="008803EB">
      <w:pPr>
        <w:jc w:val="both"/>
      </w:pPr>
    </w:p>
    <w:p w:rsidRDefault="00CE62D7" w:rsidP="00CE62D7" w:rsidR="00CE62D7" w:rsidRPr="008803EB">
      <w:pPr>
        <w:jc w:val="center"/>
      </w:pPr>
      <w:r w:rsidRPr="008803EB">
        <w:t>r i j e š i o    j e</w:t>
      </w:r>
    </w:p>
    <w:p w:rsidRDefault="00CE62D7" w:rsidP="00CE62D7" w:rsidR="00CE62D7" w:rsidRPr="00E21579">
      <w:pPr>
        <w:jc w:val="both"/>
      </w:pPr>
    </w:p>
    <w:p w:rsidRDefault="00CE62D7" w:rsidP="00CE62D7" w:rsidR="00CE62D7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ČIRO d.o.o., Pula, Voltićeva ulica 4, OIB: 06575977807</w:t>
      </w:r>
      <w:r w:rsidRPr="00E21579">
        <w:t>, da u roku od 15 dana od dostave ovog rješenja sukladno čl.</w:t>
      </w:r>
      <w:r w:rsidR="00D216AC">
        <w:t xml:space="preserve"> 12. st. 1. Stečajnog zakona (Narodne novine</w:t>
      </w:r>
      <w:r w:rsidRPr="00E21579">
        <w:t xml:space="preserve"> 71/15</w:t>
      </w:r>
      <w:r w:rsidR="00D216AC"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>
        <w:t>50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CE62D7" w:rsidP="00CE62D7" w:rsidR="00CE62D7" w:rsidRPr="00E21579">
      <w:pPr>
        <w:jc w:val="both"/>
      </w:pPr>
    </w:p>
    <w:p w:rsidRDefault="00CE62D7" w:rsidP="00CE62D7" w:rsidR="00CE62D7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E62D7" w:rsidP="00CE62D7" w:rsidR="00CE62D7" w:rsidRPr="00E21579">
      <w:pPr>
        <w:jc w:val="both"/>
        <w:rPr>
          <w:bCs w:val="false"/>
        </w:rPr>
      </w:pPr>
    </w:p>
    <w:p w:rsidRDefault="00CE62D7" w:rsidP="00CE62D7" w:rsidR="00CE62D7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CE62D7" w:rsidP="00CE62D7" w:rsidR="00CE62D7" w:rsidRPr="00E21579">
      <w:pPr>
        <w:jc w:val="both"/>
        <w:rPr>
          <w:lang w:val="pl-PL"/>
        </w:rPr>
      </w:pPr>
    </w:p>
    <w:p w:rsidRDefault="00CE62D7" w:rsidP="00CE62D7" w:rsidR="00CE62D7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CE62D7" w:rsidP="00CE62D7" w:rsidR="00CE62D7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15. veljače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CE62D7" w:rsidP="00CE62D7" w:rsidR="00CE62D7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CE62D7" w:rsidP="00CE62D7" w:rsidR="00CE62D7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CE62D7" w:rsidP="00CE62D7" w:rsidR="00CE62D7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CE62D7" w:rsidP="00CE62D7" w:rsidR="00CE62D7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CE62D7" w:rsidP="00CE62D7" w:rsidR="00CE62D7" w:rsidRPr="00324429"/>
    <w:p w:rsidRDefault="00CE62D7" w:rsidP="00CE62D7" w:rsidR="00CE62D7" w:rsidRPr="00324429"/>
    <w:p w:rsidRDefault="00CE62D7" w:rsidP="00CE62D7" w:rsidR="00CE62D7" w:rsidRPr="000B5280">
      <w:pPr>
        <w:jc w:val="center"/>
      </w:pPr>
      <w:r w:rsidRPr="00324429">
        <w:t>U Pazi</w:t>
      </w:r>
      <w:r w:rsidRPr="000B5280">
        <w:t>n</w:t>
      </w:r>
      <w:r w:rsidRPr="008803EB">
        <w:t xml:space="preserve">u </w:t>
      </w:r>
      <w:r>
        <w:t>27</w:t>
      </w:r>
      <w:r w:rsidRPr="008803EB">
        <w:t>. ožujka 201</w:t>
      </w:r>
      <w:r>
        <w:t>8.</w:t>
      </w:r>
    </w:p>
    <w:p w:rsidRDefault="00CE62D7" w:rsidP="00CE62D7" w:rsidR="00CE62D7" w:rsidRPr="000B5280">
      <w:pPr>
        <w:ind w:firstLine="720" w:left="2880"/>
        <w:jc w:val="both"/>
      </w:pPr>
    </w:p>
    <w:p w:rsidRDefault="00CE62D7" w:rsidP="00CE62D7" w:rsidR="00CE62D7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CE62D7" w:rsidP="00CE62D7" w:rsidR="00CE62D7" w:rsidRPr="000B5280">
      <w:pPr>
        <w:ind w:left="5712"/>
        <w:jc w:val="both"/>
      </w:pPr>
      <w:r w:rsidRPr="000B5280">
        <w:t xml:space="preserve">         Adrijana Labinjan Skok, v.r.</w:t>
      </w:r>
    </w:p>
    <w:p w:rsidRDefault="00CE62D7" w:rsidP="00CE62D7" w:rsidR="00CE62D7" w:rsidRPr="000B5280">
      <w:pPr>
        <w:jc w:val="both"/>
      </w:pPr>
    </w:p>
    <w:p w:rsidRDefault="00CE62D7" w:rsidP="00CE62D7" w:rsidR="00CE62D7" w:rsidRPr="000B5280">
      <w:pPr>
        <w:jc w:val="both"/>
      </w:pPr>
    </w:p>
    <w:p w:rsidRDefault="00CE62D7" w:rsidP="00CE62D7" w:rsidR="00CE62D7" w:rsidRPr="000B5280">
      <w:pPr>
        <w:jc w:val="both"/>
      </w:pPr>
    </w:p>
    <w:p w:rsidRDefault="00CE62D7" w:rsidP="00CE62D7" w:rsidR="00CE62D7" w:rsidRPr="000B5280">
      <w:r w:rsidRPr="000B5280">
        <w:t>UPUTA O PRAVNOM LIJEKU:</w:t>
      </w:r>
    </w:p>
    <w:p w:rsidRDefault="00CE62D7" w:rsidP="00CE62D7" w:rsidR="00CE62D7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E62D7" w:rsidP="00CE62D7" w:rsidR="00CE62D7" w:rsidRPr="000B5280"/>
    <w:p w:rsidRDefault="00CE62D7" w:rsidP="00CE62D7" w:rsidR="00CE62D7" w:rsidRPr="000B5280">
      <w:pPr>
        <w:jc w:val="both"/>
      </w:pPr>
      <w:r w:rsidRPr="000B5280">
        <w:t>DNA:</w:t>
      </w:r>
    </w:p>
    <w:p w:rsidRDefault="00CE62D7" w:rsidP="00CE62D7" w:rsidR="00CE62D7" w:rsidRPr="000B5280">
      <w:pPr>
        <w:jc w:val="both"/>
      </w:pPr>
      <w:r w:rsidRPr="000B5280">
        <w:t>- e-Oglasna ploča s</w:t>
      </w:r>
      <w:r w:rsidRPr="008803EB">
        <w:t xml:space="preserve">uda </w:t>
      </w:r>
      <w:r>
        <w:t>27</w:t>
      </w:r>
      <w:r w:rsidRPr="008803EB">
        <w:t xml:space="preserve">. ožujka 2018. (čl. </w:t>
      </w:r>
      <w:r w:rsidRPr="000B5280">
        <w:t>132. st. 3. SZ-a)</w:t>
      </w:r>
    </w:p>
    <w:p w:rsidRDefault="00CE62D7" w:rsidP="00CE62D7" w:rsidR="00CE62D7" w:rsidRPr="00E21579">
      <w:pPr>
        <w:jc w:val="both"/>
      </w:pPr>
    </w:p>
    <w:p w:rsidRDefault="00CE62D7" w:rsidP="00CE62D7" w:rsidR="00CE62D7" w:rsidRPr="00E21579">
      <w:pPr>
        <w:ind w:left="360"/>
        <w:jc w:val="both"/>
      </w:pPr>
    </w:p>
    <w:p w:rsidRDefault="00CE62D7" w:rsidP="00CE62D7" w:rsidR="00CE62D7" w:rsidRPr="00E21579">
      <w:pPr>
        <w:jc w:val="both"/>
      </w:pPr>
    </w:p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 w:rsidRPr="00E21579"/>
    <w:p w:rsidRDefault="00CE62D7" w:rsidP="00CE62D7" w:rsidR="00CE62D7"/>
    <w:p w:rsidRDefault="00CE62D7" w:rsidP="00CE62D7" w:rsidR="00CE62D7"/>
    <w:p w:rsidRDefault="00CE62D7" w:rsidP="00CE62D7" w:rsidR="00CE62D7"/>
    <w:p w:rsidRDefault="00CE62D7" w:rsidP="00CE62D7" w:rsidR="00CE62D7"/>
    <w:p w:rsidRDefault="00CE62D7" w:rsidP="00CE62D7" w:rsidR="00CE62D7"/>
    <w:p w:rsidRDefault="00CE62D7" w:rsidP="00CE62D7" w:rsidR="00CE62D7"/>
    <w:p w:rsidRDefault="00CE62D7" w:rsidP="00CE62D7" w:rsidR="00CE62D7"/>
    <w:p w:rsidRDefault="00CE62D7" w:rsidP="00CE62D7" w:rsidR="00CE62D7"/>
    <w:p w:rsidRDefault="00CE62D7" w:rsidP="00CE62D7" w:rsidR="00CE62D7"/>
    <w:p w:rsidRDefault="0088288D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2D7" w:rsidP="00CE62D7" w:rsidR="00CE62D7">
      <w:r>
        <w:separator/>
      </w:r>
    </w:p>
  </w:endnote>
  <w:endnote w:id="0" w:type="continuationSeparator">
    <w:p w:rsidRDefault="00CE62D7" w:rsidP="00CE62D7" w:rsidR="00CE6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2D7" w:rsidP="00CE62D7" w:rsidR="00CE62D7">
      <w:r>
        <w:separator/>
      </w:r>
    </w:p>
  </w:footnote>
  <w:footnote w:id="0" w:type="continuationSeparator">
    <w:p w:rsidRDefault="00CE62D7" w:rsidP="00CE62D7" w:rsidR="00CE6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216AC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288D">
          <w:rPr>
            <w:noProof/>
          </w:rPr>
          <w:t>2</w:t>
        </w:r>
        <w:r>
          <w:fldChar w:fldCharType="end"/>
        </w:r>
        <w:r>
          <w:tab/>
        </w:r>
        <w:r w:rsidR="00CE62D7">
          <w:t>2 St-50</w:t>
        </w:r>
        <w:r w:rsidRPr="00857F03">
          <w:t>/</w:t>
        </w:r>
        <w:r>
          <w:t>2</w:t>
        </w:r>
        <w:r w:rsidRPr="008803EB">
          <w:t>018-8</w:t>
        </w:r>
      </w:p>
    </w:sdtContent>
  </w:sdt>
  <w:p w:rsidRDefault="0088288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6A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2D7"/>
    <w:rsid w:val="00554328"/>
    <w:rsid w:val="0088288D"/>
    <w:rsid w:val="00985388"/>
    <w:rsid w:val="00CE62D7"/>
    <w:rsid w:val="00D2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2D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6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62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62D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62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62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2D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6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62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62D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62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62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ČIRO d.o.o. PULA</izvorni_sadrzaj>
    <derivirana_varijabla naziv="DomainObject.Predmet.ProtustrankaFormated_1">  ČIRO d.o.o. PULA</derivirana_varijabla>
  </DomainObject.Predmet.ProtustrankaFormated>
  <DomainObject.Predmet.ProtustrankaFormatedOIB>
    <izvorni_sadrzaj>  ČIRO d.o.o. PULA, OIB 06575977807</izvorni_sadrzaj>
    <derivirana_varijabla naziv="DomainObject.Predmet.ProtustrankaFormatedOIB_1">  ČIRO d.o.o. PULA, OIB 06575977807</derivirana_varijabla>
  </DomainObject.Predmet.ProtustrankaFormatedOIB>
  <DomainObject.Predmet.ProtustrankaFormatedWithAdress>
    <izvorni_sadrzaj> ČIRO d.o.o. PULA, Voltićeva ulica 4, 52100 Pula</izvorni_sadrzaj>
    <derivirana_varijabla naziv="DomainObject.Predmet.ProtustrankaFormatedWithAdress_1"> ČIRO d.o.o. PULA, Voltićeva ulica 4, 52100 Pula</derivirana_varijabla>
  </DomainObject.Predmet.ProtustrankaFormatedWithAdress>
  <DomainObject.Predmet.ProtustrankaFormatedWithAdressOIB>
    <izvorni_sadrzaj> ČIRO d.o.o. PULA, OIB 06575977807, Voltićeva ulica 4, 52100 Pula</izvorni_sadrzaj>
    <derivirana_varijabla naziv="DomainObject.Predmet.ProtustrankaFormatedWithAdressOIB_1"> ČIRO d.o.o. PULA, OIB 06575977807, Voltićeva ulica 4, 52100 Pula</derivirana_varijabla>
  </DomainObject.Predmet.ProtustrankaFormatedWithAdressOIB>
  <DomainObject.Predmet.ProtustrankaWithAdress>
    <izvorni_sadrzaj>ČIRO d.o.o. PULA Voltićeva ulica 4, 52100 Pula</izvorni_sadrzaj>
    <derivirana_varijabla naziv="DomainObject.Predmet.ProtustrankaWithAdress_1">ČIRO d.o.o. PULA Voltićeva ulica 4, 52100 Pula</derivirana_varijabla>
  </DomainObject.Predmet.ProtustrankaWithAdress>
  <DomainObject.Predmet.ProtustrankaWithAdressOIB>
    <izvorni_sadrzaj>ČIRO d.o.o. PULA, OIB 06575977807, Voltićeva ulica 4, 52100 Pula</izvorni_sadrzaj>
    <derivirana_varijabla naziv="DomainObject.Predmet.ProtustrankaWithAdressOIB_1">ČIRO d.o.o. PULA, OIB 06575977807, Voltićeva ulica 4, 52100 Pula</derivirana_varijabla>
  </DomainObject.Predmet.ProtustrankaWithAdressOIB>
  <DomainObject.Predmet.ProtustrankaNazivFormated>
    <izvorni_sadrzaj>ČIRO d.o.o. PULA</izvorni_sadrzaj>
    <derivirana_varijabla naziv="DomainObject.Predmet.ProtustrankaNazivFormated_1">ČIRO d.o.o. PULA</derivirana_varijabla>
  </DomainObject.Predmet.ProtustrankaNazivFormated>
  <DomainObject.Predmet.ProtustrankaNazivFormatedOIB>
    <izvorni_sadrzaj>ČIRO d.o.o. PULA, OIB 06575977807</izvorni_sadrzaj>
    <derivirana_varijabla naziv="DomainObject.Predmet.ProtustrankaNazivFormatedOIB_1">ČIRO d.o.o. PULA, OIB 06575977807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55705.29</izvorni_sadrzaj>
    <derivirana_varijabla naziv="DomainObject.Predmet.TrenutnaVrijednost_1">55705.29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ČIRO d.o.o. PULA</item>
    </izvorni_sadrzaj>
    <derivirana_varijabla naziv="DomainObject.Predmet.ProtuStrankaListFormated_1">
      <item>ČIRO d.o.o. PULA</item>
    </derivirana_varijabla>
  </DomainObject.Predmet.ProtuStrankaListFormated>
  <DomainObject.Predmet.ProtuStrankaListFormatedOIB>
    <izvorni_sadrzaj>
      <item>ČIRO d.o.o. PULA, OIB 06575977807</item>
    </izvorni_sadrzaj>
    <derivirana_varijabla naziv="DomainObject.Predmet.ProtuStrankaListFormatedOIB_1">
      <item>ČIRO d.o.o. PULA, OIB 06575977807</item>
    </derivirana_varijabla>
  </DomainObject.Predmet.ProtuStrankaListFormatedOIB>
  <DomainObject.Predmet.ProtuStrankaListFormatedWithAdress>
    <izvorni_sadrzaj>
      <item>ČIRO d.o.o. PULA, Voltićeva ulica 4, 52100 Pula</item>
    </izvorni_sadrzaj>
    <derivirana_varijabla naziv="DomainObject.Predmet.ProtuStrankaListFormatedWithAdress_1">
      <item>ČIRO d.o.o. PULA, Voltićeva ulica 4, 52100 Pula</item>
    </derivirana_varijabla>
  </DomainObject.Predmet.ProtuStrankaListFormatedWithAdress>
  <DomainObject.Predmet.ProtuStrankaListFormatedWithAdressOIB>
    <izvorni_sadrzaj>
      <item>ČIRO d.o.o. PULA, OIB 06575977807, Voltićeva ulica 4, 52100 Pula</item>
    </izvorni_sadrzaj>
    <derivirana_varijabla naziv="DomainObject.Predmet.ProtuStrankaListFormatedWithAdressOIB_1">
      <item>ČIRO d.o.o. PULA, OIB 06575977807, Voltićeva ulica 4, 52100 Pula</item>
    </derivirana_varijabla>
  </DomainObject.Predmet.ProtuStrankaListFormatedWithAdressOIB>
  <DomainObject.Predmet.ProtuStrankaListNazivFormated>
    <izvorni_sadrzaj>
      <item>ČIRO d.o.o. PULA</item>
    </izvorni_sadrzaj>
    <derivirana_varijabla naziv="DomainObject.Predmet.ProtuStrankaListNazivFormated_1">
      <item>ČIRO d.o.o. PULA</item>
    </derivirana_varijabla>
  </DomainObject.Predmet.ProtuStrankaListNazivFormated>
  <DomainObject.Predmet.ProtuStrankaListNazivFormatedOIB>
    <izvorni_sadrzaj>
      <item>ČIRO d.o.o. PULA, OIB 06575977807</item>
    </izvorni_sadrzaj>
    <derivirana_varijabla naziv="DomainObject.Predmet.ProtuStrankaListNazivFormatedOIB_1">
      <item>ČIRO d.o.o. PULA, OIB 06575977807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ČIRO d.o.o. PULA</izvorni_sadrzaj>
    <derivirana_varijabla naziv="DomainObject.Predmet.ProtustrankaIDrugi_1">ČIRO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ČIRO d.o.o. PULA, OIB 06575977807, Voltićeva ulica 4, 52100 Pula</izvorni_sadrzaj>
    <derivirana_varijabla naziv="DomainObject.Predmet.ProtustrankaIDrugiAdressOIB_1">ČIRO d.o.o. PULA, OIB 06575977807, Voltićeva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ČIRO d.o.o. PULA</item>
    </izvorni_sadrzaj>
    <derivirana_varijabla naziv="DomainObject.Predmet.SudioniciListNaziv_1">
      <item>FINANCIJSKA AGENCIJA, RC RIJEKA, PODRUŽNICA PULA, PULA</item>
      <item>ČIRO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ČIRO d.o.o. PULA, OIB 06575977807, Voltićeva ulica 4,52100 Pula</item>
    </izvorni_sadrzaj>
    <derivirana_varijabla naziv="DomainObject.Predmet.SudioniciListAdressOIB_1">
      <item>FINANCIJSKA AGENCIJA, RC RIJEKA, PODRUŽNICA PULA, PULA, OIB 85821130368, F. Kurelca 8,51000 Rijeka</item>
      <item>ČIRO d.o.o. PULA, OIB 06575977807, Voltićeva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06575977807</item>
    </izvorni_sadrzaj>
    <derivirana_varijabla naziv="DomainObject.Predmet.SudioniciListNazivOIB_1">
      <item>, OIB 85821130368</item>
      <item>, OIB 06575977807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2790</properties:Characters>
  <properties:Lines>95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2018-03-27T07:38:00Z</dcterms:created>
  <dc:creator>Jasmina Matika</dc:creator>
  <cp:lastModifiedBy>Jasmina Matika</cp:lastModifiedBy>
  <dcterms:modified xmlns:xsi="http://www.w3.org/2001/XMLSchema-instance" xsi:type="dcterms:W3CDTF">2018-03-27T07:43:00Z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