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2160" w14:paraId="2c32160" w:rsidRDefault="00B57795" w:rsidP="00B57795" w:rsidR="00B57795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57795" w:rsidP="00B57795" w:rsidR="00B57795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918</w:t>
      </w:r>
      <w:r w:rsidRPr="00897965">
        <w:t>/</w:t>
      </w:r>
      <w:r>
        <w:t>20</w:t>
      </w:r>
      <w:r w:rsidRPr="00897965">
        <w:t>1</w:t>
      </w:r>
      <w:r w:rsidRPr="00621874">
        <w:t>6</w:t>
      </w:r>
      <w:r w:rsidRPr="003E0A52">
        <w:t>-37</w:t>
      </w:r>
    </w:p>
    <w:p w:rsidRDefault="00B57795" w:rsidP="00B57795" w:rsidR="00B57795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B57795" w:rsidP="00B57795" w:rsidR="00B57795" w:rsidRPr="00621874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</w:t>
      </w:r>
    </w:p>
    <w:p w:rsidRDefault="00B57795" w:rsidP="00B57795" w:rsidR="00B57795" w:rsidRPr="00621874">
      <w:pPr>
        <w:rPr>
          <w:sz w:val="20"/>
          <w:szCs w:val="20"/>
        </w:rPr>
      </w:pP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  <w:t xml:space="preserve">       </w:t>
      </w:r>
    </w:p>
    <w:p w:rsidRDefault="00B57795" w:rsidP="00B57795" w:rsidR="00B57795" w:rsidRPr="00621874">
      <w:pPr>
        <w:jc w:val="right"/>
      </w:pPr>
    </w:p>
    <w:p w:rsidRDefault="00B57795" w:rsidP="00B57795" w:rsidR="00B57795" w:rsidRPr="00621874">
      <w:pPr>
        <w:jc w:val="center"/>
      </w:pPr>
      <w:r>
        <w:t xml:space="preserve">U  I M E  </w:t>
      </w:r>
      <w:r w:rsidRPr="00621874">
        <w:t xml:space="preserve">R E P U B L I K </w:t>
      </w:r>
      <w:r>
        <w:t>E  H R V A T S K E</w:t>
      </w:r>
    </w:p>
    <w:p w:rsidRDefault="00B57795" w:rsidP="00B57795" w:rsidR="00B57795" w:rsidRPr="00F83270"/>
    <w:p w:rsidRDefault="00B57795" w:rsidP="0028146F" w:rsidR="00B57795">
      <w:pPr>
        <w:jc w:val="center"/>
      </w:pPr>
      <w:r w:rsidRPr="00F83270">
        <w:t>R J E Š E NJ E</w:t>
      </w:r>
    </w:p>
    <w:p w:rsidRDefault="00B57795" w:rsidP="00B57795" w:rsidR="00B57795" w:rsidRPr="00F83270">
      <w:pPr>
        <w:jc w:val="both"/>
      </w:pPr>
    </w:p>
    <w:p w:rsidRDefault="00B57795" w:rsidP="00B57795" w:rsidR="00B57795" w:rsidRPr="003E0A52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322155">
        <w:t>Stečajnom masom iza NAUTIKA HORIZONT d.o.o. u stečaju,</w:t>
      </w:r>
      <w:r>
        <w:t xml:space="preserve"> </w:t>
      </w:r>
      <w:r w:rsidRPr="00322155">
        <w:t xml:space="preserve">Zagreb, Pavla </w:t>
      </w:r>
      <w:r w:rsidRPr="000B6802">
        <w:t xml:space="preserve">Hatza 10, OIB: </w:t>
      </w:r>
      <w:r w:rsidRPr="000B6802">
        <w:rPr>
          <w:rFonts w:eastAsiaTheme="minorHAnsi"/>
          <w:lang w:eastAsia="en-US"/>
        </w:rPr>
        <w:t>83782567426</w:t>
      </w:r>
      <w:r w:rsidRPr="003E0A52">
        <w:t>, 2</w:t>
      </w:r>
      <w:r w:rsidR="003E0A52" w:rsidRPr="003E0A52">
        <w:t>7</w:t>
      </w:r>
      <w:r w:rsidRPr="003E0A52">
        <w:t xml:space="preserve">. veljače 2018., </w:t>
      </w:r>
    </w:p>
    <w:p w:rsidRDefault="00B57795" w:rsidP="00B57795" w:rsidR="00B57795" w:rsidRPr="00F100FA">
      <w:pPr>
        <w:jc w:val="both"/>
      </w:pPr>
    </w:p>
    <w:p w:rsidRDefault="00B57795" w:rsidP="00B57795" w:rsidR="00B57795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B57795" w:rsidP="00B57795" w:rsidR="00B57795" w:rsidRPr="00F100FA">
      <w:pPr>
        <w:jc w:val="center"/>
        <w:rPr>
          <w:bCs/>
        </w:rPr>
      </w:pPr>
    </w:p>
    <w:p w:rsidRDefault="00B57795" w:rsidP="00B57795" w:rsidR="00B57795">
      <w:pPr>
        <w:jc w:val="both"/>
      </w:pPr>
      <w:r>
        <w:tab/>
        <w:t>I.</w:t>
      </w:r>
      <w:r>
        <w:tab/>
        <w:t xml:space="preserve">Zaključuje se stečajni postupak nad </w:t>
      </w:r>
      <w:r w:rsidR="00FE16D7" w:rsidRPr="00322155">
        <w:t>Stečajnom masom iza NAUTIKA HORIZONT d.o.o. u stečaju,</w:t>
      </w:r>
      <w:r w:rsidR="00FE16D7">
        <w:t xml:space="preserve"> </w:t>
      </w:r>
      <w:r w:rsidR="00FE16D7" w:rsidRPr="00322155">
        <w:t xml:space="preserve">Zagreb, Pavla </w:t>
      </w:r>
      <w:r w:rsidR="00FE16D7" w:rsidRPr="000B6802">
        <w:t xml:space="preserve">Hatza 10, OIB: </w:t>
      </w:r>
      <w:r w:rsidR="00FE16D7" w:rsidRPr="000B6802">
        <w:rPr>
          <w:rFonts w:eastAsiaTheme="minorHAnsi"/>
          <w:lang w:eastAsia="en-US"/>
        </w:rPr>
        <w:t>83782567426</w:t>
      </w:r>
      <w:r w:rsidR="009D41FC">
        <w:rPr>
          <w:rFonts w:eastAsiaTheme="minorHAnsi"/>
          <w:lang w:eastAsia="en-US"/>
        </w:rPr>
        <w:t xml:space="preserve"> po odredbi čl. 286. st. 1. Stečajnog zakona (Narodne novine broj 71/15, 104/17, dalje: SZ)</w:t>
      </w:r>
      <w:r>
        <w:t>.</w:t>
      </w:r>
    </w:p>
    <w:p w:rsidRDefault="00B57795" w:rsidP="00B57795" w:rsidR="00B57795">
      <w:pPr>
        <w:jc w:val="both"/>
      </w:pPr>
    </w:p>
    <w:p w:rsidRDefault="00B57795" w:rsidP="00B57795" w:rsidR="00B57795">
      <w:pPr>
        <w:jc w:val="both"/>
      </w:pPr>
      <w:r>
        <w:tab/>
        <w:t>II.</w:t>
      </w:r>
      <w:r>
        <w:tab/>
        <w:t xml:space="preserve">Nalaže se sudskom registru ovoga suda da po pravomoćnosti ovog rješenja izvrši brisanje </w:t>
      </w:r>
      <w:r w:rsidR="00FE16D7">
        <w:t>Stečajne mase</w:t>
      </w:r>
      <w:r w:rsidR="00FE16D7" w:rsidRPr="00322155">
        <w:t xml:space="preserve"> iza NAUTIKA HORIZONT d.o.o. u stečaju,</w:t>
      </w:r>
      <w:r w:rsidR="00FE16D7">
        <w:t xml:space="preserve"> </w:t>
      </w:r>
      <w:r w:rsidR="00FE16D7" w:rsidRPr="00322155">
        <w:t xml:space="preserve">Zagreb, Pavla </w:t>
      </w:r>
      <w:r w:rsidR="00FE16D7" w:rsidRPr="000B6802">
        <w:t xml:space="preserve">Hatza 10, OIB: </w:t>
      </w:r>
      <w:r w:rsidR="00FE16D7" w:rsidRPr="000B6802">
        <w:rPr>
          <w:rFonts w:eastAsiaTheme="minorHAnsi"/>
          <w:lang w:eastAsia="en-US"/>
        </w:rPr>
        <w:t>83782567426</w:t>
      </w:r>
      <w:r>
        <w:t>, iz sudskog registra.</w:t>
      </w:r>
    </w:p>
    <w:p w:rsidRDefault="00B57795" w:rsidP="00B57795" w:rsidR="00B57795" w:rsidRPr="00F73A20">
      <w:pPr>
        <w:jc w:val="both"/>
      </w:pPr>
    </w:p>
    <w:p w:rsidRDefault="00B57795" w:rsidP="00B57795" w:rsidR="00B57795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B57795" w:rsidP="00B57795" w:rsidR="00B57795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B57795" w:rsidP="00B57795" w:rsidR="00B57795">
      <w:pPr>
        <w:jc w:val="both"/>
      </w:pPr>
      <w:r>
        <w:tab/>
        <w:t xml:space="preserve">Nakon provedenog skraćenog stečajnog postupka nad društvom </w:t>
      </w:r>
      <w:r w:rsidR="00FE16D7">
        <w:t>NAUTIKA HORIZONT</w:t>
      </w:r>
      <w:r>
        <w:t xml:space="preserve"> d.o.o. doneseno je rješenje </w:t>
      </w:r>
      <w:r w:rsidR="00FE16D7">
        <w:t>8</w:t>
      </w:r>
      <w:r>
        <w:t xml:space="preserve"> St-</w:t>
      </w:r>
      <w:r w:rsidR="00FE16D7">
        <w:t>963</w:t>
      </w:r>
      <w:r>
        <w:t>/201</w:t>
      </w:r>
      <w:r w:rsidR="00FE16D7">
        <w:t>5</w:t>
      </w:r>
      <w:r>
        <w:t>-</w:t>
      </w:r>
      <w:r w:rsidR="00FE16D7">
        <w:t>7</w:t>
      </w:r>
      <w:r>
        <w:t xml:space="preserve"> od </w:t>
      </w:r>
      <w:r w:rsidR="00FE16D7">
        <w:t>27</w:t>
      </w:r>
      <w:r>
        <w:t>. travnja 2016. kojim je otvoren i zaključe</w:t>
      </w:r>
      <w:r w:rsidRPr="009D41FC">
        <w:t>n stečajni po</w:t>
      </w:r>
      <w:r>
        <w:t xml:space="preserve">stupak nad tim društvom, koje je postalo pravomoćno </w:t>
      </w:r>
      <w:r w:rsidR="00FE16D7">
        <w:t>13. svibnja</w:t>
      </w:r>
      <w:r>
        <w:t xml:space="preserve"> 2016. </w:t>
      </w:r>
    </w:p>
    <w:p w:rsidRDefault="00B57795" w:rsidP="00B57795" w:rsidR="00B57795" w:rsidRPr="009D41FC">
      <w:pPr>
        <w:jc w:val="both"/>
      </w:pPr>
      <w:r>
        <w:tab/>
        <w:t xml:space="preserve">Određen je nastavak postupka radi naknadne diobe nad </w:t>
      </w:r>
      <w:r w:rsidR="00FE16D7" w:rsidRPr="00322155">
        <w:t>Stečajnom masom iza NAUTIKA HORIZONT d.o.o. u stečaju,</w:t>
      </w:r>
      <w:r w:rsidR="00FE16D7">
        <w:t xml:space="preserve"> </w:t>
      </w:r>
      <w:r w:rsidR="00FE16D7" w:rsidRPr="00322155">
        <w:t xml:space="preserve">Zagreb, Pavla </w:t>
      </w:r>
      <w:r w:rsidR="00FE16D7" w:rsidRPr="000B6802">
        <w:t xml:space="preserve">Hatza 10, OIB: </w:t>
      </w:r>
      <w:r w:rsidR="00FE16D7" w:rsidRPr="000B6802">
        <w:rPr>
          <w:rFonts w:eastAsiaTheme="minorHAnsi"/>
          <w:lang w:eastAsia="en-US"/>
        </w:rPr>
        <w:t>83782567426</w:t>
      </w:r>
      <w:r>
        <w:t xml:space="preserve">, </w:t>
      </w:r>
      <w:r w:rsidRPr="009D41FC">
        <w:t xml:space="preserve">rješenjem </w:t>
      </w:r>
      <w:r w:rsidR="00FE16D7" w:rsidRPr="009D41FC">
        <w:t xml:space="preserve">2 </w:t>
      </w:r>
      <w:r w:rsidRPr="009D41FC">
        <w:t>St-</w:t>
      </w:r>
      <w:r w:rsidR="00FE16D7" w:rsidRPr="009D41FC">
        <w:t>918</w:t>
      </w:r>
      <w:r w:rsidRPr="009D41FC">
        <w:t>/16-</w:t>
      </w:r>
      <w:r w:rsidR="00FE16D7" w:rsidRPr="009D41FC">
        <w:t>14</w:t>
      </w:r>
      <w:r w:rsidRPr="009D41FC">
        <w:t xml:space="preserve"> od </w:t>
      </w:r>
      <w:r w:rsidR="00FE16D7" w:rsidRPr="009D41FC">
        <w:t>17. siječnja 2017</w:t>
      </w:r>
      <w:r w:rsidRPr="009D41FC">
        <w:t xml:space="preserve">., jer je utvrđeno da </w:t>
      </w:r>
      <w:r w:rsidR="009D41FC" w:rsidRPr="009D41FC">
        <w:t>dužnik ima imovinu koja se sastoji od novčanih sredstava u visini od 68.142,53 kn</w:t>
      </w:r>
      <w:r w:rsidRPr="009D41FC">
        <w:t>.</w:t>
      </w:r>
    </w:p>
    <w:p w:rsidRDefault="00B57795" w:rsidP="00B57795" w:rsidR="000F3553">
      <w:pPr>
        <w:jc w:val="both"/>
      </w:pPr>
      <w:r w:rsidRPr="009D41FC">
        <w:tab/>
        <w:t>U postupku su utvrđen</w:t>
      </w:r>
      <w:r w:rsidR="00242ED2">
        <w:t>e tražbine</w:t>
      </w:r>
      <w:r w:rsidRPr="009D41FC">
        <w:t xml:space="preserve"> </w:t>
      </w:r>
      <w:r>
        <w:t xml:space="preserve">vjerovnika drugog višeg isplatnog reda </w:t>
      </w:r>
      <w:r w:rsidR="00242ED2">
        <w:t>u iznosu od 36.974,26</w:t>
      </w:r>
      <w:r>
        <w:t xml:space="preserve"> kn</w:t>
      </w:r>
      <w:r w:rsidR="00242ED2">
        <w:t xml:space="preserve"> te tražbine nižih isplatnih redova u iznosu od 6.374,77 kn</w:t>
      </w:r>
      <w:r>
        <w:t>.</w:t>
      </w:r>
    </w:p>
    <w:p w:rsidRDefault="000F3553" w:rsidP="00B57795" w:rsidR="000F3553">
      <w:pPr>
        <w:jc w:val="both"/>
      </w:pPr>
      <w:r>
        <w:tab/>
        <w:t>Iz stečajne mase namirene su sve utvrđene tražbine vjerovnika i troškovi postupka, o čemu je stečajni upravitelj izvijestio sud nakon održanog završnog ročišta.</w:t>
      </w:r>
    </w:p>
    <w:p w:rsidRDefault="000F3553" w:rsidP="000F3553" w:rsidR="00B57795" w:rsidRPr="00B01B45">
      <w:pPr>
        <w:jc w:val="both"/>
      </w:pPr>
      <w:r>
        <w:tab/>
        <w:t>Slijedom navedenog a t</w:t>
      </w:r>
      <w:r w:rsidR="00B57795" w:rsidRPr="00B01B45">
        <w:t>emeljem odredbe čl.</w:t>
      </w:r>
      <w:r w:rsidR="00B57795">
        <w:t xml:space="preserve"> 133. st. 6. u svezi s čl. 286. st. </w:t>
      </w:r>
      <w:r>
        <w:t xml:space="preserve">1. i 3. odnosno čl. 289. st. 8. </w:t>
      </w:r>
      <w:r w:rsidR="0028146F">
        <w:t>SZ-a</w:t>
      </w:r>
      <w:r w:rsidR="00B57795" w:rsidRPr="00B01B45">
        <w:t xml:space="preserve"> </w:t>
      </w:r>
      <w:r w:rsidR="00B57795">
        <w:t>donesena je odluka kao u izreci.</w:t>
      </w:r>
    </w:p>
    <w:p w:rsidRDefault="00B57795" w:rsidP="00B57795" w:rsidR="00B57795">
      <w:pPr>
        <w:jc w:val="both"/>
      </w:pPr>
    </w:p>
    <w:p w:rsidRDefault="0028146F" w:rsidP="00B57795" w:rsidR="0028146F" w:rsidRPr="00F100FA">
      <w:pPr>
        <w:jc w:val="both"/>
      </w:pPr>
    </w:p>
    <w:p w:rsidRDefault="00B57795" w:rsidP="00B57795" w:rsidR="00B57795" w:rsidRPr="000F443C">
      <w:pPr>
        <w:jc w:val="center"/>
      </w:pPr>
      <w:r w:rsidRPr="00F100FA">
        <w:t>U Pazin</w:t>
      </w:r>
      <w:r w:rsidRPr="003E0A52">
        <w:t xml:space="preserve">u </w:t>
      </w:r>
      <w:r w:rsidR="003E0A52" w:rsidRPr="003E0A52">
        <w:t>27</w:t>
      </w:r>
      <w:r w:rsidR="00FE16D7" w:rsidRPr="003E0A52">
        <w:t>. veljače 2</w:t>
      </w:r>
      <w:r w:rsidR="00FE16D7">
        <w:t>018</w:t>
      </w:r>
      <w:r w:rsidR="00FE16D7" w:rsidRPr="00621874">
        <w:t>.</w:t>
      </w:r>
    </w:p>
    <w:p w:rsidRDefault="00B57795" w:rsidP="00B57795" w:rsidR="00B57795" w:rsidRPr="00F100FA">
      <w:pPr>
        <w:jc w:val="both"/>
      </w:pPr>
    </w:p>
    <w:p w:rsidRDefault="00B57795" w:rsidP="00B57795" w:rsidR="00B57795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 w:rsidR="00FE16D7">
        <w:t xml:space="preserve"> Stečajna sutkinja</w:t>
      </w:r>
      <w:r w:rsidRPr="00F100FA">
        <w:t xml:space="preserve">                 </w:t>
      </w:r>
    </w:p>
    <w:p w:rsidRDefault="00B57795" w:rsidP="00B57795" w:rsidR="00B57795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B57795" w:rsidP="00B57795" w:rsidR="00B57795"/>
    <w:p w:rsidRDefault="00FE16D7" w:rsidP="00B57795" w:rsidR="00FE16D7">
      <w:pPr>
        <w:ind w:firstLine="720"/>
        <w:jc w:val="both"/>
      </w:pPr>
    </w:p>
    <w:p w:rsidRDefault="00FE16D7" w:rsidP="00FE16D7" w:rsidR="00FE16D7">
      <w:r>
        <w:t>UPUTA O PRAVNOM LIJEKU:</w:t>
      </w:r>
    </w:p>
    <w:p w:rsidRDefault="00FE16D7" w:rsidP="00FE16D7" w:rsidR="00FE16D7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57795" w:rsidP="00B57795" w:rsidR="00B57795" w:rsidRPr="00BB4AC9">
      <w:pPr>
        <w:jc w:val="both"/>
      </w:pPr>
    </w:p>
    <w:p w:rsidRDefault="00B57795" w:rsidP="00B57795" w:rsidR="00B57795" w:rsidRPr="00ED09FA">
      <w:r w:rsidRPr="00ED09FA">
        <w:t>DNA:</w:t>
      </w:r>
    </w:p>
    <w:p w:rsidRDefault="00B57795" w:rsidP="00B57795" w:rsidR="00B57795" w:rsidRPr="00ED09FA">
      <w:r w:rsidRPr="00ED09FA">
        <w:t xml:space="preserve">- stečajni upravitelj </w:t>
      </w:r>
      <w:r w:rsidR="00FE16D7">
        <w:t>Jelenko Lehki, Zagreb, Pavla Hatza 10</w:t>
      </w:r>
    </w:p>
    <w:p w:rsidRDefault="00B57795" w:rsidP="00B57795" w:rsidR="00B57795" w:rsidRPr="00ED09FA">
      <w:pPr>
        <w:jc w:val="both"/>
      </w:pPr>
      <w:r w:rsidRPr="00ED09FA">
        <w:t>- ŽDO Pula, Pula, Rovinjska ul. 2</w:t>
      </w:r>
    </w:p>
    <w:p w:rsidRDefault="00B57795" w:rsidP="00B57795" w:rsidR="00B57795" w:rsidRPr="00ED09FA">
      <w:pPr>
        <w:jc w:val="both"/>
      </w:pPr>
      <w:r w:rsidRPr="00ED09FA">
        <w:t>- FINA, Regionalni centar Rijeka, Rijeka, F. Kurelca 8</w:t>
      </w:r>
    </w:p>
    <w:p w:rsidRDefault="00B57795" w:rsidP="00B57795" w:rsidR="00B57795" w:rsidRPr="00ED09FA">
      <w:pPr>
        <w:jc w:val="both"/>
      </w:pPr>
      <w:r w:rsidRPr="00ED09FA">
        <w:t>- Porezna uprava – Područni ured Pazin,</w:t>
      </w:r>
      <w:r w:rsidR="00FE16D7">
        <w:t xml:space="preserve"> Pazin,</w:t>
      </w:r>
      <w:r w:rsidRPr="00ED09FA">
        <w:t xml:space="preserve"> M. B. Rašana 2/4, p.p. 60  </w:t>
      </w:r>
    </w:p>
    <w:p w:rsidRDefault="00B57795" w:rsidP="00B57795" w:rsidR="00B57795" w:rsidRPr="00ED09FA">
      <w:r w:rsidRPr="00ED09FA">
        <w:t>- e-Oglasna ploča 8 dana</w:t>
      </w:r>
    </w:p>
    <w:p w:rsidRDefault="00B57795" w:rsidP="00B57795" w:rsidR="00B57795" w:rsidRPr="00ED09FA"/>
    <w:p w:rsidRDefault="00B57795" w:rsidP="00B57795" w:rsidR="00B57795" w:rsidRPr="00ED09FA">
      <w:pPr>
        <w:jc w:val="both"/>
      </w:pPr>
      <w:r w:rsidRPr="00ED09FA">
        <w:t>Po pravomoćnosti:</w:t>
      </w:r>
    </w:p>
    <w:p w:rsidRDefault="00B57795" w:rsidP="00B57795" w:rsidR="00B57795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B57795" w:rsidP="00B57795" w:rsidR="00B57795" w:rsidRPr="00F100FA"/>
    <w:p w:rsidRDefault="00B57795" w:rsidP="00B57795" w:rsidR="00B57795" w:rsidRPr="00F100FA"/>
    <w:p w:rsidRDefault="00B57795" w:rsidP="00B57795" w:rsidR="00B57795" w:rsidRPr="00F100FA"/>
    <w:p w:rsidRDefault="00B57795" w:rsidP="00B57795" w:rsidR="00B57795" w:rsidRPr="00F100FA"/>
    <w:p w:rsidRDefault="00B57795" w:rsidP="00B57795" w:rsidR="00B57795"/>
    <w:p w:rsidRDefault="00B57795" w:rsidP="00B57795" w:rsidR="00B57795"/>
    <w:p w:rsidRDefault="00B57795" w:rsidP="00B57795" w:rsidR="00B57795"/>
    <w:p w:rsidRDefault="00B57795" w:rsidP="00B57795" w:rsidR="00B57795"/>
    <w:p w:rsidRDefault="00B57795" w:rsidP="00B57795" w:rsidR="00B57795"/>
    <w:p w:rsidRDefault="00B57795" w:rsidP="00B57795" w:rsidR="00B57795"/>
    <w:p w:rsidRDefault="00B57795" w:rsidP="00B57795" w:rsidR="00B57795"/>
    <w:p w:rsidRDefault="003B2A38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795" w:rsidP="00B57795" w:rsidR="00B57795">
      <w:r>
        <w:separator/>
      </w:r>
    </w:p>
  </w:endnote>
  <w:endnote w:id="0" w:type="continuationSeparator">
    <w:p w:rsidRDefault="00B57795" w:rsidP="00B57795" w:rsidR="00B57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795" w:rsidP="00B57795" w:rsidR="00B57795">
      <w:r>
        <w:separator/>
      </w:r>
    </w:p>
  </w:footnote>
  <w:footnote w:id="0" w:type="continuationSeparator">
    <w:p w:rsidRDefault="00B57795" w:rsidP="00B57795" w:rsidR="00B57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6D7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2A38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6D7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2A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16D7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B57795">
      <w:t xml:space="preserve">          2</w:t>
    </w:r>
    <w:r w:rsidR="00B57795" w:rsidRPr="00F83270">
      <w:t xml:space="preserve"> St-</w:t>
    </w:r>
    <w:r w:rsidR="00B57795">
      <w:t>918</w:t>
    </w:r>
    <w:r w:rsidR="00B57795" w:rsidRPr="00897965">
      <w:t>/</w:t>
    </w:r>
    <w:r w:rsidR="00B57795">
      <w:t>20</w:t>
    </w:r>
    <w:r w:rsidR="00B57795" w:rsidRPr="00897965">
      <w:t>1</w:t>
    </w:r>
    <w:r w:rsidR="00B57795" w:rsidRPr="003E0A52">
      <w:t>6-37</w:t>
    </w:r>
  </w:p>
  <w:p w:rsidRDefault="003B2A38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795"/>
    <w:rsid w:val="000F3553"/>
    <w:rsid w:val="00242ED2"/>
    <w:rsid w:val="0028146F"/>
    <w:rsid w:val="003B2A38"/>
    <w:rsid w:val="003E0A52"/>
    <w:rsid w:val="00554328"/>
    <w:rsid w:val="00985388"/>
    <w:rsid w:val="009D41FC"/>
    <w:rsid w:val="00B57795"/>
    <w:rsid w:val="00FE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77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77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779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7795"/>
  </w:style>
  <w:style w:styleId="Tekstbalonia" w:type="paragraph">
    <w:name w:val="Balloon Text"/>
    <w:basedOn w:val="Normal"/>
    <w:link w:val="TekstbaloniaChar"/>
    <w:uiPriority w:val="99"/>
    <w:semiHidden/>
    <w:unhideWhenUsed/>
    <w:rsid w:val="00B577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779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77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779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2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A3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A3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A3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A3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77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77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779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7795"/>
  </w:style>
  <w:style w:styleId="Tekstbalonia" w:type="paragraph">
    <w:name w:val="Balloon Text"/>
    <w:basedOn w:val="Normal"/>
    <w:link w:val="TekstbaloniaChar"/>
    <w:uiPriority w:val="99"/>
    <w:semiHidden/>
    <w:unhideWhenUsed/>
    <w:rsid w:val="00B577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779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77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779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2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A3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A3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A3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A3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HORIZONT d.o.o. u stečaju</izvorni_sadrzaj>
    <derivirana_varijabla naziv="DomainObject.Predmet.ProtustrankaFormated_1">  Stečajna masa iza NAUTIKA HORIZONT d.o.o. u stečaju</derivirana_varijabla>
  </DomainObject.Predmet.ProtustrankaFormated>
  <DomainObject.Predmet.ProtustrankaFormatedOIB>
    <izvorni_sadrzaj>  Stečajna masa iza NAUTIKA HORIZONT d.o.o. u stečaju, OIB 83782567426</izvorni_sadrzaj>
    <derivirana_varijabla naziv="DomainObject.Predmet.ProtustrankaFormatedOIB_1">  Stečajna masa iza NAUTIKA HORIZONT d.o.o. u stečaju, OIB 83782567426</derivirana_varijabla>
  </DomainObject.Predmet.ProtustrankaFormatedOIB>
  <DomainObject.Predmet.ProtustrankaFormatedWithAdress>
    <izvorni_sadrzaj> Stečajna masa iza NAUTIKA HORIZONT d.o.o. u stečaju, Pavla Hatza 10, 10000 Zagreb</izvorni_sadrzaj>
    <derivirana_varijabla naziv="DomainObject.Predmet.ProtustrankaFormatedWithAdress_1"> Stečajna masa iza NAUTIKA HORIZONT d.o.o. u stečaju, Pavla Hatza 10, 10000 Zagreb</derivirana_varijabla>
  </DomainObject.Predmet.ProtustrankaFormatedWithAdress>
  <DomainObject.Predmet.ProtustrankaFormatedWithAdressOIB>
    <izvorni_sadrzaj> Stečajna masa iza NAUTIKA HORIZONT d.o.o. u stečaju, OIB 83782567426, Pavla Hatza 10, 10000 Zagreb</izvorni_sadrzaj>
    <derivirana_varijabla naziv="DomainObject.Predmet.ProtustrankaFormatedWithAdressOIB_1"> Stečajna masa iza NAUTIKA HORIZONT d.o.o. u stečaju, OIB 83782567426, Pavla Hatza 10, 10000 Zagreb</derivirana_varijabla>
  </DomainObject.Predmet.ProtustrankaFormatedWithAdressOIB>
  <DomainObject.Predmet.ProtustrankaWithAdress>
    <izvorni_sadrzaj>Stečajna masa iza NAUTIKA HORIZONT d.o.o. u stečaju Pavla Hatza 10, 10000 Zagreb</izvorni_sadrzaj>
    <derivirana_varijabla naziv="DomainObject.Predmet.ProtustrankaWithAdress_1">Stečajna masa iza NAUTIKA HORIZONT d.o.o. u stečaju Pavla Hatza 10, 10000 Zagreb</derivirana_varijabla>
  </DomainObject.Predmet.ProtustrankaWithAdress>
  <DomainObject.Predmet.ProtustrankaWithAdressOIB>
    <izvorni_sadrzaj>Stečajna masa iza NAUTIKA HORIZONT d.o.o. u stečaju, OIB 83782567426, Pavla Hatza 10, 10000 Zagreb</izvorni_sadrzaj>
    <derivirana_varijabla naziv="DomainObject.Predmet.ProtustrankaWithAdressOIB_1">Stečajna masa iza NAUTIKA HORIZONT d.o.o. u stečaju, OIB 83782567426, Pavla Hatza 10, 10000 Zagreb</derivirana_varijabla>
  </DomainObject.Predmet.ProtustrankaWithAdressOIB>
  <DomainObject.Predmet.ProtustrankaNazivFormated>
    <izvorni_sadrzaj>Stečajna masa iza NAUTIKA HORIZONT d.o.o. u stečaju</izvorni_sadrzaj>
    <derivirana_varijabla naziv="DomainObject.Predmet.ProtustrankaNazivFormated_1">Stečajna masa iza NAUTIKA HORIZONT d.o.o. u stečaju</derivirana_varijabla>
  </DomainObject.Predmet.ProtustrankaNazivFormated>
  <DomainObject.Predmet.ProtustrankaNazivFormatedOIB>
    <izvorni_sadrzaj>Stečajna masa iza NAUTIKA HORIZONT d.o.o. u stečaju, OIB 83782567426</izvorni_sadrzaj>
    <derivirana_varijabla naziv="DomainObject.Predmet.ProtustrankaNazivFormatedOIB_1">Stečajna masa iza NAUTIKA HORIZONT d.o.o. u stečaju, OIB 83782567426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NAUTIKA HORIZONT d.o.o. u stečaju</item>
    </izvorni_sadrzaj>
    <derivirana_varijabla naziv="DomainObject.Predmet.ProtuStrankaListFormated_1">
      <item>Stečajna masa iza NAUTIKA HORIZONT d.o.o. u stečaju</item>
    </derivirana_varijabla>
  </DomainObject.Predmet.ProtuStrankaListFormated>
  <DomainObject.Predmet.ProtuStrankaListFormatedOIB>
    <izvorni_sadrzaj>
      <item>Stečajna masa iza NAUTIKA HORIZONT d.o.o. u stečaju, OIB 83782567426</item>
    </izvorni_sadrzaj>
    <derivirana_varijabla naziv="DomainObject.Predmet.ProtuStrankaListFormatedOIB_1">
      <item>Stečajna masa iza NAUTIKA HORIZONT d.o.o. u stečaju, OIB 83782567426</item>
    </derivirana_varijabla>
  </DomainObject.Predmet.ProtuStrankaListFormatedOIB>
  <DomainObject.Predmet.ProtuStrankaListFormatedWithAdress>
    <izvorni_sadrzaj>
      <item>Stečajna masa iza NAUTIKA HORIZONT d.o.o. u stečaju, Pavla Hatza 10, 10000 Zagreb</item>
    </izvorni_sadrzaj>
    <derivirana_varijabla naziv="DomainObject.Predmet.ProtuStrankaListFormatedWithAdress_1">
      <item>Stečajna masa iza NAUTIKA HORIZONT d.o.o. u stečaju, Pavla Hatza 10, 10000 Zagreb</item>
    </derivirana_varijabla>
  </DomainObject.Predmet.ProtuStrankaListFormatedWithAdress>
  <DomainObject.Predmet.ProtuStrankaListFormatedWithAdressOIB>
    <izvorni_sadrzaj>
      <item>Stečajna masa iza NAUTIKA HORIZONT d.o.o. u stečaju, OIB 83782567426, Pavla Hatza 10, 10000 Zagreb</item>
    </izvorni_sadrzaj>
    <derivirana_varijabla naziv="DomainObject.Predmet.ProtuStrankaListFormatedWithAdressOIB_1">
      <item>Stečajna masa iza NAUTIKA HORIZONT d.o.o. u stečaju, OIB 83782567426, Pavla Hatza 10, 10000 Zagreb</item>
    </derivirana_varijabla>
  </DomainObject.Predmet.ProtuStrankaListFormatedWithAdressOIB>
  <DomainObject.Predmet.ProtuStrankaListNazivFormated>
    <izvorni_sadrzaj>
      <item>Stečajna masa iza NAUTIKA HORIZONT d.o.o. u stečaju</item>
    </izvorni_sadrzaj>
    <derivirana_varijabla naziv="DomainObject.Predmet.ProtuStrankaListNazivFormated_1">
      <item>Stečajna masa iza NAUTIKA HORIZONT d.o.o. u stečaju</item>
    </derivirana_varijabla>
  </DomainObject.Predmet.ProtuStrankaListNazivFormated>
  <DomainObject.Predmet.ProtuStrankaListNazivFormatedOIB>
    <izvorni_sadrzaj>
      <item>Stečajna masa iza NAUTIKA HORIZONT d.o.o. u stečaju, OIB 83782567426</item>
    </izvorni_sadrzaj>
    <derivirana_varijabla naziv="DomainObject.Predmet.ProtuStrankaListNazivFormatedOIB_1">
      <item>Stečajna masa iza NAUTIKA HORIZONT d.o.o. u stečaju, OIB 83782567426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NAUTIKA HORIZONT d.o.o. u stečaju</izvorni_sadrzaj>
    <derivirana_varijabla naziv="DomainObject.Predmet.ProtustrankaIDrugi_1">Stečajna masa iza NAUTIKA HORIZONT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NAUTIKA HORIZONT d.o.o. u stečaju, OIB 83782567426, Pavla Hatza 10, 10000 Zagreb</izvorni_sadrzaj>
    <derivirana_varijabla naziv="DomainObject.Predmet.ProtustrankaIDrugiAdressOIB_1">Stečajna masa iza NAUTIKA HORIZONT d.o.o. u stečaju, OIB 83782567426,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NAUTIKA HORIZONT d.o.o. u stečaju</item>
    </izvorni_sadrzaj>
    <derivirana_varijabla naziv="DomainObject.Predmet.SudioniciListNaziv_1">
      <item>FINANCIJSKA AGENCIJA, RC RIJEKA, PODRUŽNICA PULA, PULA</item>
      <item>Stečajna masa iza NAUTIKA HORIZONT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NAUTIKA HORIZONT d.o.o. u stečaju, OIB 83782567426, Pavla Hatza 10,10000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NAUTIKA HORIZONT d.o.o. u stečaju, OIB 83782567426,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83782567426</item>
    </izvorni_sadrzaj>
    <derivirana_varijabla naziv="DomainObject.Predmet.SudioniciListNazivOIB_1">
      <item>, OIB 85821130368</item>
      <item>, OIB 83782567426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2209</properties:Characters>
  <properties:Lines>75</properties:Lines>
  <properties:Paragraphs>28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2018-02-23T08:50:00Z</dcterms:created>
  <dc:creator>Jasmina Matika</dc:creator>
  <cp:lastModifiedBy>Jasmina Matika</cp:lastModifiedBy>
  <dcterms:modified xmlns:xsi="http://www.w3.org/2001/XMLSchema-instance" xsi:type="dcterms:W3CDTF">2018-02-27T08:32:00Z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(St-918-16 - RJEŠENJE - ZAKLJUČENJE STEČAJNOG POSTUPKA - ČL. 289. ST. 8. U VEZI S ČL. 286. ST. 1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