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c8ea" w14:paraId="b7dc8ea" w:rsidRDefault="006764AA" w:rsidP="006764AA" w:rsidR="006764AA" w:rsidRPr="00B27743">
      <w:pPr>
        <w:jc w:val="right"/>
        <w15:collapsed w:val="false"/>
        <w:rPr>
          <w:b/>
        </w:rPr>
      </w:pPr>
      <w:bookmarkStart w:name="_GoBack" w:id="0"/>
      <w:bookmarkEnd w:id="0"/>
      <w:r w:rsidRPr="00B27743">
        <w:rPr>
          <w:b/>
        </w:rPr>
        <w:t xml:space="preserve">   Posl. br. 18 St-</w:t>
      </w:r>
      <w:r w:rsidR="00371901">
        <w:rPr>
          <w:b/>
        </w:rPr>
        <w:t>1519</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371901" w:rsidRPr="00371901">
        <w:t>GRADNJA DUBROVNIK d.o.o., Dubrovnik, Ispod Petke 4, OIB: 40919570705</w:t>
      </w:r>
      <w:r w:rsidRPr="00B27743">
        <w:t xml:space="preserve">, dana </w:t>
      </w:r>
      <w:r w:rsidR="00E51E3C">
        <w:t>2</w:t>
      </w:r>
      <w:r w:rsidR="00371901">
        <w:t>1</w:t>
      </w:r>
      <w:r w:rsidR="006764AA" w:rsidRPr="00B27743">
        <w:t xml:space="preserve">. </w:t>
      </w:r>
      <w:r w:rsidR="00371901">
        <w:t>listopada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371901" w:rsidRPr="00371901">
        <w:t>GRADNJA DUBROVNIK d.o.o., Dubrovnik, Ispod Petke 4, OIB: 40919570705</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371901" w:rsidRPr="00371901">
        <w:t>Srđana Morpurgo, Split, Trg Mihovila Pavlinovića 2, OIB: 53284085908</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2953F4">
        <w:rPr>
          <w:b/>
        </w:rPr>
        <w:t>11</w:t>
      </w:r>
      <w:r w:rsidRPr="00B27743">
        <w:rPr>
          <w:b/>
        </w:rPr>
        <w:t xml:space="preserve">. </w:t>
      </w:r>
      <w:r w:rsidR="002953F4">
        <w:rPr>
          <w:b/>
        </w:rPr>
        <w:t>siječnja 2017</w:t>
      </w:r>
      <w:r w:rsidRPr="00B27743">
        <w:rPr>
          <w:b/>
        </w:rPr>
        <w:t xml:space="preserve">. godine u </w:t>
      </w:r>
      <w:r w:rsidR="002953F4">
        <w:rPr>
          <w:b/>
        </w:rPr>
        <w:t>08,3</w:t>
      </w:r>
      <w:r w:rsidRPr="00B27743">
        <w:rPr>
          <w:b/>
        </w:rPr>
        <w:t>0 sati,</w:t>
      </w:r>
      <w:r w:rsidRPr="00B27743">
        <w:t xml:space="preserve"> sve u zgradi ovog suda u Dubrovniku, Dr. A. Starčevića 23, sudnica </w:t>
      </w:r>
      <w:r w:rsidR="00406DD0">
        <w:t>2</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pPr>
        <w:ind w:hanging="705" w:left="705"/>
        <w:jc w:val="both"/>
      </w:pPr>
      <w:r w:rsidRPr="00B27743">
        <w:rPr>
          <w:b/>
        </w:rPr>
        <w:t>VII.</w:t>
      </w:r>
      <w:r w:rsidRPr="00B27743">
        <w:tab/>
        <w:t xml:space="preserve">Otvaranje stečajnog  postupka upisat će se u registar Trgovačkog suda u Splitu, Stalna služba u Dubrovniku i </w:t>
      </w:r>
      <w:r w:rsidR="00406DD0" w:rsidRPr="00406DD0">
        <w:t>upisnik registriranih vozila MUP-a i</w:t>
      </w:r>
      <w:r w:rsidR="002953F4">
        <w:t xml:space="preserve"> očevidnik Financijske agencije, te zemljišno knjižni odjel Općinskog suda u Dubrovniku. </w:t>
      </w:r>
    </w:p>
    <w:p w:rsidRDefault="00406DD0" w:rsidP="003C7EEA" w:rsidR="00406DD0"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2953F4" w:rsidRPr="002953F4">
        <w:t>GRADNJA DUBROVNIK d.o.o., Dubrovnik, Ispod Petke 4, OIB: 40919570705</w:t>
      </w:r>
      <w:r w:rsidRPr="00B27743">
        <w:t xml:space="preserve">, otvara se </w:t>
      </w:r>
      <w:r w:rsidR="00E51E3C">
        <w:t>2</w:t>
      </w:r>
      <w:r w:rsidR="002953F4">
        <w:t>1</w:t>
      </w:r>
      <w:r w:rsidR="00E51E3C">
        <w:t xml:space="preserve">. </w:t>
      </w:r>
      <w:r w:rsidR="002953F4">
        <w:t>listopada</w:t>
      </w:r>
      <w:r w:rsidRPr="00B27743">
        <w:t xml:space="preserve"> 2016. godine u 1</w:t>
      </w:r>
      <w:r w:rsidR="00426D29">
        <w:t>4</w:t>
      </w:r>
      <w:r w:rsidRPr="00B27743">
        <w:t>,</w:t>
      </w:r>
      <w:r w:rsidR="002953F4">
        <w:t>0</w:t>
      </w:r>
      <w:r w:rsidRPr="00B27743">
        <w:t>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2953F4">
        <w:t>1519</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2953F4" w:rsidP="00FE6A48" w:rsidR="00406DD0">
      <w:pPr>
        <w:ind w:firstLine="705"/>
        <w:jc w:val="both"/>
      </w:pPr>
      <w:r w:rsidRPr="002953F4">
        <w:t>Predlagatelj Financijska agencija, RC Split, Podružnica Dubrovnik je prijedlogom zaprimljenim na Trgovačkom sudu u Splitu, Stalnoj službi u Dubrovniku, dana 28. lipnja 2016. godine predložio otvaranje stečajnog postupka nad dužnikom GRADNJA DUBROVNIK d.o.o., Dubrovnik, Ispod Petke 4, OIB: 40919570705. U prijedlogu se u bitnome navodi da temeljem čl. 110. st. 1. SZ-a podnosi prijedlog, te da na dan 23.06.2016.g. dužnik ima u očevidniku redoslijeda osnova za plaćanje evidentirane osnove za plaćanje u neprekinutom razdoblju od 120 dana u ukupnom iznosu od 104.644,17 kuna u koji iznos je uračunata kamata i naknada predlagatelja za provedbu ovrhe na novčanim sredstvima. Navodi se da dužnik ima jednog zaposlenika, te ima otvoren račun kod OTP banka Hrvatska d.d.</w:t>
      </w:r>
    </w:p>
    <w:p w:rsidRDefault="002953F4" w:rsidP="00FE6A48" w:rsidR="002953F4">
      <w:pPr>
        <w:ind w:firstLine="705"/>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pPr>
        <w:ind w:firstLine="705"/>
        <w:jc w:val="both"/>
      </w:pPr>
      <w:r w:rsidRPr="00B27743">
        <w:t xml:space="preserve">Iz Potvrde Financijske agencije o neizvršenim osnovama za plaćanje od </w:t>
      </w:r>
      <w:r w:rsidR="002953F4">
        <w:t>18</w:t>
      </w:r>
      <w:r w:rsidRPr="00B27743">
        <w:t xml:space="preserve">. </w:t>
      </w:r>
      <w:r w:rsidR="002953F4">
        <w:t>listopad</w:t>
      </w:r>
      <w:r w:rsidR="00E51E3C">
        <w:t>a</w:t>
      </w:r>
      <w:r w:rsidRPr="00B27743">
        <w:t xml:space="preserve"> 2016. godine (list spisa </w:t>
      </w:r>
      <w:r w:rsidR="002953F4">
        <w:t>37</w:t>
      </w:r>
      <w:r w:rsidRPr="00B27743">
        <w:t xml:space="preserve">) proizlazi da na dan izdavanje potvrde dužnik u Očevidniku redoslijeda osnova za plaćanje ima evidentirane neizvršene osnove za plaćanje u neprekinutom razdoblju od </w:t>
      </w:r>
      <w:r w:rsidR="00406DD0">
        <w:t>2</w:t>
      </w:r>
      <w:r w:rsidR="002953F4">
        <w:t>36</w:t>
      </w:r>
      <w:r w:rsidRPr="00B27743">
        <w:t xml:space="preserve"> dana.</w:t>
      </w:r>
    </w:p>
    <w:p w:rsidRDefault="009D37E5" w:rsidP="00FE6A48" w:rsidR="009D37E5">
      <w:pPr>
        <w:ind w:firstLine="705"/>
        <w:jc w:val="both"/>
      </w:pPr>
    </w:p>
    <w:p w:rsidRDefault="009D37E5" w:rsidP="002C342A" w:rsidR="009D37E5">
      <w:pPr>
        <w:ind w:firstLine="705"/>
      </w:pPr>
      <w:r w:rsidRPr="009D37E5">
        <w:t>Slijedom iznesenog proizlazi da postoji stečajni razlog iz čl. 5. SZ (nesposobnost za plaćanje) pa je odlučeno kao u točki I. izreke ovog rješenja.</w:t>
      </w:r>
    </w:p>
    <w:p w:rsidRDefault="003C7EEA" w:rsidP="009D37E5" w:rsidR="003C7EEA" w:rsidRPr="00B27743">
      <w:pPr>
        <w:jc w:val="both"/>
      </w:pPr>
    </w:p>
    <w:p w:rsidRDefault="002953F4" w:rsidP="00406DD0" w:rsidR="006133F6" w:rsidRPr="00B27743">
      <w:pPr>
        <w:ind w:firstLine="705"/>
        <w:jc w:val="both"/>
      </w:pPr>
      <w:r>
        <w:t xml:space="preserve">Općinski sud u Dubrovniku je dostavio podatke </w:t>
      </w:r>
      <w:r w:rsidR="00406DD0">
        <w:t xml:space="preserve"> (l.s. </w:t>
      </w:r>
      <w:r>
        <w:t>17-19</w:t>
      </w:r>
      <w:r w:rsidR="00406DD0">
        <w:t>)</w:t>
      </w:r>
      <w:r w:rsidR="001B2669" w:rsidRPr="001B2669">
        <w:t xml:space="preserve"> </w:t>
      </w:r>
      <w:r>
        <w:t xml:space="preserve">zemljišno knjižni izvadak iz kojeg </w:t>
      </w:r>
      <w:r w:rsidR="009D37E5" w:rsidRPr="009D37E5">
        <w:t xml:space="preserve">proizlazi da dužnik ima imovine i to </w:t>
      </w:r>
      <w:r>
        <w:t>nekretninu čest.zem. 715/2 – pašnjak i čest.zem. 715/3</w:t>
      </w:r>
      <w:r w:rsidR="009D37E5" w:rsidRPr="009D37E5">
        <w:t>, čija vrijednost bi prema sada dostupnim podacima bila dovoljna za namirenje osnovnih troškova postupka</w:t>
      </w:r>
      <w:r w:rsidR="001B2669" w:rsidRPr="001B2669">
        <w:t>.</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w:t>
      </w:r>
      <w:r w:rsidR="002953F4">
        <w:t>a</w:t>
      </w:r>
      <w:r w:rsidRPr="00B27743">
        <w:t xml:space="preserve"> </w:t>
      </w:r>
      <w:r w:rsidR="002953F4" w:rsidRPr="002953F4">
        <w:t>Srđana Morpurgo, Split, Trg Mihovila Pavlinovića 2, OIB: 53284085908</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w:t>
      </w:r>
      <w:r w:rsidR="002C342A">
        <w:rPr>
          <w:b/>
        </w:rPr>
        <w:t>1</w:t>
      </w:r>
      <w:r w:rsidRPr="00B27743">
        <w:rPr>
          <w:b/>
        </w:rPr>
        <w:t xml:space="preserve">. </w:t>
      </w:r>
      <w:r w:rsidR="002C342A">
        <w:rPr>
          <w:b/>
        </w:rPr>
        <w:t>listopada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1E0207">
        <w:rPr>
          <w:b/>
        </w:rPr>
        <w:t>, v.r.</w:t>
      </w: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w:t>
      </w:r>
    </w:p>
    <w:p w:rsidRDefault="002C1EE9" w:rsidP="00406DD0" w:rsidR="00406DD0">
      <w:pPr>
        <w:ind w:hanging="705" w:left="705"/>
        <w:jc w:val="both"/>
      </w:pPr>
      <w:r w:rsidRPr="00B27743">
        <w:t>-</w:t>
      </w:r>
      <w:r w:rsidR="00406DD0" w:rsidRPr="00406DD0">
        <w:t xml:space="preserve"> </w:t>
      </w:r>
      <w:r w:rsidR="00406DD0">
        <w:tab/>
        <w:t>upisnik registriranih vozila MUP-a, PU Dubrovnik</w:t>
      </w:r>
    </w:p>
    <w:p w:rsidRDefault="00406DD0" w:rsidP="00406DD0" w:rsidR="002C342A">
      <w:pPr>
        <w:ind w:hanging="705" w:left="705"/>
        <w:jc w:val="both"/>
      </w:pPr>
      <w:r>
        <w:t xml:space="preserve">-  </w:t>
      </w:r>
      <w:r>
        <w:tab/>
        <w:t>Očevidnik Financijske agencije, RC Split, Podružnica Dubrovnik,</w:t>
      </w:r>
    </w:p>
    <w:p w:rsidRDefault="002C342A" w:rsidP="00406DD0" w:rsidR="002C342A">
      <w:pPr>
        <w:ind w:hanging="705" w:left="705"/>
        <w:jc w:val="both"/>
      </w:pPr>
      <w:r>
        <w:t>-</w:t>
      </w:r>
      <w:r>
        <w:tab/>
        <w:t xml:space="preserve">Općinski sud u Dubrovniku, zk odjel </w:t>
      </w:r>
      <w:r w:rsidR="00406DD0">
        <w:t xml:space="preserve">  </w:t>
      </w:r>
    </w:p>
    <w:p w:rsidRDefault="006133F6" w:rsidP="00406DD0" w:rsidR="006133F6">
      <w:pPr>
        <w:ind w:hanging="705" w:left="705"/>
        <w:jc w:val="both"/>
      </w:pPr>
      <w:r>
        <w:t>-</w:t>
      </w:r>
      <w:r>
        <w:tab/>
      </w:r>
      <w:r w:rsidR="002C342A">
        <w:t>OTP</w:t>
      </w:r>
      <w:r w:rsidR="00406DD0">
        <w:t xml:space="preserve"> bank</w:t>
      </w:r>
      <w:r w:rsidR="002C342A">
        <w:t>a</w:t>
      </w:r>
      <w:r w:rsidR="00406DD0">
        <w:t xml:space="preserve"> d.d.</w:t>
      </w:r>
    </w:p>
    <w:p w:rsidRDefault="006133F6" w:rsidP="003C7EEA" w:rsidR="003C7EEA" w:rsidRPr="00B27743">
      <w:pPr>
        <w:ind w:hanging="705" w:left="705"/>
        <w:jc w:val="both"/>
      </w:pPr>
      <w:r>
        <w:t>-</w:t>
      </w:r>
      <w:r>
        <w:tab/>
      </w:r>
      <w:r w:rsidR="003C7EEA" w:rsidRPr="00B27743">
        <w:t>mrežna stranica e-Oglasna ploča sudova,</w:t>
      </w:r>
    </w:p>
    <w:p w:rsidRDefault="003C7EEA" w:rsidP="00EB1FDE" w:rsidR="00B21086" w:rsidRPr="00B27743">
      <w:pPr>
        <w:ind w:hanging="705" w:left="705"/>
        <w:jc w:val="both"/>
      </w:pPr>
      <w:r w:rsidRPr="00B27743">
        <w:t>-</w:t>
      </w:r>
      <w:r w:rsidRPr="00B27743">
        <w:tab/>
      </w:r>
      <w:r w:rsidR="002C1EE9" w:rsidRPr="00B27743">
        <w:t>registar Trgovačkog suda  u Splitu, Stalna služba u Dubrovniku</w:t>
      </w:r>
    </w:p>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3C5D">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71901">
      <w:rPr>
        <w:rFonts w:hAnsi="Book Antiqua" w:ascii="Book Antiqua"/>
        <w:b/>
        <w:sz w:val="20"/>
        <w:szCs w:val="20"/>
      </w:rPr>
      <w:t>1519</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E0207"/>
    <w:rsid w:val="001F3C99"/>
    <w:rsid w:val="001F3EFC"/>
    <w:rsid w:val="00212337"/>
    <w:rsid w:val="00256E03"/>
    <w:rsid w:val="002953F4"/>
    <w:rsid w:val="002C1EE9"/>
    <w:rsid w:val="002C342A"/>
    <w:rsid w:val="00371901"/>
    <w:rsid w:val="003B0CCC"/>
    <w:rsid w:val="003C7EEA"/>
    <w:rsid w:val="00406DD0"/>
    <w:rsid w:val="004257AB"/>
    <w:rsid w:val="00426D29"/>
    <w:rsid w:val="00442F88"/>
    <w:rsid w:val="00471B2D"/>
    <w:rsid w:val="005B3C5D"/>
    <w:rsid w:val="006133F6"/>
    <w:rsid w:val="00657211"/>
    <w:rsid w:val="006764AA"/>
    <w:rsid w:val="00691367"/>
    <w:rsid w:val="00774FA0"/>
    <w:rsid w:val="007E21F9"/>
    <w:rsid w:val="00855A31"/>
    <w:rsid w:val="00893D99"/>
    <w:rsid w:val="00950B5A"/>
    <w:rsid w:val="009D37E5"/>
    <w:rsid w:val="00A040A9"/>
    <w:rsid w:val="00A21486"/>
    <w:rsid w:val="00A67A6C"/>
    <w:rsid w:val="00AB51C5"/>
    <w:rsid w:val="00B1663A"/>
    <w:rsid w:val="00B21086"/>
    <w:rsid w:val="00B27743"/>
    <w:rsid w:val="00C54CC2"/>
    <w:rsid w:val="00CE7BF7"/>
    <w:rsid w:val="00D02D0C"/>
    <w:rsid w:val="00D57A11"/>
    <w:rsid w:val="00DA1343"/>
    <w:rsid w:val="00E51E3C"/>
    <w:rsid w:val="00EB1FDE"/>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5B3C5D"/>
    <w:rPr>
      <w:color w:val="808080"/>
      <w:bdr w:space="0" w:sz="0" w:color="auto" w:val="none"/>
      <w:shd w:fill="auto" w:color="auto" w:val="clear"/>
    </w:rPr>
  </w:style>
  <w:style w:customStyle="true" w:styleId="eSPISCCParagraphDefaultFont" w:type="character">
    <w:name w:val="eSPIS_CC_Paragraph Default Font"/>
    <w:basedOn w:val="Zadanifontodlomka"/>
    <w:rsid w:val="005B3C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B3C5D"/>
    <w:rPr>
      <w:b/>
      <w:bdr w:space="0" w:sz="0" w:color="auto" w:val="none"/>
      <w:shd w:fill="FFFFCC" w:color="auto" w:val="clear"/>
      <w:lang w:val="hr-HR"/>
    </w:rPr>
  </w:style>
  <w:style w:customStyle="true" w:styleId="PozadinaSvijetloCrvena" w:type="character">
    <w:name w:val="Pozadina_SvijetloCrvena"/>
    <w:basedOn w:val="eSPISCCParagraphDefaultFont"/>
    <w:rsid w:val="005B3C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3C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5B3C5D"/>
    <w:rPr>
      <w:color w:val="808080"/>
      <w:bdr w:color="auto" w:space="0" w:sz="0" w:val="none"/>
      <w:shd w:color="auto" w:fill="auto" w:val="clear"/>
    </w:rPr>
  </w:style>
  <w:style w:customStyle="1" w:styleId="eSPISCCParagraphDefaultFont" w:type="character">
    <w:name w:val="eSPIS_CC_Paragraph Default Font"/>
    <w:basedOn w:val="Zadanifontodlomka"/>
    <w:rsid w:val="005B3C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C5D"/>
    <w:rPr>
      <w:b/>
      <w:bdr w:color="auto" w:space="0" w:sz="0" w:val="none"/>
      <w:shd w:color="auto" w:fill="FFFFCC" w:val="clear"/>
      <w:lang w:val="hr-HR"/>
    </w:rPr>
  </w:style>
  <w:style w:customStyle="1" w:styleId="PozadinaSvijetloCrvena" w:type="character">
    <w:name w:val="Pozadina_SvijetloCrvena"/>
    <w:basedOn w:val="eSPISCCParagraphDefaultFont"/>
    <w:rsid w:val="005B3C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C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1519</izvorni_sadrzaj>
    <derivirana_varijabla naziv="DomainObject.Predmet.Broj_1">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St-1519/2016</izvorni_sadrzaj>
    <derivirana_varijabla naziv="DomainObject.Predmet.OznakaBroj_1">St-1519/2016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DUBROVNIK d.o.o. za graditeljstvo, projektiranje, trgovinu, turizam, ugostiteljstvo i usluge</izvorni_sadrzaj>
    <derivirana_varijabla naziv="DomainObject.Predmet.ProtustrankaFormated_1">  GRADNJA DUBROVNIK d.o.o. za graditeljstvo, projektiranje, trgovinu, turizam, ugostiteljstvo i usluge</derivirana_varijabla>
  </DomainObject.Predmet.ProtustrankaFormated>
  <DomainObject.Predmet.ProtustrankaFormatedOIB>
    <izvorni_sadrzaj>  GRADNJA DUBROVNIK d.o.o. za graditeljstvo, projektiranje, trgovinu, turizam, ugostiteljstvo i usluge, OIB 40919570705</izvorni_sadrzaj>
    <derivirana_varijabla naziv="DomainObject.Predmet.ProtustrankaFormatedOIB_1">  GRADNJA DUBROVNIK d.o.o. za graditeljstvo, projektiranje, trgovinu, turizam, ugostiteljstvo i usluge, OIB 40919570705</derivirana_varijabla>
  </DomainObject.Predmet.ProtustrankaFormatedOIB>
  <DomainObject.Predmet.ProtustrankaFormatedWithAdress>
    <izvorni_sadrzaj> GRADNJA DUBROVNIK d.o.o. za graditeljstvo, projektiranje, trgovinu, turizam, ugostiteljstvo i usluge, Ispod Petke 4, 20000 Dubrovnik</izvorni_sadrzaj>
    <derivirana_varijabla naziv="DomainObject.Predmet.ProtustrankaFormatedWithAdress_1"> GRADNJA DUBROVNIK d.o.o. za graditeljstvo, projektiranje, trgovinu, turizam, ugostiteljstvo i usluge, Ispod Petke 4, 20000 Dubrovnik</derivirana_varijabla>
  </DomainObject.Predmet.ProtustrankaFormatedWithAdress>
  <DomainObject.Predmet.ProtustrankaFormatedWithAdressOIB>
    <izvorni_sadrzaj> GRADNJA DUBROVNIK d.o.o. za graditeljstvo, projektiranje, trgovinu, turizam, ugostiteljstvo i usluge, OIB 40919570705, Ispod Petke 4, 20000 Dubrovnik</izvorni_sadrzaj>
    <derivirana_varijabla naziv="DomainObject.Predmet.ProtustrankaFormatedWithAdressOIB_1"> GRADNJA DUBROVNIK d.o.o. za graditeljstvo, projektiranje, trgovinu, turizam, ugostiteljstvo i usluge, OIB 40919570705, Ispod Petke 4, 20000 Dubrovnik</derivirana_varijabla>
  </DomainObject.Predmet.ProtustrankaFormatedWithAdressOIB>
  <DomainObject.Predmet.ProtustrankaWithAdress>
    <izvorni_sadrzaj>GRADNJA DUBROVNIK d.o.o. za graditeljstvo, projektiranje, trgovinu, turizam, ugostiteljstvo i usluge Ispod Petke 4, 20000 Dubrovnik</izvorni_sadrzaj>
    <derivirana_varijabla naziv="DomainObject.Predmet.ProtustrankaWithAdress_1">GRADNJA DUBROVNIK d.o.o. za graditeljstvo, projektiranje, trgovinu, turizam, ugostiteljstvo i usluge Ispod Petke 4, 20000 Dubrovnik</derivirana_varijabla>
  </DomainObject.Predmet.ProtustrankaWithAdress>
  <DomainObject.Predmet.ProtustrankaWithAdressOIB>
    <izvorni_sadrzaj>GRADNJA DUBROVNIK d.o.o. za graditeljstvo, projektiranje, trgovinu, turizam, ugostiteljstvo i usluge, OIB 40919570705, Ispod Petke 4, 20000 Dubrovnik</izvorni_sadrzaj>
    <derivirana_varijabla naziv="DomainObject.Predmet.ProtustrankaWithAdressOIB_1">GRADNJA DUBROVNIK d.o.o. za graditeljstvo, projektiranje, trgovinu, turizam, ugostiteljstvo i usluge, OIB 40919570705, Ispod Petke 4, 20000 Dubrovnik</derivirana_varijabla>
  </DomainObject.Predmet.ProtustrankaWithAdressOIB>
  <DomainObject.Predmet.ProtustrankaNazivFormated>
    <izvorni_sadrzaj>GRADNJA DUBROVNIK d.o.o. za graditeljstvo, projektiranje, trgovinu, turizam, ugostiteljstvo i usluge</izvorni_sadrzaj>
    <derivirana_varijabla naziv="DomainObject.Predmet.ProtustrankaNazivFormated_1">GRADNJA DUBROVNIK d.o.o. za graditeljstvo, projektiranje, trgovinu, turizam, ugostiteljstvo i usluge</derivirana_varijabla>
  </DomainObject.Predmet.ProtustrankaNazivFormated>
  <DomainObject.Predmet.ProtustrankaNazivFormatedOIB>
    <izvorni_sadrzaj>GRADNJA DUBROVNIK d.o.o. za graditeljstvo, projektiranje, trgovinu, turizam, ugostiteljstvo i usluge, OIB 40919570705</izvorni_sadrzaj>
    <derivirana_varijabla naziv="DomainObject.Predmet.ProtustrankaNazivFormatedOIB_1">GRADNJA DUBROVNIK d.o.o. za graditeljstvo, projektiranje, trgovinu, turizam, ugostiteljstvo i usluge, OIB 40919570705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104644.17</izvorni_sadrzaj>
    <derivirana_varijabla naziv="DomainObject.Predmet.TrenutnaVrijednost_1">104644.17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 DUBROVNIK d.o.o. za graditeljstvo, projektiranje, trgovinu, turizam, ugostiteljstvo i usluge</item>
    </izvorni_sadrzaj>
    <derivirana_varijabla naziv="DomainObject.Predmet.ProtuStrankaListFormated_1">
      <item>GRADNJA DUBROVNIK d.o.o. za graditeljstvo, projektiranje, trgovinu, turizam, ugostiteljstvo i usluge</item>
    </derivirana_varijabla>
  </DomainObject.Predmet.ProtuStrankaListFormated>
  <DomainObject.Predmet.ProtuStrankaListFormatedOIB>
    <izvorni_sadrzaj>
      <item>GRADNJA DUBROVNIK d.o.o. za graditeljstvo, projektiranje, trgovinu, turizam, ugostiteljstvo i usluge, OIB 40919570705</item>
    </izvorni_sadrzaj>
    <derivirana_varijabla naziv="DomainObject.Predmet.ProtuStrankaListFormatedOIB_1">
      <item>GRADNJA DUBROVNIK d.o.o. za graditeljstvo, projektiranje, trgovinu, turizam, ugostiteljstvo i usluge, OIB 40919570705</item>
    </derivirana_varijabla>
  </DomainObject.Predmet.ProtuStrankaListFormatedOIB>
  <DomainObject.Predmet.ProtuStrankaListFormatedWithAdress>
    <izvorni_sadrzaj>
      <item>GRADNJA DUBROVNIK d.o.o. za graditeljstvo, projektiranje, trgovinu, turizam, ugostiteljstvo i usluge, Ispod Petke 4, 20000 Dubrovnik</item>
    </izvorni_sadrzaj>
    <derivirana_varijabla naziv="DomainObject.Predmet.ProtuStrankaListFormatedWithAdress_1">
      <item>GRADNJA DUBROVNIK d.o.o. za graditeljstvo, projektiranje, trgovinu, turizam, ugostiteljstvo i usluge, Ispod Petke 4, 20000 Dubrovnik</item>
    </derivirana_varijabla>
  </DomainObject.Predmet.ProtuStrankaListFormatedWithAdress>
  <DomainObject.Predmet.ProtuStrankaListFormatedWithAdressOIB>
    <izvorni_sadrzaj>
      <item>GRADNJA DUBROVNIK d.o.o. za graditeljstvo, projektiranje, trgovinu, turizam, ugostiteljstvo i usluge, OIB 40919570705, Ispod Petke 4, 20000 Dubrovnik</item>
    </izvorni_sadrzaj>
    <derivirana_varijabla naziv="DomainObject.Predmet.ProtuStrankaListFormatedWithAdressOIB_1">
      <item>GRADNJA DUBROVNIK d.o.o. za graditeljstvo, projektiranje, trgovinu, turizam, ugostiteljstvo i usluge, OIB 40919570705, Ispod Petke 4, 20000 Dubrovnik</item>
    </derivirana_varijabla>
  </DomainObject.Predmet.ProtuStrankaListFormatedWithAdressOIB>
  <DomainObject.Predmet.ProtuStrankaListNazivFormated>
    <izvorni_sadrzaj>
      <item>GRADNJA DUBROVNIK d.o.o. za graditeljstvo, projektiranje, trgovinu, turizam, ugostiteljstvo i usluge</item>
    </izvorni_sadrzaj>
    <derivirana_varijabla naziv="DomainObject.Predmet.ProtuStrankaListNazivFormated_1">
      <item>GRADNJA DUBROVNIK d.o.o. za graditeljstvo, projektiranje, trgovinu, turizam, ugostiteljstvo i usluge</item>
    </derivirana_varijabla>
  </DomainObject.Predmet.ProtuStrankaListNazivFormated>
  <DomainObject.Predmet.ProtuStrankaListNazivFormatedOIB>
    <izvorni_sadrzaj>
      <item>GRADNJA DUBROVNIK d.o.o. za graditeljstvo, projektiranje, trgovinu, turizam, ugostiteljstvo i usluge, OIB 40919570705</item>
    </izvorni_sadrzaj>
    <derivirana_varijabla naziv="DomainObject.Predmet.ProtuStrankaListNazivFormatedOIB_1">
      <item>GRADNJA DUBROVNIK d.o.o. za graditeljstvo, projektiranje, trgovinu, turizam, ugostiteljstvo i usluge, OIB 40919570705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 DUBROVNIK d.o.o. za graditeljstvo, projektiranje, trgovinu, turizam, ugostiteljstvo i usluge</izvorni_sadrzaj>
    <derivirana_varijabla naziv="DomainObject.Predmet.ProtustrankaIDrugi_1">GRADNJA DUBROVNIK d.o.o. za graditeljstvo, projektiranje,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 DUBROVNIK d.o.o. za graditeljstvo, projektiranje, trgovinu, turizam, ugostiteljstvo i usluge, OIB 40919570705, Ispod Petke 4, 20000 Dubrovnik</izvorni_sadrzaj>
    <derivirana_varijabla naziv="DomainObject.Predmet.ProtustrankaIDrugiAdressOIB_1">GRADNJA DUBROVNIK d.o.o. za graditeljstvo, projektiranje, trgovinu, turizam, ugostiteljstvo i usluge, OIB 40919570705, Ispod Petke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GRADNJA DUBROVNIK d.o.o. za graditeljstvo, projektiranje, trgovinu, turizam, ugostiteljstvo i usluge</item>
    </izvorni_sadrzaj>
    <derivirana_varijabla naziv="DomainObject.Predmet.SudioniciListNaziv_1">
      <item>FINA, RC Split, Podružnica Dubrovnik</item>
      <item>GRADNJA DUBROVNIK d.o.o. za graditeljstvo, projektiranje, trgovinu, turizam, ugostiteljstvo i usluge</item>
    </derivirana_varijabla>
  </DomainObject.Predmet.SudioniciListNaziv>
  <DomainObject.Predmet.SudioniciListAdressOIB>
    <izvorni_sadrzaj>
      <item>FINA, RC Split, Podružnica Dubrovnik, OIB 85821130368, Vukovarska 2,20000 Dubrovnik</item>
      <item>GRADNJA DUBROVNIK d.o.o. za graditeljstvo, projektiranje, trgovinu, turizam, ugostiteljstvo i usluge, OIB 40919570705, Ispod Petke 4,20000 Dubrovnik</item>
    </izvorni_sadrzaj>
    <derivirana_varijabla naziv="DomainObject.Predmet.SudioniciListAdressOIB_1">
      <item>FINA, RC Split, Podružnica Dubrovnik, OIB 85821130368, Vukovarska 2,20000 Dubrovnik</item>
      <item>GRADNJA DUBROVNIK d.o.o. za graditeljstvo, projektiranje, trgovinu, turizam, ugostiteljstvo i usluge, OIB 40919570705, Ispod Petke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40919570705</item>
    </izvorni_sadrzaj>
    <derivirana_varijabla naziv="DomainObject.Predmet.SudioniciListNazivOIB_1">
      <item>, OIB 85821130368</item>
      <item>, OIB 40919570705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89CF45-43E8-4B26-A165-469864B7F6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1156</properties:Words>
  <properties:Characters>6503</properties:Characters>
  <properties:Lines>149</properties:Lines>
  <properties:Paragraphs>44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2016-10-21T10:04:00Z</dcterms:created>
  <dc:creator>stanka grcic</dc:creator>
  <cp:lastModifiedBy>Andrijana Leto</cp:lastModifiedBy>
  <cp:lastPrinted>2016-03-22T10:55:00Z</cp:lastPrinted>
  <dcterms:modified xmlns:xsi="http://www.w3.org/2001/XMLSchema-instance" xsi:type="dcterms:W3CDTF">2016-10-21T11:50:00Z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