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5cac" w14:paraId="cc35cac" w:rsidRDefault="008571DA" w:rsidP="008571DA" w:rsidR="008571DA" w:rsidRPr="00FA686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1DA" w:rsidP="008571DA" w:rsidR="008571DA" w:rsidRPr="00FA686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FA686C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8571DA" w:rsidP="008571DA" w:rsidR="008571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FA686C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8571DA" w:rsidP="008571DA" w:rsidR="008571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571DA" w:rsidP="008571DA" w:rsidR="008571DA" w:rsidRPr="00FA686C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8571DA" w:rsidP="008571DA" w:rsidR="008571D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571DA" w:rsidP="008571DA" w:rsidR="008571DA" w:rsidRPr="005D578C">
      <w:pPr>
        <w:jc w:val="center"/>
        <w:rPr>
          <w:rFonts w:cs="Times New Roman" w:eastAsia="Times New Roman"/>
          <w:szCs w:val="24"/>
        </w:rPr>
      </w:pPr>
    </w:p>
    <w:p w:rsidRDefault="008571DA" w:rsidP="008571DA" w:rsidR="008571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571DA" w:rsidP="008571DA" w:rsidR="008571DA" w:rsidRPr="005D578C">
      <w:pPr>
        <w:rPr>
          <w:rFonts w:cs="Times New Roman" w:eastAsia="Times New Roman"/>
          <w:szCs w:val="24"/>
        </w:rPr>
      </w:pPr>
    </w:p>
    <w:p w:rsidRDefault="008571DA" w:rsidP="008571DA" w:rsidR="008571D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M. T. G. d. o. o. Rovinj, A. Ferri 51, OIB 40567480612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130010801,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A686C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2016.</w:t>
      </w:r>
    </w:p>
    <w:p w:rsidRDefault="008571DA" w:rsidP="008571DA" w:rsidR="008571DA" w:rsidRPr="005D578C">
      <w:pPr>
        <w:rPr>
          <w:rFonts w:cs="Times New Roman" w:eastAsia="Times New Roman"/>
          <w:szCs w:val="24"/>
        </w:rPr>
      </w:pPr>
    </w:p>
    <w:p w:rsidRDefault="008571DA" w:rsidP="008571DA" w:rsidR="008571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571DA" w:rsidP="008571DA" w:rsidR="008571DA" w:rsidRPr="005D578C">
      <w:pPr>
        <w:rPr>
          <w:rFonts w:cs="Times New Roman" w:eastAsia="Times New Roman"/>
          <w:szCs w:val="24"/>
        </w:rPr>
      </w:pPr>
    </w:p>
    <w:p w:rsidRDefault="008571DA" w:rsidP="008571DA" w:rsidR="008571D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M. T. G. d. o. o. Rovinj, A. Ferri 51, OIB 40567480612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130010801,</w:t>
      </w:r>
      <w:r w:rsidRPr="005D578C">
        <w:rPr>
          <w:rFonts w:cs="Times New Roman" w:eastAsia="Times New Roman"/>
          <w:szCs w:val="24"/>
        </w:rPr>
        <w:t xml:space="preserve"> s danom </w:t>
      </w:r>
      <w:r w:rsidR="00FA686C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571DA" w:rsidP="008571DA" w:rsidR="008571DA" w:rsidRPr="005D578C">
      <w:pPr>
        <w:rPr>
          <w:rFonts w:cs="Times New Roman" w:eastAsia="Times New Roman"/>
          <w:szCs w:val="24"/>
        </w:rPr>
      </w:pPr>
    </w:p>
    <w:p w:rsidRDefault="008571DA" w:rsidP="008571DA" w:rsidR="008571D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8571DA" w:rsidP="008571DA" w:rsidR="008571DA">
      <w:pPr>
        <w:rPr>
          <w:rFonts w:cs="Times New Roman" w:eastAsia="Times New Roman"/>
          <w:szCs w:val="20"/>
        </w:rPr>
      </w:pPr>
    </w:p>
    <w:p w:rsidRDefault="008571DA" w:rsidP="008571DA" w:rsidR="008571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M. T. G. d. o. o. Rovinj, A. Ferri 51, OIB 40567480612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130010801.</w:t>
      </w:r>
    </w:p>
    <w:p w:rsidRDefault="008571DA" w:rsidP="008571DA" w:rsidR="008571DA">
      <w:pPr>
        <w:ind w:firstLine="709"/>
        <w:rPr>
          <w:rFonts w:cs="Times New Roman" w:eastAsia="Times New Roman"/>
          <w:szCs w:val="24"/>
        </w:rPr>
      </w:pPr>
    </w:p>
    <w:p w:rsidRDefault="008571DA" w:rsidP="008571DA" w:rsidR="008571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M. T. G. d. o. o. Rovinj, A. Ferri 51, OIB 40567480612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130010801.</w:t>
      </w:r>
    </w:p>
    <w:p w:rsidRDefault="008571DA" w:rsidP="008571DA" w:rsidR="008571DA">
      <w:pPr>
        <w:rPr>
          <w:rFonts w:cs="Times New Roman" w:eastAsia="Times New Roman"/>
          <w:szCs w:val="24"/>
        </w:rPr>
      </w:pPr>
    </w:p>
    <w:p w:rsidRDefault="008571DA" w:rsidP="008571DA" w:rsidR="008571DA" w:rsidRPr="005D578C">
      <w:pPr>
        <w:rPr>
          <w:rFonts w:cs="Times New Roman" w:eastAsia="Times New Roman"/>
          <w:szCs w:val="24"/>
        </w:rPr>
      </w:pPr>
    </w:p>
    <w:p w:rsidRDefault="008571DA" w:rsidP="008571DA" w:rsidR="008571D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571DA" w:rsidP="008571DA" w:rsidR="008571DA">
      <w:pPr>
        <w:ind w:firstLine="708"/>
        <w:rPr>
          <w:rFonts w:cs="Times New Roman" w:eastAsia="Times New Roman"/>
          <w:szCs w:val="24"/>
        </w:rPr>
      </w:pPr>
    </w:p>
    <w:p w:rsidRDefault="008571DA" w:rsidP="008571DA" w:rsidR="008571D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M. T. G.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St-982/2015-3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571DA" w:rsidP="008571DA" w:rsidR="008571D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571DA" w:rsidP="008571DA" w:rsidR="008571DA" w:rsidRPr="005D578C">
      <w:pPr>
        <w:rPr>
          <w:rFonts w:cs="Times New Roman" w:eastAsia="Times New Roman"/>
          <w:szCs w:val="24"/>
        </w:rPr>
      </w:pPr>
    </w:p>
    <w:p w:rsidRDefault="008571DA" w:rsidP="008571DA" w:rsidR="008571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A686C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571DA" w:rsidP="008571DA" w:rsidR="008571DA">
      <w:pPr>
        <w:rPr>
          <w:rFonts w:cs="Times New Roman" w:eastAsia="Times New Roman"/>
          <w:szCs w:val="24"/>
        </w:rPr>
      </w:pPr>
    </w:p>
    <w:p w:rsidRDefault="008571DA" w:rsidP="008571DA" w:rsidR="008571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571DA" w:rsidP="008571DA" w:rsidR="008571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D67C80">
        <w:rPr>
          <w:rFonts w:cs="Times New Roman" w:eastAsia="Times New Roman"/>
          <w:szCs w:val="24"/>
        </w:rPr>
        <w:t>, v. r.</w:t>
      </w:r>
    </w:p>
    <w:p w:rsidRDefault="008571DA" w:rsidP="008571DA" w:rsidR="008571DA">
      <w:pPr>
        <w:jc w:val="left"/>
        <w:rPr>
          <w:rFonts w:cs="Times New Roman" w:eastAsia="Times New Roman"/>
          <w:szCs w:val="24"/>
        </w:rPr>
      </w:pPr>
    </w:p>
    <w:p w:rsidRDefault="008571DA" w:rsidP="008571DA" w:rsidR="008571DA" w:rsidRPr="005D578C">
      <w:pPr>
        <w:jc w:val="left"/>
        <w:rPr>
          <w:rFonts w:cs="Times New Roman" w:eastAsia="Times New Roman"/>
          <w:szCs w:val="24"/>
        </w:rPr>
      </w:pPr>
    </w:p>
    <w:p w:rsidRDefault="008571DA" w:rsidP="008571DA" w:rsidR="008571D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571DA" w:rsidP="008571DA" w:rsidR="008571D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8571DA" w:rsidP="008571DA" w:rsidR="008571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571DA" w:rsidP="008571DA" w:rsidR="008571DA">
      <w:pPr>
        <w:rPr>
          <w:rFonts w:cs="Times New Roman" w:eastAsia="Times New Roman"/>
          <w:szCs w:val="24"/>
        </w:rPr>
      </w:pPr>
    </w:p>
    <w:p w:rsidRDefault="008571DA" w:rsidP="008571DA" w:rsidR="008571DA" w:rsidRPr="005D578C">
      <w:pPr>
        <w:rPr>
          <w:rFonts w:cs="Times New Roman" w:eastAsia="Times New Roman"/>
          <w:szCs w:val="24"/>
        </w:rPr>
      </w:pPr>
    </w:p>
    <w:p w:rsidRDefault="008571DA" w:rsidP="008571DA" w:rsidR="008571D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571DA" w:rsidP="008571DA" w:rsidR="008571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571DA" w:rsidP="008571DA" w:rsidR="008571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M. T. G. d. o. o. Rovinj, A. Ferri 51,</w:t>
      </w:r>
    </w:p>
    <w:p w:rsidRDefault="008571DA" w:rsidP="008571DA" w:rsidR="008571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</w:t>
      </w:r>
      <w:r w:rsidR="00457C69">
        <w:rPr>
          <w:rFonts w:cs="Times New Roman" w:eastAsia="Times New Roman"/>
          <w:szCs w:val="24"/>
        </w:rPr>
        <w:t>ena za zastupanje dužnika – Mar</w:t>
      </w:r>
      <w:r>
        <w:rPr>
          <w:rFonts w:cs="Times New Roman" w:eastAsia="Times New Roman"/>
          <w:szCs w:val="24"/>
        </w:rPr>
        <w:t xml:space="preserve">in Tomljenović, Rovinj, Pazinska 13, </w:t>
      </w:r>
    </w:p>
    <w:p w:rsidRDefault="008571DA" w:rsidP="008571DA" w:rsidR="008571D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571DA" w:rsidP="008571DA" w:rsidR="008571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571DA" w:rsidP="008571DA" w:rsidR="008571D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8571DA" w:rsidP="008571DA" w:rsidR="008571D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571DA" w:rsidP="008571DA" w:rsidR="008571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571DA" w:rsidP="008571DA" w:rsidR="008571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571DA" w:rsidP="008571DA" w:rsidR="008571DA"/>
    <w:p w:rsidRDefault="008571DA" w:rsidP="008571DA" w:rsidR="008571DA"/>
    <w:p w:rsidRDefault="008571DA" w:rsidP="008571DA" w:rsidR="008571DA"/>
    <w:p w:rsidRDefault="008571DA" w:rsidP="008571DA" w:rsidR="008571DA"/>
    <w:p w:rsidRDefault="008571DA" w:rsidP="008571DA" w:rsidR="008571DA"/>
    <w:p w:rsidRDefault="008571DA" w:rsidP="008571DA" w:rsidR="008571DA"/>
    <w:p w:rsidRDefault="008571DA" w:rsidP="008571DA" w:rsidR="008571DA"/>
    <w:p w:rsidRDefault="008571DA" w:rsidP="008571DA" w:rsidR="008571DA"/>
    <w:p w:rsidRDefault="008571DA" w:rsidP="008571DA" w:rsidR="008571DA"/>
    <w:p w:rsidRDefault="008571DA" w:rsidP="008571DA" w:rsidR="008571DA"/>
    <w:p w:rsidRDefault="008571DA" w:rsidP="008571DA" w:rsidR="008571DA"/>
    <w:p w:rsidRDefault="008571DA" w:rsidP="008571DA" w:rsidR="008571DA"/>
    <w:p w:rsidRDefault="008571DA" w:rsidP="008571DA" w:rsidR="008571DA"/>
    <w:p w:rsidRDefault="008571DA" w:rsidP="008571DA" w:rsidR="008571DA"/>
    <w:p w:rsidRDefault="008571DA" w:rsidP="008571DA" w:rsidR="008571DA"/>
    <w:p w:rsidRDefault="008571DA" w:rsidP="008571DA" w:rsidR="008571DA"/>
    <w:p w:rsidRDefault="00D67C80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1DA" w:rsidP="008571DA" w:rsidR="008571DA">
      <w:r>
        <w:separator/>
      </w:r>
    </w:p>
  </w:endnote>
  <w:endnote w:id="0" w:type="continuationSeparator">
    <w:p w:rsidRDefault="008571DA" w:rsidP="008571DA" w:rsidR="00857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1DA" w:rsidP="008571DA" w:rsidR="008571DA">
      <w:r>
        <w:separator/>
      </w:r>
    </w:p>
  </w:footnote>
  <w:footnote w:id="0" w:type="continuationSeparator">
    <w:p w:rsidRDefault="008571DA" w:rsidP="008571DA" w:rsidR="008571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DA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67C8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St-982/2015-5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DA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St-982/2015-5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12A5"/>
    <w:rsid w:val="00457C69"/>
    <w:rsid w:val="0075528E"/>
    <w:rsid w:val="0079403F"/>
    <w:rsid w:val="008571DA"/>
    <w:rsid w:val="00B46D74"/>
    <w:rsid w:val="00BF12A5"/>
    <w:rsid w:val="00D67C80"/>
    <w:rsid w:val="00F36EBE"/>
    <w:rsid w:val="00FA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1D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71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571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71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1D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71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1D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7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C8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67C8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67C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67C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1D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71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571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71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1D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71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1D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7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C8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67C8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67C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67C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St-982/2015</izvorni_sadrzaj>
    <derivirana_varijabla naziv="DomainObject.Predmet.OznakaBroj_1">St-982/2015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M.T.G. d.o.o. ROVINJ</izvorni_sadrzaj>
    <derivirana_varijabla naziv="DomainObject.Predmet.ProtustrankaFormated_1">  M.T.G. d.o.o. ROVINJ</derivirana_varijabla>
  </DomainObject.Predmet.ProtustrankaFormated>
  <DomainObject.Predmet.ProtustrankaFormatedOIB>
    <izvorni_sadrzaj>  M.T.G. d.o.o. ROVINJ, OIB 40567480612</izvorni_sadrzaj>
    <derivirana_varijabla naziv="DomainObject.Predmet.ProtustrankaFormatedOIB_1">  M.T.G. d.o.o. ROVINJ, OIB 40567480612</derivirana_varijabla>
  </DomainObject.Predmet.ProtustrankaFormatedOIB>
  <DomainObject.Predmet.ProtustrankaFormatedWithAdress>
    <izvorni_sadrzaj> M.T.G. d.o.o. ROVINJ, A.Ferri 51, 52210 Rovinj</izvorni_sadrzaj>
    <derivirana_varijabla naziv="DomainObject.Predmet.ProtustrankaFormatedWithAdress_1"> M.T.G. d.o.o. ROVINJ, A.Ferri 51, 52210 Rovinj</derivirana_varijabla>
  </DomainObject.Predmet.ProtustrankaFormatedWithAdress>
  <DomainObject.Predmet.ProtustrankaFormatedWithAdressOIB>
    <izvorni_sadrzaj> M.T.G. d.o.o. ROVINJ, OIB 40567480612, A.Ferri 51, 52210 Rovinj</izvorni_sadrzaj>
    <derivirana_varijabla naziv="DomainObject.Predmet.ProtustrankaFormatedWithAdressOIB_1"> M.T.G. d.o.o. ROVINJ, OIB 40567480612, A.Ferri 51, 52210 Rovinj</derivirana_varijabla>
  </DomainObject.Predmet.ProtustrankaFormatedWithAdressOIB>
  <DomainObject.Predmet.ProtustrankaWithAdress>
    <izvorni_sadrzaj>M.T.G. d.o.o. ROVINJ A.Ferri 51, 52210 Rovinj</izvorni_sadrzaj>
    <derivirana_varijabla naziv="DomainObject.Predmet.ProtustrankaWithAdress_1">M.T.G. d.o.o. ROVINJ A.Ferri 51, 52210 Rovinj</derivirana_varijabla>
  </DomainObject.Predmet.ProtustrankaWithAdress>
  <DomainObject.Predmet.ProtustrankaWithAdressOIB>
    <izvorni_sadrzaj>M.T.G. d.o.o. ROVINJ, OIB 40567480612, A.Ferri 51, 52210 Rovinj</izvorni_sadrzaj>
    <derivirana_varijabla naziv="DomainObject.Predmet.ProtustrankaWithAdressOIB_1">M.T.G. d.o.o. ROVINJ, OIB 40567480612, A.Ferri 51, 52210 Rovinj</derivirana_varijabla>
  </DomainObject.Predmet.ProtustrankaWithAdressOIB>
  <DomainObject.Predmet.ProtustrankaNazivFormated>
    <izvorni_sadrzaj>M.T.G. d.o.o. ROVINJ</izvorni_sadrzaj>
    <derivirana_varijabla naziv="DomainObject.Predmet.ProtustrankaNazivFormated_1">M.T.G. d.o.o. ROVINJ</derivirana_varijabla>
  </DomainObject.Predmet.ProtustrankaNazivFormated>
  <DomainObject.Predmet.ProtustrankaNazivFormatedOIB>
    <izvorni_sadrzaj>M.T.G. d.o.o. ROVINJ, OIB 40567480612</izvorni_sadrzaj>
    <derivirana_varijabla naziv="DomainObject.Predmet.ProtustrankaNazivFormatedOIB_1">M.T.G. d.o.o. ROVINJ, OIB 40567480612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115750.73</izvorni_sadrzaj>
    <derivirana_varijabla naziv="DomainObject.Predmet.TrenutnaVrijednost_1">115750.73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M.T.G. d.o.o. ROVINJ</item>
    </izvorni_sadrzaj>
    <derivirana_varijabla naziv="DomainObject.Predmet.ProtuStrankaListFormated_1">
      <item>M.T.G. d.o.o. ROVINJ</item>
    </derivirana_varijabla>
  </DomainObject.Predmet.ProtuStrankaListFormated>
  <DomainObject.Predmet.ProtuStrankaListFormatedOIB>
    <izvorni_sadrzaj>
      <item>M.T.G. d.o.o. ROVINJ, OIB 40567480612</item>
    </izvorni_sadrzaj>
    <derivirana_varijabla naziv="DomainObject.Predmet.ProtuStrankaListFormatedOIB_1">
      <item>M.T.G. d.o.o. ROVINJ, OIB 40567480612</item>
    </derivirana_varijabla>
  </DomainObject.Predmet.ProtuStrankaListFormatedOIB>
  <DomainObject.Predmet.ProtuStrankaListFormatedWithAdress>
    <izvorni_sadrzaj>
      <item>M.T.G. d.o.o. ROVINJ, A.Ferri 51, 52210 Rovinj</item>
    </izvorni_sadrzaj>
    <derivirana_varijabla naziv="DomainObject.Predmet.ProtuStrankaListFormatedWithAdress_1">
      <item>M.T.G. d.o.o. ROVINJ, A.Ferri 51, 52210 Rovinj</item>
    </derivirana_varijabla>
  </DomainObject.Predmet.ProtuStrankaListFormatedWithAdress>
  <DomainObject.Predmet.ProtuStrankaListFormatedWithAdressOIB>
    <izvorni_sadrzaj>
      <item>M.T.G. d.o.o. ROVINJ, OIB 40567480612, A.Ferri 51, 52210 Rovinj</item>
    </izvorni_sadrzaj>
    <derivirana_varijabla naziv="DomainObject.Predmet.ProtuStrankaListFormatedWithAdressOIB_1">
      <item>M.T.G. d.o.o. ROVINJ, OIB 40567480612, A.Ferri 51, 52210 Rovinj</item>
    </derivirana_varijabla>
  </DomainObject.Predmet.ProtuStrankaListFormatedWithAdressOIB>
  <DomainObject.Predmet.ProtuStrankaListNazivFormated>
    <izvorni_sadrzaj>
      <item>M.T.G. d.o.o. ROVINJ</item>
    </izvorni_sadrzaj>
    <derivirana_varijabla naziv="DomainObject.Predmet.ProtuStrankaListNazivFormated_1">
      <item>M.T.G. d.o.o. ROVINJ</item>
    </derivirana_varijabla>
  </DomainObject.Predmet.ProtuStrankaListNazivFormated>
  <DomainObject.Predmet.ProtuStrankaListNazivFormatedOIB>
    <izvorni_sadrzaj>
      <item>M.T.G. d.o.o. ROVINJ, OIB 40567480612</item>
    </izvorni_sadrzaj>
    <derivirana_varijabla naziv="DomainObject.Predmet.ProtuStrankaListNazivFormatedOIB_1">
      <item>M.T.G. d.o.o. ROVINJ, OIB 40567480612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M.T.G. d.o.o. ROVINJ</izvorni_sadrzaj>
    <derivirana_varijabla naziv="DomainObject.Predmet.ProtustrankaIDrugi_1">M.T.G.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M.T.G. d.o.o. ROVINJ, OIB 40567480612, A.Ferri 51, 52210 Rovinj</izvorni_sadrzaj>
    <derivirana_varijabla naziv="DomainObject.Predmet.ProtustrankaIDrugiAdressOIB_1">M.T.G. d.o.o. ROVINJ, OIB 40567480612, A.Ferri 51,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M.T.G. d.o.o. ROVINJ</item>
    </izvorni_sadrzaj>
    <derivirana_varijabla naziv="DomainObject.Predmet.SudioniciListNaziv_1">
      <item>FINANCIJSKA AGENCIJA, RC RIJEKA, PODRUŽNICA PULA, PULA</item>
      <item>M.T.G.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M.T.G. d.o.o. ROVINJ, OIB 40567480612, A.Ferri 51,52210 Rovinj</item>
    </izvorni_sadrzaj>
    <derivirana_varijabla naziv="DomainObject.Predmet.SudioniciListAdressOIB_1">
      <item>FINANCIJSKA AGENCIJA, RC RIJEKA, PODRUŽNICA PULA, PULA, OIB 85821130368, Ulica grada Vukovara 70,Zagreb</item>
      <item>M.T.G. d.o.o. ROVINJ, OIB 40567480612, A.Ferri 51,52210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40567480612</item>
    </izvorni_sadrzaj>
    <derivirana_varijabla naziv="DomainObject.Predmet.SudioniciListNazivOIB_1">
      <item>, OIB 85821130368</item>
      <item>, OIB 40567480612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2984</properties:Characters>
  <properties:Lines>91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2016-03-17T12:34:00Z</dcterms:created>
  <dc:creator>Mihaela Kaligari</dc:creator>
  <dc:description/>
  <cp:keywords/>
  <cp:lastModifiedBy>Jasmina Matika</cp:lastModifiedBy>
  <cp:lastPrinted>2016-03-24T07:04:00Z</cp:lastPrinted>
  <dcterms:modified xmlns:xsi="http://www.w3.org/2001/XMLSchema-instance" xsi:type="dcterms:W3CDTF">2016-03-24T08:58:00Z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