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684ff1b" w14:paraId="684ff1b" w:rsidRDefault="002D1640" w:rsidP="00924C53" w:rsidR="00407BFC">
      <w:pPr>
        <w:jc w:val="right"/>
        <w15:collapsed w:val="false"/>
      </w:pPr>
      <w:r>
        <w:br w:clear="all" w:type="textWrapping"/>
      </w:r>
      <w:r w:rsidR="00B2687A" w:rsidRPr="001A4844">
        <w:t>Poslovni broj: 4. St-</w:t>
      </w:r>
      <w:r>
        <w:t>1094</w:t>
      </w:r>
      <w:r w:rsidR="00924C53">
        <w:t>/2017-</w:t>
      </w:r>
      <w:r w:rsidR="00627A80">
        <w:t>3</w:t>
      </w:r>
    </w:p>
    <w:p w:rsidRDefault="00B2687A" w:rsidP="00924C53" w:rsidR="00ED6175">
      <w:pPr>
        <w:spacing w:after="200" w:before="120"/>
        <w:jc w:val="center"/>
      </w:pPr>
      <w:r w:rsidRPr="00D92D1F">
        <w:t xml:space="preserve">R E P U B L I K </w:t>
      </w:r>
      <w:r>
        <w:t>A   H R V A T S K A</w:t>
      </w:r>
    </w:p>
    <w:p w:rsidRDefault="00B2687A" w:rsidP="00407BFC" w:rsidR="00F27FE5">
      <w:pPr>
        <w:spacing w:after="200" w:before="120"/>
        <w:jc w:val="center"/>
      </w:pPr>
      <w:r w:rsidRPr="00D92D1F">
        <w:t>R J E Š E N J E</w:t>
      </w:r>
    </w:p>
    <w:p w:rsidRDefault="00ED6175" w:rsidP="00407BFC" w:rsidR="00ED617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2D1640">
        <w:rPr>
          <w:color w:themeColor="text1" w:val="000000"/>
          <w:szCs w:val="24"/>
        </w:rPr>
        <w:t>NOVI PROJEKTI d.o.o., OIB: 78713077065, Split, Gundulićeva 23</w:t>
      </w:r>
      <w:r>
        <w:t xml:space="preserve">, </w:t>
      </w:r>
      <w:r w:rsidR="00627A80">
        <w:t>14. veljače 2019</w:t>
      </w:r>
      <w:r>
        <w:t>.</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2D1640">
        <w:rPr>
          <w:color w:themeColor="text1" w:val="000000"/>
          <w:szCs w:val="24"/>
        </w:rPr>
        <w:t>NOVI PROJEKTI d.o.o., OIB: 78713077065, Split, Gundulićeva 23</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27A80">
        <w:t>15. ožujka 2019.</w:t>
      </w:r>
      <w:r>
        <w:t xml:space="preserve"> u </w:t>
      </w:r>
      <w:r w:rsidR="00627A80">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2D1640"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2D1640">
        <w:rPr>
          <w:szCs w:val="24"/>
        </w:rPr>
        <w:t xml:space="preserve">Paolo Lungarini, </w:t>
      </w:r>
      <w:r w:rsidR="002D1640" w:rsidRPr="002D1640">
        <w:rPr>
          <w:szCs w:val="24"/>
        </w:rPr>
        <w:t>Italija, 61032 Fano (PU), Via G.Oberdan 13</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2D1640">
        <w:rPr>
          <w:szCs w:val="24"/>
        </w:rPr>
        <w:t>Paolo Lungarini</w:t>
      </w:r>
      <w:r w:rsidR="002D1640">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627A80">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lastRenderedPageBreak/>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2D1640" w:rsidP="002D1640" w:rsidR="002D1640">
      <w:pPr>
        <w:ind w:firstLine="708"/>
        <w:jc w:val="both"/>
        <w:rPr>
          <w:szCs w:val="24"/>
        </w:rPr>
      </w:pPr>
      <w:r>
        <w:rPr>
          <w:szCs w:val="24"/>
        </w:rPr>
        <w:t xml:space="preserve">Dana 19. veljače 2016. kod ovoga suda zaprimljen je zahtjev FINANCIJSKE AGENCIJE, Regionalnog centra Split za provedbu skraćenog stečajnog postupka nad dužnikom </w:t>
      </w:r>
      <w:r>
        <w:rPr>
          <w:color w:themeColor="text1" w:val="000000"/>
          <w:szCs w:val="24"/>
        </w:rPr>
        <w:t>NOVI PROJEKTI d.o.o., OIB: 78713077065, Split, Gundulićeva 23</w:t>
      </w:r>
      <w:r>
        <w:rPr>
          <w:szCs w:val="24"/>
        </w:rPr>
        <w:t xml:space="preserve">, a temeljem odredbe članka </w:t>
      </w:r>
      <w:r w:rsidR="00627A80">
        <w:rPr>
          <w:szCs w:val="24"/>
        </w:rPr>
        <w:t>444. stavak 1. Stečajnog zakona.</w:t>
      </w:r>
    </w:p>
    <w:p w:rsidRDefault="00627A80" w:rsidP="002D1640" w:rsidR="00627A80">
      <w:pPr>
        <w:ind w:firstLine="708"/>
        <w:jc w:val="both"/>
        <w:rPr>
          <w:szCs w:val="24"/>
        </w:rPr>
      </w:pPr>
    </w:p>
    <w:p w:rsidRDefault="002D1640" w:rsidP="002D1640" w:rsidR="002D1640">
      <w:pPr>
        <w:ind w:firstLine="708"/>
        <w:jc w:val="both"/>
        <w:rPr>
          <w:szCs w:val="24"/>
        </w:rPr>
      </w:pPr>
      <w:r>
        <w:rPr>
          <w:szCs w:val="24"/>
        </w:rPr>
        <w:t>Nakon što je utvrdio da su</w:t>
      </w:r>
      <w:r>
        <w:t xml:space="preserve"> </w:t>
      </w:r>
      <w:r>
        <w:rPr>
          <w:szCs w:val="24"/>
        </w:rPr>
        <w:t>ispunjene pretpostavke za provedbu skraćenog stečajnog postupka u smislu odredbe članka 428. SZ, ovaj sud je temeljem odredbe članka 430. SZ na mrežnoj stranici e-Oglasna ploča sudova 12. listopada 2017.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2D1640" w:rsidP="002D1640" w:rsidR="002D1640">
      <w:pPr>
        <w:jc w:val="both"/>
        <w:rPr>
          <w:rFonts w:hAnsi="Arial Narrow" w:ascii="Arial Narrow"/>
          <w:szCs w:val="24"/>
        </w:rPr>
      </w:pPr>
    </w:p>
    <w:p w:rsidRDefault="002D1640" w:rsidP="002D1640" w:rsidR="002D1640">
      <w:pPr>
        <w:ind w:firstLine="720"/>
        <w:jc w:val="both"/>
        <w:rPr>
          <w:szCs w:val="24"/>
        </w:rPr>
      </w:pPr>
      <w:r>
        <w:rPr>
          <w:szCs w:val="24"/>
        </w:rPr>
        <w:t>Dana 24. listopada 2017. kod ovoga suda zaprimljen je prijedlog predlagatelja Republike Hrvatske, Ministarstva financija za otvaranje stečajnog postupka nad dužnikom u kojem u bitnom navodi da Republika Hrvatska ima dospjelih, a nenamirenih tražbina prema dužniku u ukupnom iznosu od 2.646.144,02 kuna te da dužnik raspolaže imovinom koja je dostatna za namirenje troškova kako prethodnog, tako i otvorenog stečajnog postupka.</w:t>
      </w:r>
    </w:p>
    <w:p w:rsidRDefault="002D1640" w:rsidP="002D1640" w:rsidR="002D1640">
      <w:pPr>
        <w:jc w:val="both"/>
        <w:rPr>
          <w:szCs w:val="24"/>
        </w:rPr>
      </w:pPr>
    </w:p>
    <w:p w:rsidRDefault="002D1640" w:rsidP="002D1640" w:rsidR="002D1640">
      <w:pPr>
        <w:jc w:val="both"/>
        <w:rPr>
          <w:szCs w:val="24"/>
        </w:rPr>
      </w:pPr>
      <w:r>
        <w:rPr>
          <w:szCs w:val="24"/>
        </w:rPr>
        <w:tab/>
        <w:t>U privitku prijedloga predlagatelj dostavlja prijedlog za otvaranje stečajnog postupka na propisanom obrascu (list 9-10 spisa), stanje računa poreznog obveznika na dan 13. listopada 2017. (list 11 spisa), godišnji financijski izvještaj za 2012. (list 12-13 spisa) i pregled podataka iz ISPU (list 14-15 spisa) te predlaže obustavu skraćenog stečajnog postupka i donošenje rješenja o pokretanju prethodnog postupka, odnosno donošenje rješenja o otvaranju stečajnog postupka.</w:t>
      </w:r>
    </w:p>
    <w:p w:rsidRDefault="002D1640" w:rsidP="002D1640" w:rsidR="002D1640">
      <w:pPr>
        <w:ind w:firstLine="708"/>
        <w:jc w:val="both"/>
      </w:pPr>
      <w:r w:rsidRPr="008B415B">
        <w:t xml:space="preserve"> </w:t>
      </w:r>
    </w:p>
    <w:p w:rsidRDefault="008B658F" w:rsidP="002D1640" w:rsidR="008B658F">
      <w:pPr>
        <w:ind w:firstLine="708"/>
        <w:jc w:val="both"/>
      </w:pPr>
      <w:r w:rsidRPr="008B415B">
        <w:lastRenderedPageBreak/>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2D1640">
        <w:t>21</w:t>
      </w:r>
      <w:r>
        <w:t>.St-</w:t>
      </w:r>
      <w:r w:rsidR="002D1640">
        <w:t>533</w:t>
      </w:r>
      <w:r w:rsidR="00924C53">
        <w:t>/2016</w:t>
      </w:r>
      <w:r>
        <w:t xml:space="preserve"> od </w:t>
      </w:r>
      <w:r w:rsidR="002D1640">
        <w:t>2. studenog</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2D1640">
        <w:t>2</w:t>
      </w:r>
      <w:r w:rsidR="00B2687A">
        <w:t xml:space="preserve">. </w:t>
      </w:r>
      <w:r w:rsidR="002D1640">
        <w:t>studenog</w:t>
      </w:r>
      <w:r w:rsidR="00B2687A">
        <w:t xml:space="preserve"> 2017</w:t>
      </w:r>
      <w:r>
        <w:t>., ovaj predmet je zaveden po novi poslovni broj St-</w:t>
      </w:r>
      <w:r w:rsidR="002D1640">
        <w:t>1094</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924C53">
        <w:t>Stečajnog zakona (Narodne novine broj 71/15 i 104/17, dalje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2D1640">
        <w:t>2. studenog</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w:t>
      </w:r>
      <w:r w:rsidR="00627A80">
        <w:rPr>
          <w:szCs w:val="24"/>
        </w:rPr>
        <w:t>lučeno je kao u 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w:t>
      </w:r>
      <w:r w:rsidR="00627A80">
        <w:t>u, 14. veljače 2019</w:t>
      </w:r>
      <w:r>
        <w:t>.</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6546C4" w:rsidP="00B2687A" w:rsidR="00B2687A">
      <w:pPr>
        <w:pStyle w:val="Tijeloteksta"/>
        <w:tabs>
          <w:tab w:pos="1276" w:val="left"/>
        </w:tabs>
        <w:ind w:left="6372"/>
        <w:jc w:val="center"/>
      </w:pPr>
      <w:r>
        <w:t>Katarina Mikulić,v.r.</w:t>
      </w:r>
    </w:p>
    <w:p w:rsidRDefault="006546C4" w:rsidP="006546C4" w:rsidR="006546C4">
      <w:pPr>
        <w:pStyle w:val="Tijeloteksta"/>
        <w:tabs>
          <w:tab w:pos="1276" w:val="left"/>
        </w:tabs>
        <w:jc w:val="right"/>
      </w:pPr>
      <w:r>
        <w:t>za točnost otpravka-ovlašteni službenik</w:t>
      </w:r>
    </w:p>
    <w:p w:rsidRDefault="006546C4" w:rsidP="00B2687A" w:rsidR="006546C4">
      <w:pPr>
        <w:pStyle w:val="Tijeloteksta"/>
        <w:tabs>
          <w:tab w:pos="1276" w:val="left"/>
        </w:tabs>
        <w:ind w:left="6372"/>
        <w:jc w:val="center"/>
      </w:pPr>
      <w:r>
        <w:t xml:space="preserve">Ivana Hajder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P="006546C4" w:rsidR="00853B3E">
      <w:pPr>
        <w:pStyle w:val="Odlomakpopisa"/>
        <w:ind w:left="567"/>
      </w:pP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546C4">
          <w:rPr>
            <w:noProof/>
          </w:rPr>
          <w:t>3</w:t>
        </w:r>
        <w:r>
          <w:fldChar w:fldCharType="end"/>
        </w:r>
      </w:sdtContent>
    </w:sdt>
    <w:r>
      <w:tab/>
    </w:r>
    <w:r w:rsidR="00B2687A">
      <w:tab/>
    </w:r>
    <w:r w:rsidR="00B2687A">
      <w:tab/>
    </w:r>
    <w:r w:rsidR="00B2687A" w:rsidRPr="001A4844">
      <w:t>Poslovni broj: 4. St-</w:t>
    </w:r>
    <w:r w:rsidR="002D1640">
      <w:t>1094</w:t>
    </w:r>
    <w:r w:rsidR="00924C53">
      <w:t>/2017-</w:t>
    </w:r>
    <w:r w:rsidR="00627A80">
      <w:t>3</w:t>
    </w:r>
  </w:p>
  <w:p w:rsidRDefault="006546C4"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4181F"/>
    <w:rsid w:val="002C285B"/>
    <w:rsid w:val="002D1640"/>
    <w:rsid w:val="003C2F22"/>
    <w:rsid w:val="003F620B"/>
    <w:rsid w:val="00407BFC"/>
    <w:rsid w:val="00417EA6"/>
    <w:rsid w:val="00627A80"/>
    <w:rsid w:val="006546C4"/>
    <w:rsid w:val="006A7981"/>
    <w:rsid w:val="0071519E"/>
    <w:rsid w:val="007F7A84"/>
    <w:rsid w:val="00814EDB"/>
    <w:rsid w:val="00815142"/>
    <w:rsid w:val="00853B3E"/>
    <w:rsid w:val="008B658F"/>
    <w:rsid w:val="00924C53"/>
    <w:rsid w:val="00981D37"/>
    <w:rsid w:val="00A51DE9"/>
    <w:rsid w:val="00B2687A"/>
    <w:rsid w:val="00B7506F"/>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546C4"/>
    <w:rPr>
      <w:color w:val="808080"/>
      <w:bdr w:space="0" w:sz="0" w:color="auto" w:val="none"/>
      <w:shd w:fill="auto" w:color="auto" w:val="clear"/>
    </w:rPr>
  </w:style>
  <w:style w:customStyle="true" w:styleId="eSPISCCParagraphDefaultFont" w:type="character">
    <w:name w:val="eSPIS_CC_Paragraph Default Font"/>
    <w:basedOn w:val="Zadanifontodlomka"/>
    <w:rsid w:val="006546C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546C4"/>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546C4"/>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546C4"/>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546C4"/>
    <w:rPr>
      <w:color w:val="808080"/>
      <w:bdr w:color="auto" w:space="0" w:sz="0" w:val="none"/>
      <w:shd w:color="auto" w:fill="auto" w:val="clear"/>
    </w:rPr>
  </w:style>
  <w:style w:customStyle="1" w:styleId="eSPISCCParagraphDefaultFont" w:type="character">
    <w:name w:val="eSPIS_CC_Paragraph Default Font"/>
    <w:basedOn w:val="Zadanifontodlomka"/>
    <w:rsid w:val="006546C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546C4"/>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546C4"/>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546C4"/>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St-1094/2017</izvorni_sadrzaj>
    <derivirana_varijabla naziv="DomainObject.Predmet.OznakaBroj_1">St-1094/2017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PROJEKTI d.o.o. za građenje i poslovanje nekretninama</izvorni_sadrzaj>
    <derivirana_varijabla naziv="DomainObject.Predmet.ProtustrankaFormated_1">  NOVI PROJEKTI d.o.o. za građenje i poslovanje nekretninama</derivirana_varijabla>
  </DomainObject.Predmet.ProtustrankaFormated>
  <DomainObject.Predmet.ProtustrankaFormatedOIB>
    <izvorni_sadrzaj>  NOVI PROJEKTI d.o.o. za građenje i poslovanje nekretninama, OIB 78713077065</izvorni_sadrzaj>
    <derivirana_varijabla naziv="DomainObject.Predmet.ProtustrankaFormatedOIB_1">  NOVI PROJEKTI d.o.o. za građenje i poslovanje nekretninama, OIB 78713077065</derivirana_varijabla>
  </DomainObject.Predmet.ProtustrankaFormatedOIB>
  <DomainObject.Predmet.ProtustrankaFormatedWithAdress>
    <izvorni_sadrzaj> NOVI PROJEKTI d.o.o. za građenje i poslovanje nekretninama, Gundulićeva 23, 21000 Split</izvorni_sadrzaj>
    <derivirana_varijabla naziv="DomainObject.Predmet.ProtustrankaFormatedWithAdress_1"> NOVI PROJEKTI d.o.o. za građenje i poslovanje nekretninama, Gundulićeva 23, 21000 Split</derivirana_varijabla>
  </DomainObject.Predmet.ProtustrankaFormatedWithAdress>
  <DomainObject.Predmet.ProtustrankaFormatedWithAdressOIB>
    <izvorni_sadrzaj> NOVI PROJEKTI d.o.o. za građenje i poslovanje nekretninama, OIB 78713077065, Gundulićeva 23, 21000 Split</izvorni_sadrzaj>
    <derivirana_varijabla naziv="DomainObject.Predmet.ProtustrankaFormatedWithAdressOIB_1"> NOVI PROJEKTI d.o.o. za građenje i poslovanje nekretninama, OIB 78713077065, Gundulićeva 23, 21000 Split</derivirana_varijabla>
  </DomainObject.Predmet.ProtustrankaFormatedWithAdressOIB>
  <DomainObject.Predmet.ProtustrankaWithAdress>
    <izvorni_sadrzaj>NOVI PROJEKTI d.o.o. za građenje i poslovanje nekretninama Gundulićeva 23, 21000 Split</izvorni_sadrzaj>
    <derivirana_varijabla naziv="DomainObject.Predmet.ProtustrankaWithAdress_1">NOVI PROJEKTI d.o.o. za građenje i poslovanje nekretninama Gundulićeva 23, 21000 Split</derivirana_varijabla>
  </DomainObject.Predmet.ProtustrankaWithAdress>
  <DomainObject.Predmet.ProtustrankaWithAdressOIB>
    <izvorni_sadrzaj>NOVI PROJEKTI d.o.o. za građenje i poslovanje nekretninama, OIB 78713077065, Gundulićeva 23, 21000 Split</izvorni_sadrzaj>
    <derivirana_varijabla naziv="DomainObject.Predmet.ProtustrankaWithAdressOIB_1">NOVI PROJEKTI d.o.o. za građenje i poslovanje nekretninama, OIB 78713077065, Gundulićeva 23, 21000 Split</derivirana_varijabla>
  </DomainObject.Predmet.ProtustrankaWithAdressOIB>
  <DomainObject.Predmet.ProtustrankaNazivFormated>
    <izvorni_sadrzaj>NOVI PROJEKTI d.o.o. za građenje i poslovanje nekretninama</izvorni_sadrzaj>
    <derivirana_varijabla naziv="DomainObject.Predmet.ProtustrankaNazivFormated_1">NOVI PROJEKTI d.o.o. za građenje i poslovanje nekretninama</derivirana_varijabla>
  </DomainObject.Predmet.ProtustrankaNazivFormated>
  <DomainObject.Predmet.ProtustrankaNazivFormatedOIB>
    <izvorni_sadrzaj>NOVI PROJEKTI d.o.o. za građenje i poslovanje nekretninama, OIB 78713077065</izvorni_sadrzaj>
    <derivirana_varijabla naziv="DomainObject.Predmet.ProtustrankaNazivFormatedOIB_1">NOVI PROJEKTI d.o.o. za građenje i poslovanje nekretninama, OIB 78713077065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NOVI PROJEKTI d.o.o. za građenje i poslovanje nekretninama</item>
    </izvorni_sadrzaj>
    <derivirana_varijabla naziv="DomainObject.Predmet.ProtuStrankaListFormated_1">
      <item>NOVI PROJEKTI d.o.o. za građenje i poslovanje nekretninama</item>
    </derivirana_varijabla>
  </DomainObject.Predmet.ProtuStrankaListFormated>
  <DomainObject.Predmet.ProtuStrankaListFormatedOIB>
    <izvorni_sadrzaj>
      <item>NOVI PROJEKTI d.o.o. za građenje i poslovanje nekretninama, OIB 78713077065</item>
    </izvorni_sadrzaj>
    <derivirana_varijabla naziv="DomainObject.Predmet.ProtuStrankaListFormatedOIB_1">
      <item>NOVI PROJEKTI d.o.o. za građenje i poslovanje nekretninama, OIB 78713077065</item>
    </derivirana_varijabla>
  </DomainObject.Predmet.ProtuStrankaListFormatedOIB>
  <DomainObject.Predmet.ProtuStrankaListFormatedWithAdress>
    <izvorni_sadrzaj>
      <item>NOVI PROJEKTI d.o.o. za građenje i poslovanje nekretninama, Gundulićeva 23, 21000 Split</item>
    </izvorni_sadrzaj>
    <derivirana_varijabla naziv="DomainObject.Predmet.ProtuStrankaListFormatedWithAdress_1">
      <item>NOVI PROJEKTI d.o.o. za građenje i poslovanje nekretninama, Gundulićeva 23, 21000 Split</item>
    </derivirana_varijabla>
  </DomainObject.Predmet.ProtuStrankaListFormatedWithAdress>
  <DomainObject.Predmet.ProtuStrankaListFormatedWithAdressOIB>
    <izvorni_sadrzaj>
      <item>NOVI PROJEKTI d.o.o. za građenje i poslovanje nekretninama, OIB 78713077065, Gundulićeva 23, 21000 Split</item>
    </izvorni_sadrzaj>
    <derivirana_varijabla naziv="DomainObject.Predmet.ProtuStrankaListFormatedWithAdressOIB_1">
      <item>NOVI PROJEKTI d.o.o. za građenje i poslovanje nekretninama, OIB 78713077065, Gundulićeva 23, 21000 Split</item>
    </derivirana_varijabla>
  </DomainObject.Predmet.ProtuStrankaListFormatedWithAdressOIB>
  <DomainObject.Predmet.ProtuStrankaListNazivFormated>
    <izvorni_sadrzaj>
      <item>NOVI PROJEKTI d.o.o. za građenje i poslovanje nekretninama</item>
    </izvorni_sadrzaj>
    <derivirana_varijabla naziv="DomainObject.Predmet.ProtuStrankaListNazivFormated_1">
      <item>NOVI PROJEKTI d.o.o. za građenje i poslovanje nekretninama</item>
    </derivirana_varijabla>
  </DomainObject.Predmet.ProtuStrankaListNazivFormated>
  <DomainObject.Predmet.ProtuStrankaListNazivFormatedOIB>
    <izvorni_sadrzaj>
      <item>NOVI PROJEKTI d.o.o. za građenje i poslovanje nekretninama, OIB 78713077065</item>
    </izvorni_sadrzaj>
    <derivirana_varijabla naziv="DomainObject.Predmet.ProtuStrankaListNazivFormatedOIB_1">
      <item>NOVI PROJEKTI d.o.o. za građenje i poslovanje nekretninama, OIB 78713077065</item>
    </derivirana_varijabla>
  </DomainObject.Predmet.ProtuStrankaListNazivFormatedOIB>
  <DomainObject.Predmet.OstaliListFormated>
    <izvorni_sadrzaj>
      <item>ŽUPANIJSKO DRŽAVNO ODVJETNIŠTVO U SPLITU punomoćnik sudionika u postupku REPUBLIKA HRVATSKA</item>
      <item>Paolo Lungarini</item>
    </izvorni_sadrzaj>
    <derivirana_varijabla naziv="DomainObject.Predmet.OstaliListFormated_1">
      <item>ŽUPANIJSKO DRŽAVNO ODVJETNIŠTVO U SPLITU punomoćnik sudionika u postupku REPUBLIKA HRVATSKA</item>
      <item>Paolo Lungarini</item>
    </derivirana_varijabla>
  </DomainObject.Predmet.OstaliListFormated>
  <DomainObject.Predmet.OstaliListFormatedOIB>
    <izvorni_sadrzaj>
      <item>ŽUPANIJSKO DRŽAVNO ODVJETNIŠTVO U SPLITU, OIB 70793241859 punomoćnik sudionika u postupku REPUBLIKA HRVATSKA</item>
      <item>Paolo Lungarini</item>
    </izvorni_sadrzaj>
    <derivirana_varijabla naziv="DomainObject.Predmet.OstaliListFormatedOIB_1">
      <item>ŽUPANIJSKO DRŽAVNO ODVJETNIŠTVO U SPLITU, OIB 70793241859 punomoćnik sudionika u postupku REPUBLIKA HRVATSKA</item>
      <item>Paolo Lungarini</item>
    </derivirana_varijabla>
  </DomainObject.Predmet.OstaliListFormatedOIB>
  <DomainObject.Predmet.OstaliListFormatedWithAdress>
    <izvorni_sadrzaj>
      <item>ŽUPANIJSKO DRŽAVNO ODVJETNIŠTVO U SPLITU, Gundulićeva 29A, 21000 Split punomoćnik sudionika u postupku REPUBLIKA HRVATSKA</item>
      <item>Paolo Lungarini, Via G.Oberdan 13, 61032 Fano </item>
    </izvorni_sadrzaj>
    <derivirana_varijabla naziv="DomainObject.Predmet.OstaliListFormatedWithAdress_1">
      <item>ŽUPANIJSKO DRŽAVNO ODVJETNIŠTVO U SPLITU, Gundulićeva 29A, 21000 Split punomoćnik sudionika u postupku REPUBLIKA HRVATSKA</item>
      <item>Paolo Lungarini, Via G.Oberdan 13, 61032 Fano </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tem>Paolo Lungarini, Via G.Oberdan 13, 61032 Fano </item>
    </izvorni_sadrzaj>
    <derivirana_varijabla naziv="DomainObject.Predmet.OstaliListFormatedWithAdressOIB_1">
      <item>ŽUPANIJSKO DRŽAVNO ODVJETNIŠTVO U SPLITU, OIB 70793241859, Gundulićeva 29A, 21000 Split punomoćnik sudionika u postupku REPUBLIKA HRVATSKA</item>
      <item>Paolo Lungarini, Via G.Oberdan 13, 61032 Fano </item>
    </derivirana_varijabla>
  </DomainObject.Predmet.OstaliListFormatedWithAdressOIB>
  <DomainObject.Predmet.OstaliListNazivFormated>
    <izvorni_sadrzaj>
      <item>ŽUPANIJSKO DRŽAVNO ODVJETNIŠTVO U SPLITU</item>
      <item>Paolo Lungarini</item>
    </izvorni_sadrzaj>
    <derivirana_varijabla naziv="DomainObject.Predmet.OstaliListNazivFormated_1">
      <item>ŽUPANIJSKO DRŽAVNO ODVJETNIŠTVO U SPLITU</item>
      <item>Paolo Lungarini</item>
    </derivirana_varijabla>
  </DomainObject.Predmet.OstaliListNazivFormated>
  <DomainObject.Predmet.OstaliListNazivFormatedOIB>
    <izvorni_sadrzaj>
      <item>ŽUPANIJSKO DRŽAVNO ODVJETNIŠTVO U SPLITU, OIB 70793241859</item>
      <item>Paolo Lungarini</item>
    </izvorni_sadrzaj>
    <derivirana_varijabla naziv="DomainObject.Predmet.OstaliListNazivFormatedOIB_1">
      <item>ŽUPANIJSKO DRŽAVNO ODVJETNIŠTVO U SPLITU, OIB 70793241859</item>
      <item>Paolo Lungarini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NOVI PROJEKTI d.o.o. za građenje i poslovanje nekretninama</izvorni_sadrzaj>
    <derivirana_varijabla naziv="DomainObject.Predmet.ProtustrankaIDrugi_1">NOVI PROJEKTI d.o.o. za građenje i poslovanje nekretninama</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NOVI PROJEKTI d.o.o. za građenje i poslovanje nekretninama, OIB 78713077065, Gundulićeva 23, 21000 Split</izvorni_sadrzaj>
    <derivirana_varijabla naziv="DomainObject.Predmet.ProtustrankaIDrugiAdressOIB_1">NOVI PROJEKTI d.o.o. za građenje i poslovanje nekretninama, OIB 78713077065, Gundulićeva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PROJEKTI d.o.o. za građenje i poslovanje nekretninama</item>
      <item>REPUBLIKA HRVATSKA</item>
      <item>ŽUPANIJSKO DRŽAVNO ODVJETNIŠTVO U SPLITU</item>
      <item>Paolo Lungarini</item>
    </izvorni_sadrzaj>
    <derivirana_varijabla naziv="DomainObject.Predmet.SudioniciListNaziv_1">
      <item>NOVI PROJEKTI d.o.o. za građenje i poslovanje nekretninama</item>
      <item>REPUBLIKA HRVATSKA</item>
      <item>ŽUPANIJSKO DRŽAVNO ODVJETNIŠTVO U SPLITU</item>
      <item>Paolo Lungarini</item>
    </derivirana_varijabla>
  </DomainObject.Predmet.SudioniciListNaziv>
  <DomainObject.Predmet.SudioniciListAdressOIB>
    <izvorni_sadrzaj>
      <item>NOVI PROJEKTI d.o.o. za građenje i poslovanje nekretninama, OIB 78713077065, Gundulićeva 23,21000 Split</item>
      <item>REPUBLIKA HRVATSKA, OIB 18683136487</item>
      <item>ŽUPANIJSKO DRŽAVNO ODVJETNIŠTVO U SPLITU, OIB 70793241859, Gundulićeva 29A,21000 Split</item>
      <item>Paolo Lungarini, Via G.Oberdan 13,61032 Fano </item>
    </izvorni_sadrzaj>
    <derivirana_varijabla naziv="DomainObject.Predmet.SudioniciListAdressOIB_1">
      <item>NOVI PROJEKTI d.o.o. za građenje i poslovanje nekretninama, OIB 78713077065, Gundulićeva 23,21000 Split</item>
      <item>REPUBLIKA HRVATSKA, OIB 18683136487</item>
      <item>ŽUPANIJSKO DRŽAVNO ODVJETNIŠTVO U SPLITU, OIB 70793241859, Gundulićeva 29A,21000 Split</item>
      <item>Paolo Lungarini, Via G.Oberdan 13,61032 Fano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78713077065</item>
      <item>, OIB 18683136487</item>
      <item>, OIB 70793241859</item>
      <item>, OIB null</item>
    </izvorni_sadrzaj>
    <derivirana_varijabla naziv="DomainObject.Predmet.SudioniciListNazivOIB_1">
      <item>, OIB 78713077065</item>
      <item>, OIB 18683136487</item>
      <item>, OIB 70793241859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1178</properties:Words>
  <properties:Characters>6683</properties:Characters>
  <properties:Lines>138</properties:Lines>
  <properties:Paragraphs>46</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2019-02-14T13:03:00Z</cp:lastPrinted>
  <dcterms:modified xmlns:xsi="http://www.w3.org/2001/XMLSchema-instance" xsi:type="dcterms:W3CDTF">2019-02-14T13:03:00Z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