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b43d" w14:paraId="4d6b43d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F8429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F8429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C40A2F" w:rsidP="004F3811" w:rsidR="004F3811">
      <w:pPr>
        <w:jc w:val="center"/>
        <w:rPr>
          <w:rFonts w:hAnsi="Times New Roman" w:ascii="Times New Roman"/>
          <w:b/>
        </w:rPr>
      </w:pPr>
      <w:r w:rsidRPr="00C40A2F">
        <w:rPr>
          <w:rFonts w:hAnsi="Times New Roman" w:ascii="Times New Roman"/>
          <w:b/>
        </w:rPr>
        <w:t>BUSINESS CLUB j.d.o.o. Krnica (Marčana), Krnica 38, OIB: 23089699776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C94AE9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C94AE9" w:rsidP="00C94AE9" w:rsidR="00C94AE9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F6E94">
        <w:rPr>
          <w:rFonts w:hAnsi="Times New Roman" w:ascii="Times New Roman"/>
        </w:rPr>
        <w:t>10,</w:t>
      </w:r>
      <w:r w:rsidR="00C40A2F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21A9B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221A9B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221A9B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221A9B">
        <w:rPr>
          <w:rFonts w:hAnsi="Times New Roman" w:ascii="Times New Roman"/>
        </w:rPr>
        <w:t>14</w:t>
      </w:r>
      <w:r>
        <w:rPr>
          <w:rFonts w:hAnsi="Times New Roman" w:ascii="Times New Roman"/>
        </w:rPr>
        <w:t>. s</w:t>
      </w:r>
      <w:r w:rsidR="00221A9B">
        <w:rPr>
          <w:rFonts w:hAnsi="Times New Roman" w:ascii="Times New Roman"/>
        </w:rPr>
        <w:t>vibnja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B2216F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5F6E9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B2216F">
        <w:rPr>
          <w:rFonts w:hAnsi="Times New Roman" w:ascii="Times New Roman"/>
        </w:rPr>
        <w:t>11</w:t>
      </w:r>
      <w:r w:rsidR="000D10D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5F6E94">
        <w:rPr>
          <w:rFonts w:hAnsi="Times New Roman" w:ascii="Times New Roman"/>
        </w:rPr>
        <w:t>travnja</w:t>
      </w:r>
      <w:r w:rsidR="00E44A2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E44A2F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B2216F">
        <w:rPr>
          <w:rFonts w:hAnsi="Times New Roman" w:ascii="Times New Roman"/>
        </w:rPr>
        <w:t>69.256,41</w:t>
      </w:r>
      <w:r w:rsidR="005F6E9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E44A2F" w:rsidP="001A18A5" w:rsidR="00E44A2F">
      <w:pPr>
        <w:ind w:right="-288"/>
        <w:jc w:val="both"/>
        <w:rPr>
          <w:rFonts w:hAnsi="Times New Roman" w:ascii="Times New Roman"/>
        </w:rPr>
      </w:pPr>
    </w:p>
    <w:p w:rsidRDefault="00E44A2F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A18A5">
        <w:rPr>
          <w:rFonts w:hAnsi="Times New Roman" w:ascii="Times New Roman"/>
        </w:rPr>
        <w:t xml:space="preserve">Iz radnja koje je poduzeo sud nije utvrđeno da dužnik ima imovine.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C94AE9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C94AE9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F6E94">
        <w:rPr>
          <w:rFonts w:hAnsi="Times New Roman" w:ascii="Times New Roman"/>
        </w:rPr>
        <w:t>10,</w:t>
      </w:r>
      <w:r w:rsidR="00C94AE9">
        <w:rPr>
          <w:rFonts w:hAnsi="Times New Roman" w:ascii="Times New Roman"/>
        </w:rPr>
        <w:t>3</w:t>
      </w:r>
      <w:r w:rsidR="005F6E94">
        <w:rPr>
          <w:rFonts w:hAnsi="Times New Roman" w:ascii="Times New Roman"/>
        </w:rPr>
        <w:t>5</w:t>
      </w:r>
      <w:r w:rsidR="000D10D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C94AE9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</w:t>
      </w:r>
      <w:r w:rsidR="00C94AE9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Zapisničar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A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0A2F" w:rsidP="00C40A2F" w:rsidR="00C40A2F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 St-121/2018-10</w:t>
    </w:r>
  </w:p>
  <w:p w:rsidRDefault="00C953D9" w:rsidP="00C40A2F" w:rsidR="00C953D9" w:rsidRPr="00762F0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F8429D"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 w:rsidR="00F8429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F8429D">
      <w:rPr>
        <w:sz w:val="22"/>
        <w:szCs w:val="22"/>
      </w:rPr>
      <w:t>4 St-</w:t>
    </w:r>
    <w:r w:rsidR="00C40A2F">
      <w:rPr>
        <w:sz w:val="22"/>
        <w:szCs w:val="22"/>
      </w:rPr>
      <w:t>121/2018-10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659D"/>
    <w:rsid w:val="00045B86"/>
    <w:rsid w:val="00070A05"/>
    <w:rsid w:val="0007639B"/>
    <w:rsid w:val="00090890"/>
    <w:rsid w:val="000A00E1"/>
    <w:rsid w:val="000A7400"/>
    <w:rsid w:val="000D10DB"/>
    <w:rsid w:val="000E6670"/>
    <w:rsid w:val="00117DBA"/>
    <w:rsid w:val="00126C34"/>
    <w:rsid w:val="00146FFC"/>
    <w:rsid w:val="00147FBC"/>
    <w:rsid w:val="0016483A"/>
    <w:rsid w:val="00175DF2"/>
    <w:rsid w:val="00185666"/>
    <w:rsid w:val="001A18A5"/>
    <w:rsid w:val="001A2D7B"/>
    <w:rsid w:val="001B5B91"/>
    <w:rsid w:val="002107A0"/>
    <w:rsid w:val="0021775B"/>
    <w:rsid w:val="00221A9B"/>
    <w:rsid w:val="0024037F"/>
    <w:rsid w:val="0024367D"/>
    <w:rsid w:val="00280812"/>
    <w:rsid w:val="00293650"/>
    <w:rsid w:val="00297EDB"/>
    <w:rsid w:val="002A1DBD"/>
    <w:rsid w:val="002B5CF4"/>
    <w:rsid w:val="003079B6"/>
    <w:rsid w:val="00311363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F6E94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4B9F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945BF"/>
    <w:rsid w:val="009C512A"/>
    <w:rsid w:val="009F687B"/>
    <w:rsid w:val="00A46210"/>
    <w:rsid w:val="00A61E53"/>
    <w:rsid w:val="00A73FBB"/>
    <w:rsid w:val="00A830AE"/>
    <w:rsid w:val="00AB50C1"/>
    <w:rsid w:val="00AC33A7"/>
    <w:rsid w:val="00AE7D77"/>
    <w:rsid w:val="00B12902"/>
    <w:rsid w:val="00B200C4"/>
    <w:rsid w:val="00B2216F"/>
    <w:rsid w:val="00B46C27"/>
    <w:rsid w:val="00B771D6"/>
    <w:rsid w:val="00BE3960"/>
    <w:rsid w:val="00C14820"/>
    <w:rsid w:val="00C22467"/>
    <w:rsid w:val="00C40A2F"/>
    <w:rsid w:val="00C50565"/>
    <w:rsid w:val="00C66696"/>
    <w:rsid w:val="00C67C0F"/>
    <w:rsid w:val="00C917D3"/>
    <w:rsid w:val="00C91BCA"/>
    <w:rsid w:val="00C94AE9"/>
    <w:rsid w:val="00C953D9"/>
    <w:rsid w:val="00CD254E"/>
    <w:rsid w:val="00CD2568"/>
    <w:rsid w:val="00CF7611"/>
    <w:rsid w:val="00D41766"/>
    <w:rsid w:val="00DF0331"/>
    <w:rsid w:val="00E3781E"/>
    <w:rsid w:val="00E44A2F"/>
    <w:rsid w:val="00E51C1E"/>
    <w:rsid w:val="00EA12B4"/>
    <w:rsid w:val="00F54B6C"/>
    <w:rsid w:val="00F7305D"/>
    <w:rsid w:val="00F8429D"/>
    <w:rsid w:val="00F868BF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8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8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8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8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8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8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8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8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2018.</izvorni_sadrzaj>
    <derivirana_varijabla naziv="DomainObject.StvarniPocetakDatum_1">4. lipnja 2018.</derivirana_varijabla>
  </DomainObject.StvarniPocetakDatum>
  <DomainObject.StvarniZavrsetakDatum>
    <izvorni_sadrzaj>4. lipnja 2018.</izvorni_sadrzaj>
    <derivirana_varijabla naziv="DomainObject.StvarniZavrsetakDatum_1">4. lipnja 2018.</derivirana_varijabla>
  </DomainObject.StvarniZavrsetakDatum>
  <DomainObject.PlaniraniZavrsetakDatum>
    <izvorni_sadrzaj>4. lipnja 2018.</izvorni_sadrzaj>
    <derivirana_varijabla naziv="DomainObject.PlaniraniZavrsetakDatum_1">4. lipnja 2018.</derivirana_varijabla>
  </DomainObject.PlaniraniZavrsetakDatum>
  <DomainObject.PlaniraniPocetakDatum>
    <izvorni_sadrzaj>4. lipnja 2018.</izvorni_sadrzaj>
    <derivirana_varijabla naziv="DomainObject.PlaniraniPocetakDatum_1">4. lipnja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2018.</izvorni_sadrzaj>
    <derivirana_varijabla naziv="DomainObject.Zapisnik.DatumKreiranja_1">5.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St-121/2018-10</izvorni_sadrzaj>
    <derivirana_varijabla naziv="DomainObject.Zapisnik.Oznaka_1">St-121/2018-10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BUSINESS CLUB j.d.o.o. KRNICA zastupanog po punomoćniku Ira Blasco Brzović</izvorni_sadrzaj>
    <derivirana_varijabla naziv="DomainObject.Predmet.ProtustrankaFormated_1">  BUSINESS CLUB j.d.o.o. KRNICA zastupanog po punomoćniku Ira Blasco Brzović</derivirana_varijabla>
  </DomainObject.Predmet.ProtustrankaFormated>
  <DomainObject.Predmet.ProtustrankaFormatedOIB>
    <izvorni_sadrzaj>  BUSINESS CLUB j.d.o.o. KRNICA, OIB 23089699776 zastupanog po punomoćniku Ira Blasco Brzović</izvorni_sadrzaj>
    <derivirana_varijabla naziv="DomainObject.Predmet.ProtustrankaFormatedOIB_1">  BUSINESS CLUB j.d.o.o. KRNICA, OIB 23089699776 zastupanog po punomoćniku Ira Blasco Brzović</derivirana_varijabla>
  </DomainObject.Predmet.ProtustrankaFormatedOIB>
  <DomainObject.Predmet.ProtustrankaFormatedWithAdress>
    <izvorni_sadrzaj> BUSINESS CLUB j.d.o.o. KRNICA, Krnica 38, 52207 Krnica zastupanog po punomoćniku Ira Blasco Brzović</izvorni_sadrzaj>
    <derivirana_varijabla naziv="DomainObject.Predmet.ProtustrankaFormatedWithAdress_1"> BUSINESS CLUB j.d.o.o. KRNICA, Krnica 38, 52207 Krnica zastupanog po punomoćniku Ira Blasco Brzović</derivirana_varijabla>
  </DomainObject.Predmet.ProtustrankaFormatedWithAdress>
  <DomainObject.Predmet.ProtustrankaFormatedWithAdressOIB>
    <izvorni_sadrzaj> BUSINESS CLUB j.d.o.o. KRNICA, OIB 23089699776, Krnica 38, 52207 Krnica zastupanog po punomoćniku Ira Blasco Brzović</izvorni_sadrzaj>
    <derivirana_varijabla naziv="DomainObject.Predmet.ProtustrankaFormatedWithAdressOIB_1"> BUSINESS CLUB j.d.o.o. KRNICA, OIB 23089699776, Krnica 38, 52207 Krnica zastupanog po punomoćniku Ira Blasco Brzović</derivirana_varijabla>
  </DomainObject.Predmet.ProtustrankaFormatedWithAdressOIB>
  <DomainObject.Predmet.ProtustrankaWithAdress>
    <izvorni_sadrzaj>BUSINESS CLUB j.d.o.o. KRNICA Krnica 38, 52207 Krnica</izvorni_sadrzaj>
    <derivirana_varijabla naziv="DomainObject.Predmet.ProtustrankaWithAdress_1">BUSINESS CLUB j.d.o.o. KRNICA Krnica 38, 52207 Krnica</derivirana_varijabla>
  </DomainObject.Predmet.ProtustrankaWithAdress>
  <DomainObject.Predmet.ProtustrankaWithAdressOIB>
    <izvorni_sadrzaj>BUSINESS CLUB j.d.o.o. KRNICA, OIB 23089699776, Krnica 38, 52207 Krnica</izvorni_sadrzaj>
    <derivirana_varijabla naziv="DomainObject.Predmet.ProtustrankaWithAdressOIB_1">BUSINESS CLUB j.d.o.o. KRNICA, OIB 23089699776, Krnica 38, 52207 Krnica</derivirana_varijabla>
  </DomainObject.Predmet.ProtustrankaWithAdressOIB>
  <DomainObject.Predmet.ProtustrankaNazivFormated>
    <izvorni_sadrzaj>BUSINESS CLUB j.d.o.o. KRNICA</izvorni_sadrzaj>
    <derivirana_varijabla naziv="DomainObject.Predmet.ProtustrankaNazivFormated_1">BUSINESS CLUB j.d.o.o. KRNICA</derivirana_varijabla>
  </DomainObject.Predmet.ProtustrankaNazivFormated>
  <DomainObject.Predmet.ProtustrankaNazivFormatedOIB>
    <izvorni_sadrzaj>BUSINESS CLUB j.d.o.o. KRNICA, OIB 23089699776</izvorni_sadrzaj>
    <derivirana_varijabla naziv="DomainObject.Predmet.ProtustrankaNazivFormatedOIB_1">BUSINESS CLUB j.d.o.o. KRNICA, OIB 23089699776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69256.41</izvorni_sadrzaj>
    <derivirana_varijabla naziv="DomainObject.Predmet.TrenutnaVrijednost_1">69256.41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BUSINESS CLUB j.d.o.o. KRNICA zastupanog po punomoćniku Ira Blasco Brzović</item>
    </izvorni_sadrzaj>
    <derivirana_varijabla naziv="DomainObject.Predmet.ProtuStrankaListFormated_1">
      <item>BUSINESS CLUB j.d.o.o. KRNICA zastupanog po punomoćniku Ira Blasco Brzović</item>
    </derivirana_varijabla>
  </DomainObject.Predmet.ProtuStrankaListFormated>
  <DomainObject.Predmet.ProtuStrankaListFormatedOIB>
    <izvorni_sadrzaj>
      <item>BUSINESS CLUB j.d.o.o. KRNICA, OIB 23089699776 zastupanog po punomoćniku Ira Blasco Brzović</item>
    </izvorni_sadrzaj>
    <derivirana_varijabla naziv="DomainObject.Predmet.ProtuStrankaListFormatedOIB_1">
      <item>BUSINESS CLUB j.d.o.o. KRNICA, OIB 23089699776 zastupanog po punomoćniku Ira Blasco Brzović</item>
    </derivirana_varijabla>
  </DomainObject.Predmet.ProtuStrankaListFormatedOIB>
  <DomainObject.Predmet.ProtuStrankaListFormatedWithAdress>
    <izvorni_sadrzaj>
      <item>BUSINESS CLUB j.d.o.o. KRNICA, Krnica 38, 52207 Krnica zastupanog po punomoćniku Ira Blasco Brzović</item>
    </izvorni_sadrzaj>
    <derivirana_varijabla naziv="DomainObject.Predmet.ProtuStrankaListFormatedWithAdress_1">
      <item>BUSINESS CLUB j.d.o.o. KRNICA, Krnica 38, 52207 Krnica zastupanog po punomoćniku Ira Blasco Brzović</item>
    </derivirana_varijabla>
  </DomainObject.Predmet.ProtuStrankaListFormatedWithAdress>
  <DomainObject.Predmet.ProtuStrankaListFormatedWithAdressOIB>
    <izvorni_sadrzaj>
      <item>BUSINESS CLUB j.d.o.o. KRNICA, OIB 23089699776, Krnica 38, 52207 Krnica zastupanog po punomoćniku Ira Blasco Brzović</item>
    </izvorni_sadrzaj>
    <derivirana_varijabla naziv="DomainObject.Predmet.ProtuStrankaListFormatedWithAdressOIB_1">
      <item>BUSINESS CLUB j.d.o.o. KRNICA, OIB 23089699776, Krnica 38, 52207 Krnica zastupanog po punomoćniku Ira Blasco Brzović</item>
    </derivirana_varijabla>
  </DomainObject.Predmet.ProtuStrankaListFormatedWithAdressOIB>
  <DomainObject.Predmet.ProtuStrankaListNazivFormated>
    <izvorni_sadrzaj>
      <item>BUSINESS CLUB j.d.o.o. KRNICA</item>
    </izvorni_sadrzaj>
    <derivirana_varijabla naziv="DomainObject.Predmet.ProtuStrankaListNazivFormated_1">
      <item>BUSINESS CLUB j.d.o.o. KRNICA</item>
    </derivirana_varijabla>
  </DomainObject.Predmet.ProtuStrankaListNazivFormated>
  <DomainObject.Predmet.ProtuStrankaListNazivFormatedOIB>
    <izvorni_sadrzaj>
      <item>BUSINESS CLUB j.d.o.o. KRNICA, OIB 23089699776</item>
    </izvorni_sadrzaj>
    <derivirana_varijabla naziv="DomainObject.Predmet.ProtuStrankaListNazivFormatedOIB_1">
      <item>BUSINESS CLUB j.d.o.o. KRNICA, OIB 23089699776</item>
    </derivirana_varijabla>
  </DomainObject.Predmet.ProtuStrankaListNazivFormatedOIB>
  <DomainObject.Predmet.OstaliListFormated>
    <izvorni_sadrzaj>
      <item>Ira Blasco Brzović punomoćnik sudionika u postupku BUSINESS CLUB j.d.o.o. KRNICA</item>
    </izvorni_sadrzaj>
    <derivirana_varijabla naziv="DomainObject.Predmet.OstaliListFormated_1">
      <item>Ira Blasco Brzović punomoćnik sudionika u postupku BUSINESS CLUB j.d.o.o. KRNICA</item>
    </derivirana_varijabla>
  </DomainObject.Predmet.OstaliListFormated>
  <DomainObject.Predmet.OstaliListFormatedOIB>
    <izvorni_sadrzaj>
      <item>Ira Blasco Brzović, OIB 52801386482 punomoćnik sudionika u postupku BUSINESS CLUB j.d.o.o. KRNICA</item>
    </izvorni_sadrzaj>
    <derivirana_varijabla naziv="DomainObject.Predmet.OstaliListFormatedOIB_1">
      <item>Ira Blasco Brzović, OIB 52801386482 punomoćnik sudionika u postupku BUSINESS CLUB j.d.o.o. KRNICA</item>
    </derivirana_varijabla>
  </DomainObject.Predmet.OstaliListFormatedOIB>
  <DomainObject.Predmet.OstaliListFormatedWithAdress>
    <izvorni_sadrzaj>
      <item>Ira Blasco Brzović, Četvrt Kralja Slavca 9, 21310 Omiš punomoćnik sudionika u postupku BUSINESS CLUB j.d.o.o. KRNICA</item>
    </izvorni_sadrzaj>
    <derivirana_varijabla naziv="DomainObject.Predmet.OstaliListFormatedWithAdress_1">
      <item>Ira Blasco Brzović, Četvrt Kralja Slavca 9, 21310 Omiš punomoćnik sudionika u postupku BUSINESS CLUB j.d.o.o. KRNICA</item>
    </derivirana_varijabla>
  </DomainObject.Predmet.OstaliListFormatedWithAdress>
  <DomainObject.Predmet.OstaliListFormatedWithAdressOIB>
    <izvorni_sadrzaj>
      <item>Ira Blasco Brzović, OIB 52801386482, Četvrt Kralja Slavca 9, 21310 Omiš punomoćnik sudionika u postupku BUSINESS CLUB j.d.o.o. KRNICA</item>
    </izvorni_sadrzaj>
    <derivirana_varijabla naziv="DomainObject.Predmet.OstaliListFormatedWithAdressOIB_1">
      <item>Ira Blasco Brzović, OIB 52801386482, Četvrt Kralja Slavca 9, 21310 Omiš punomoćnik sudionika u postupku BUSINESS CLUB j.d.o.o. KRNICA</item>
    </derivirana_varijabla>
  </DomainObject.Predmet.OstaliListFormatedWithAdressOIB>
  <DomainObject.Predmet.OstaliListNazivFormated>
    <izvorni_sadrzaj>
      <item>Ira Blasco Brzović</item>
    </izvorni_sadrzaj>
    <derivirana_varijabla naziv="DomainObject.Predmet.OstaliListNazivFormated_1">
      <item>Ira Blasco Brzović</item>
    </derivirana_varijabla>
  </DomainObject.Predmet.OstaliListNazivFormated>
  <DomainObject.Predmet.OstaliListNazivFormatedOIB>
    <izvorni_sadrzaj>
      <item>Ira Blasco Brzović, OIB 52801386482</item>
    </izvorni_sadrzaj>
    <derivirana_varijabla naziv="DomainObject.Predmet.OstaliListNazivFormatedOIB_1">
      <item>Ira Blasco Brzović, OIB 52801386482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St-121/2018-10</izvorni_sadrzaj>
    <derivirana_varijabla naziv="DomainObject.PoslovniBrojDokumenta_1">St-121/2018-10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BUSINESS CLUB j.d.o.o. KRNICA</izvorni_sadrzaj>
    <derivirana_varijabla naziv="DomainObject.Predmet.ProtustrankaIDrugi_1">BUSINESS CLUB j.d.o.o. KRNICA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BUSINESS CLUB j.d.o.o. KRNICA, OIB 23089699776, Krnica 38, 52207 Krnica</izvorni_sadrzaj>
    <derivirana_varijabla naziv="DomainObject.Predmet.ProtustrankaIDrugiAdressOIB_1">BUSINESS CLUB j.d.o.o. KRNICA, OIB 23089699776, Krnica 38,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BUSINESS CLUB j.d.o.o. KRNICA</item>
      <item>Ira Blasco Brzović</item>
    </izvorni_sadrzaj>
    <derivirana_varijabla naziv="DomainObject.Predmet.SudioniciListNaziv_1">
      <item>FINANCIJSKA AGENCIJA, RC RIJEKA, PODRUŽNICA PULA, PULA</item>
      <item>BUSINESS CLUB j.d.o.o. KRNICA</item>
      <item>Ira Blasco Brzović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BUSINESS CLUB j.d.o.o. KRNICA, OIB 23089699776, Krnica 38,52207 Krnica</item>
      <item>Ira Blasco Brzović, OIB 52801386482, Četvrt Kralja Slavca 9,21310 Omiš</item>
    </izvorni_sadrzaj>
    <derivirana_varijabla naziv="DomainObject.Predmet.SudioniciListAdressOIB_1">
      <item>FINANCIJSKA AGENCIJA, RC RIJEKA, PODRUŽNICA PULA, PULA, OIB 85821130368, Ulica grada Vukovara 70,10000 Zagreb</item>
      <item>BUSINESS CLUB j.d.o.o. KRNICA, OIB 23089699776, Krnica 38,52207 Krnica</item>
      <item>Ira Blasco Brzović, OIB 52801386482, Četvrt Kralja Slavca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23089699776</item>
      <item>, OIB 52801386482</item>
    </izvorni_sadrzaj>
    <derivirana_varijabla naziv="DomainObject.Predmet.SudioniciListNazivOIB_1">
      <item>, OIB 85821130368</item>
      <item>, OIB 23089699776</item>
      <item>, OIB 52801386482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B06DE-51EB-45B9-B4F9-66D2971916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1426</properties:Characters>
  <properties:Lines>50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1755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2018-06-04T06:31:00Z</dcterms:created>
  <dc:creator>epincin</dc:creator>
  <cp:lastModifiedBy>Sanja Prodan</cp:lastModifiedBy>
  <cp:lastPrinted>2015-12-17T09:17:00Z</cp:lastPrinted>
  <dcterms:modified xmlns:xsi="http://www.w3.org/2001/XMLSchema-instance" xsi:type="dcterms:W3CDTF">2018-06-05T06:48:00Z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St-121/2018-10 / Zapisnik - Ročište radi rasprave o uvjetima za otvaranje steč. post. (St-121-2018-10-business club J.D.O.O.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