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e9b8" w14:paraId="76ee9b8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1527AD" w:rsidP="0076179C" w:rsidR="001359F6" w:rsidRPr="00DC209D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DC209D">
      <w:pPr>
        <w:jc w:val="center"/>
        <w:rPr>
          <w:bCs/>
        </w:rPr>
      </w:pPr>
      <w:r w:rsidRPr="00DC209D">
        <w:rPr>
          <w:bCs/>
        </w:rPr>
        <w:t>R E P U B L I K A    H R V A T S K A</w:t>
      </w:r>
    </w:p>
    <w:p w:rsidRDefault="00B274D0" w:rsidP="00B274D0" w:rsidR="00B274D0" w:rsidRPr="00DC209D">
      <w:pPr>
        <w:jc w:val="both"/>
      </w:pPr>
    </w:p>
    <w:p w:rsidRDefault="00B274D0" w:rsidP="00B274D0" w:rsidR="00B274D0" w:rsidRPr="00DC209D">
      <w:pPr>
        <w:pStyle w:val="Naslov1"/>
        <w:rPr>
          <w:b w:val="false"/>
          <w:sz w:val="24"/>
        </w:rPr>
      </w:pPr>
      <w:r w:rsidRPr="00DC209D">
        <w:rPr>
          <w:b w:val="false"/>
          <w:sz w:val="24"/>
        </w:rPr>
        <w:t>R  J  E  Š  E  NJ  E</w:t>
      </w:r>
    </w:p>
    <w:p w:rsidRDefault="00EC198B" w:rsidP="006463FA" w:rsidR="00EC198B" w:rsidRPr="00DC209D"/>
    <w:p w:rsidRDefault="00D510E6" w:rsidP="006463FA" w:rsidR="00D510E6" w:rsidRPr="00DC209D"/>
    <w:p w:rsidRDefault="00DC209D" w:rsidP="006463FA" w:rsidR="00DC209D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</w:t>
      </w:r>
      <w:r w:rsidR="00DC209D">
        <w:t>stečajnom masom iza KOMPANJON d.o.o. u stečaju, Štrigova, Banfi 37, OIB: 22342875871,</w:t>
      </w:r>
      <w:r w:rsidR="001B038F">
        <w:t xml:space="preserve">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DC209D">
        <w:t>3. svibnja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DC209D">
        <w:t>4. svibnja</w:t>
      </w:r>
      <w:r w:rsidR="00EC198B">
        <w:t xml:space="preserve">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</w:t>
      </w:r>
      <w:r w:rsidR="00DC209D">
        <w:t>stečajnom masom iza KOMPANJON d.o.o. u stečaju, Štrigova, Banfi 37, OIB: 22342875871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DC209D" w:rsidP="001B038F" w:rsidR="00DC209D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DC209D" w:rsidP="00A951C6" w:rsidR="00DC209D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dxa" w:w="100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640"/>
        <w:gridCol w:w="1564"/>
        <w:gridCol w:w="1508"/>
        <w:gridCol w:w="1533"/>
        <w:gridCol w:w="1543"/>
      </w:tblGrid>
      <w:tr w:rsidTr="00DC209D" w:rsidR="0096662B" w:rsidRPr="00B40BEB">
        <w:trPr>
          <w:jc w:val="center"/>
        </w:trPr>
        <w:tc>
          <w:tcPr>
            <w:tcW w:type="dxa" w:w="1243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4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543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DC209D" w:rsidR="0096662B" w:rsidRPr="00C46D4B">
        <w:trPr>
          <w:jc w:val="center"/>
        </w:trPr>
        <w:tc>
          <w:tcPr>
            <w:tcW w:type="dxa" w:w="1243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40"/>
          </w:tcPr>
          <w:p w:rsidRDefault="0096662B" w:rsidP="00DC209D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</w:t>
            </w:r>
            <w:r w:rsidR="00DC209D">
              <w:rPr>
                <w:rFonts w:hAnsi="Times New Roman" w:ascii="Times New Roman"/>
                <w:sz w:val="24"/>
                <w:szCs w:val="24"/>
              </w:rPr>
              <w:t>Porezna uprava, Područni ured Sjeverna Hrvatska</w:t>
            </w:r>
          </w:p>
        </w:tc>
        <w:tc>
          <w:tcPr>
            <w:tcW w:type="auto" w:w="0"/>
          </w:tcPr>
          <w:p w:rsidRDefault="00DC209D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42 000 Varaždin</w:t>
            </w:r>
          </w:p>
        </w:tc>
        <w:tc>
          <w:tcPr>
            <w:tcW w:type="auto" w:w="0"/>
          </w:tcPr>
          <w:p w:rsidRDefault="00DC209D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11.949,96</w:t>
            </w:r>
            <w:r w:rsidR="0096662B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543"/>
          </w:tcPr>
          <w:p w:rsidRDefault="00DC209D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11.949,96</w:t>
            </w:r>
            <w:r w:rsidR="0096662B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</w:tr>
    </w:tbl>
    <w:p w:rsidRDefault="005A0DA0" w:rsidP="001A28FA" w:rsidR="005A0DA0">
      <w:pPr>
        <w:jc w:val="both"/>
      </w:pPr>
    </w:p>
    <w:p w:rsidRDefault="00DC209D" w:rsidP="001A28FA" w:rsidR="00DC209D">
      <w:pPr>
        <w:jc w:val="both"/>
      </w:pPr>
    </w:p>
    <w:p w:rsidRDefault="00DC209D" w:rsidP="001A28FA" w:rsidR="00DC209D">
      <w:pPr>
        <w:jc w:val="both"/>
      </w:pPr>
    </w:p>
    <w:p w:rsidRDefault="00DC209D" w:rsidP="001A28FA" w:rsidR="00DC209D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DC209D" w:rsidP="00B274D0" w:rsidR="00DC209D">
      <w:pPr>
        <w:jc w:val="center"/>
        <w:rPr>
          <w:bCs/>
        </w:rPr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DC209D">
        <w:t>3. svibnja</w:t>
      </w:r>
      <w:r w:rsidR="00EC198B">
        <w:t xml:space="preserve"> 2017</w:t>
      </w:r>
      <w:r w:rsidRPr="00B274D0">
        <w:t xml:space="preserve">. </w:t>
      </w:r>
      <w:r w:rsidR="00DC209D">
        <w:t xml:space="preserve">stečajna upraviteljica Dinka Trumbić iz Splita, ispitala 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DC209D">
        <w:t>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DC209D">
        <w:t>4. svibnja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DC209D" w:rsidP="005A0DA0" w:rsidR="00DC209D">
      <w:pPr>
        <w:ind w:left="4956"/>
        <w:jc w:val="both"/>
      </w:pPr>
    </w:p>
    <w:p w:rsidRDefault="00DC209D" w:rsidP="005A0DA0" w:rsidR="00DC209D">
      <w:pPr>
        <w:ind w:left="4956"/>
        <w:jc w:val="both"/>
      </w:pPr>
    </w:p>
    <w:p w:rsidRDefault="005A0DA0" w:rsidP="00B274D0" w:rsidR="005A0DA0"/>
    <w:p w:rsidRDefault="0096662B" w:rsidP="00B274D0" w:rsidR="0096662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C209D" w:rsidP="00B274D0" w:rsidR="00B274D0">
      <w:pPr>
        <w:numPr>
          <w:ilvl w:val="0"/>
          <w:numId w:val="1"/>
        </w:numPr>
      </w:pPr>
      <w:r>
        <w:t>Stečajna</w:t>
      </w:r>
      <w:r w:rsidR="003C096E">
        <w:t xml:space="preserve"> </w:t>
      </w:r>
      <w:r w:rsidR="00D510E6">
        <w:t>upravitelj</w:t>
      </w:r>
      <w:r>
        <w:t>ica Dinka Trumbić, Split, Lovretska 10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AEA" w:rsidP="00B274D0" w:rsidR="00554AEA">
      <w:r>
        <w:separator/>
      </w:r>
    </w:p>
  </w:endnote>
  <w:endnote w:id="0" w:type="continuationSeparator">
    <w:p w:rsidRDefault="00554AEA" w:rsidP="00B274D0" w:rsidR="005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AEA" w:rsidP="00B274D0" w:rsidR="00554AEA">
      <w:r>
        <w:separator/>
      </w:r>
    </w:p>
  </w:footnote>
  <w:footnote w:id="0" w:type="continuationSeparator">
    <w:p w:rsidRDefault="00554AEA" w:rsidP="00B274D0" w:rsidR="00554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B72">
          <w:rPr>
            <w:noProof/>
          </w:rPr>
          <w:t>2</w:t>
        </w:r>
        <w:r>
          <w:fldChar w:fldCharType="end"/>
        </w:r>
      </w:p>
    </w:sdtContent>
  </w:sdt>
  <w:p w:rsidRDefault="007A29A5" w:rsidR="0096662B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DC209D">
      <w:t>57/17-19</w:t>
    </w: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DC209D">
      <w:t>57/17-19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54AE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56E84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C7B72"/>
    <w:rsid w:val="00D432DF"/>
    <w:rsid w:val="00D43411"/>
    <w:rsid w:val="00D47AE2"/>
    <w:rsid w:val="00D510E6"/>
    <w:rsid w:val="00D602AB"/>
    <w:rsid w:val="00D879DB"/>
    <w:rsid w:val="00D91F2B"/>
    <w:rsid w:val="00DC209D"/>
    <w:rsid w:val="00DD46AF"/>
    <w:rsid w:val="00E01265"/>
    <w:rsid w:val="00E31395"/>
    <w:rsid w:val="00E45373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56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E8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E8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E8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E8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56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E8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E8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E8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E8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St-57/2017-19</izvorni_sadrzaj>
    <derivirana_varijabla naziv="DomainObject.Oznaka_1">St-57/2017-19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naknadno pronađene imovine</izvorni_sadrzaj>
    <derivirana_varijabla naziv="DomainObject.Predmet.Opis_1">Prijedlog radi naknadno pronađene imovine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KOMPANJON društvo s ograničenom odgovornošću za usluge i promet nekretninama</izvorni_sadrzaj>
    <derivirana_varijabla naziv="DomainObject.Predmet.ProtustrankaFormated_1">  brisano društvo KOMPANJON društvo s ograničenom odgovornošću za usluge i promet nekretninama</derivirana_varijabla>
  </DomainObject.Predmet.ProtustrankaFormated>
  <DomainObject.Predmet.ProtustrankaFormatedOIB>
    <izvorni_sadrzaj>  brisano društvo KOMPANJON društvo s ograničenom odgovornošću za usluge i promet nekretninama, OIB 22342875871</izvorni_sadrzaj>
    <derivirana_varijabla naziv="DomainObject.Predmet.ProtustrankaFormatedOIB_1">  brisano društvo KOMPANJON društvo s ograničenom odgovornošću za usluge i promet nekretninama, OIB 22342875871</derivirana_varijabla>
  </DomainObject.Predmet.ProtustrankaFormatedOIB>
  <DomainObject.Predmet.ProtustrankaFormatedWithAdress>
    <izvorni_sadrzaj> brisano društvo KOMPANJON društvo s ograničenom odgovornošću za usluge i promet nekretninama,  37, 40313 Banfi</izvorni_sadrzaj>
    <derivirana_varijabla naziv="DomainObject.Predmet.ProtustrankaFormatedWithAdress_1"> brisano društvo KOMPANJON društvo s ograničenom odgovornošću za usluge i promet nekretninama,  37, 40313 Banfi</derivirana_varijabla>
  </DomainObject.Predmet.ProtustrankaFormatedWithAdress>
  <DomainObject.Predmet.ProtustrankaFormatedWithAdressOIB>
    <izvorni_sadrzaj> brisano društvo KOMPANJON društvo s ograničenom odgovornošću za usluge i promet nekretninama, OIB 22342875871,  37, 40313 Banfi</izvorni_sadrzaj>
    <derivirana_varijabla naziv="DomainObject.Predmet.ProtustrankaFormatedWithAdressOIB_1"> brisano društvo KOMPANJON društvo s ograničenom odgovornošću za usluge i promet nekretninama, OIB 22342875871,  37, 40313 Banfi</derivirana_varijabla>
  </DomainObject.Predmet.ProtustrankaFormatedWithAdressOIB>
  <DomainObject.Predmet.ProtustrankaWithAdress>
    <izvorni_sadrzaj>brisano društvo KOMPANJON društvo s ograničenom odgovornošću za usluge i promet nekretninama  37, 40313 Banfi</izvorni_sadrzaj>
    <derivirana_varijabla naziv="DomainObject.Predmet.ProtustrankaWithAdress_1">brisano društvo KOMPANJON društvo s ograničenom odgovornošću za usluge i promet nekretninama  37, 40313 Banfi</derivirana_varijabla>
  </DomainObject.Predmet.ProtustrankaWithAdress>
  <DomainObject.Predmet.ProtustrankaWithAdressOIB>
    <izvorni_sadrzaj>brisano društvo KOMPANJON društvo s ograničenom odgovornošću za usluge i promet nekretninama, OIB 22342875871,  37, 40313 Banfi</izvorni_sadrzaj>
    <derivirana_varijabla naziv="DomainObject.Predmet.ProtustrankaWithAdressOIB_1">brisano društvo KOMPANJON društvo s ograničenom odgovornošću za usluge i promet nekretninama, OIB 22342875871,  37, 40313 Banfi</derivirana_varijabla>
  </DomainObject.Predmet.ProtustrankaWithAdressOIB>
  <DomainObject.Predmet.ProtustrankaNazivFormated>
    <izvorni_sadrzaj>brisano društvo KOMPANJON društvo s ograničenom odgovornošću za usluge i promet nekretninama</izvorni_sadrzaj>
    <derivirana_varijabla naziv="DomainObject.Predmet.ProtustrankaNazivFormated_1">brisano društvo KOMPANJON društvo s ograničenom odgovornošću za usluge i promet nekretninama</derivirana_varijabla>
  </DomainObject.Predmet.ProtustrankaNazivFormated>
  <DomainObject.Predmet.ProtustrankaNazivFormatedOIB>
    <izvorni_sadrzaj>brisano društvo KOMPANJON društvo s ograničenom odgovornošću za usluge i promet nekretninama, OIB 22342875871</izvorni_sadrzaj>
    <derivirana_varijabla naziv="DomainObject.Predmet.ProtustrankaNazivFormatedOIB_1">brisano društvo 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Kovačić</izvorni_sadrzaj>
    <derivirana_varijabla naziv="DomainObject.Predmet.StrankaFormated_1">  Zdravko Kovačić</derivirana_varijabla>
  </DomainObject.Predmet.StrankaFormated>
  <DomainObject.Predmet.StrankaFormatedOIB>
    <izvorni_sadrzaj>  Zdravko Kovačić, OIB 92524371368</izvorni_sadrzaj>
    <derivirana_varijabla naziv="DomainObject.Predmet.StrankaFormatedOIB_1">  Zdravko Kovačić, OIB 92524371368</derivirana_varijabla>
  </DomainObject.Predmet.StrankaFormatedOIB>
  <DomainObject.Predmet.StrankaFormatedWithAdress>
    <izvorni_sadrzaj> Zdravko Kovačić, Ivana Plemenitog Zajca 19, 40000 Čakovec</izvorni_sadrzaj>
    <derivirana_varijabla naziv="DomainObject.Predmet.StrankaFormatedWithAdress_1"> Zdravko Kovačić, Ivana Plemenitog Zajca 19, 40000 Čakovec</derivirana_varijabla>
  </DomainObject.Predmet.StrankaFormatedWithAdress>
  <DomainObject.Predmet.StrankaFormatedWithAdressOIB>
    <izvorni_sadrzaj> Zdravko Kovačić, OIB 92524371368, Ivana Plemenitog Zajca 19, 40000 Čakovec</izvorni_sadrzaj>
    <derivirana_varijabla naziv="DomainObject.Predmet.StrankaFormatedWithAdressOIB_1"> Zdravko Kovačić, OIB 92524371368, Ivana Plemenitog Zajca 19, 40000 Čakovec</derivirana_varijabla>
  </DomainObject.Predmet.StrankaFormatedWithAdressOIB>
  <DomainObject.Predmet.StrankaWithAdress>
    <izvorni_sadrzaj>Zdravko Kovačić Ivana Plemenitog Zajca 19,40000 Čakovec</izvorni_sadrzaj>
    <derivirana_varijabla naziv="DomainObject.Predmet.StrankaWithAdress_1">Zdravko Kovačić Ivana Plemenitog Zajca 19,40000 Čakovec</derivirana_varijabla>
  </DomainObject.Predmet.StrankaWithAdress>
  <DomainObject.Predmet.StrankaWithAdressOIB>
    <izvorni_sadrzaj>Zdravko Kovačić, OIB 92524371368, Ivana Plemenitog Zajca 19,40000 Čakovec</izvorni_sadrzaj>
    <derivirana_varijabla naziv="DomainObject.Predmet.StrankaWithAdressOIB_1">Zdravko Kovačić, OIB 92524371368, Ivana Plemenitog Zajca 19,40000 Čakovec</derivirana_varijabla>
  </DomainObject.Predmet.StrankaWithAdressOIB>
  <DomainObject.Predmet.StrankaNazivFormated>
    <izvorni_sadrzaj>Zdravko Kovačić</izvorni_sadrzaj>
    <derivirana_varijabla naziv="DomainObject.Predmet.StrankaNazivFormated_1">Zdravko Kovačić</derivirana_varijabla>
  </DomainObject.Predmet.StrankaNazivFormated>
  <DomainObject.Predmet.StrankaNazivFormatedOIB>
    <izvorni_sadrzaj>Zdravko Kovačić, OIB 92524371368</izvorni_sadrzaj>
    <derivirana_varijabla naziv="DomainObject.Predmet.StrankaNazivFormatedOIB_1">Zdravko Kovačić, OIB 92524371368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Zdravko Kovačić</item>
    </izvorni_sadrzaj>
    <derivirana_varijabla naziv="DomainObject.Predmet.StrankaListFormated_1">
      <item>Zdravko Kovačić</item>
    </derivirana_varijabla>
  </DomainObject.Predmet.StrankaListFormated>
  <DomainObject.Predmet.StrankaListFormatedOIB>
    <izvorni_sadrzaj>
      <item>Zdravko Kovačić, OIB 92524371368</item>
    </izvorni_sadrzaj>
    <derivirana_varijabla naziv="DomainObject.Predmet.StrankaListFormatedOIB_1">
      <item>Zdravko Kovačić, OIB 92524371368</item>
    </derivirana_varijabla>
  </DomainObject.Predmet.StrankaListFormatedOIB>
  <DomainObject.Predmet.StrankaListFormatedWithAdress>
    <izvorni_sadrzaj>
      <item>Zdravko Kovačić, Ivana Plemenitog Zajca 19, 40000 Čakovec</item>
    </izvorni_sadrzaj>
    <derivirana_varijabla naziv="DomainObject.Predmet.StrankaListFormatedWithAdress_1">
      <item>Zdravko Kovačić, Ivana Plemenitog Zajca 19, 40000 Čakovec</item>
    </derivirana_varijabla>
  </DomainObject.Predmet.StrankaListFormatedWithAdress>
  <DomainObject.Predmet.StrankaListFormatedWithAdressOIB>
    <izvorni_sadrzaj>
      <item>Zdravko Kovačić, OIB 92524371368, Ivana Plemenitog Zajca 19, 40000 Čakovec</item>
    </izvorni_sadrzaj>
    <derivirana_varijabla naziv="DomainObject.Predmet.StrankaListFormatedWithAdressOIB_1">
      <item>Zdravko Kovačić, OIB 92524371368, Ivana Plemenitog Zajca 19, 40000 Čakovec</item>
    </derivirana_varijabla>
  </DomainObject.Predmet.StrankaListFormatedWithAdressOIB>
  <DomainObject.Predmet.StrankaListNazivFormated>
    <izvorni_sadrzaj>
      <item>Zdravko Kovačić</item>
    </izvorni_sadrzaj>
    <derivirana_varijabla naziv="DomainObject.Predmet.StrankaListNazivFormated_1">
      <item>Zdravko Kovačić</item>
    </derivirana_varijabla>
  </DomainObject.Predmet.StrankaListNazivFormated>
  <DomainObject.Predmet.StrankaListNazivFormatedOIB>
    <izvorni_sadrzaj>
      <item>Zdravko Kovačić, OIB 92524371368</item>
    </izvorni_sadrzaj>
    <derivirana_varijabla naziv="DomainObject.Predmet.StrankaListNazivFormatedOIB_1">
      <item>Zdravko Kovačić, OIB 92524371368</item>
    </derivirana_varijabla>
  </DomainObject.Predmet.StrankaListNazivFormatedOIB>
  <DomainObject.Predmet.ProtuStrankaListFormated>
    <izvorni_sadrzaj>
      <item>brisano društvo KOMPANJON društvo s ograničenom odgovornošću za usluge i promet nekretninama</item>
    </izvorni_sadrzaj>
    <derivirana_varijabla naziv="DomainObject.Predmet.ProtuStrankaListFormated_1">
      <item>brisano društvo KOMPANJON društvo s ograničenom odgovornošću za usluge i promet nekretninama</item>
    </derivirana_varijabla>
  </DomainObject.Predmet.ProtuStrankaListFormated>
  <DomainObject.Predmet.ProtuStrankaListFormatedOIB>
    <izvorni_sadrzaj>
      <item>brisano društvo KOMPANJON društvo s ograničenom odgovornošću za usluge i promet nekretninama, OIB 22342875871</item>
    </izvorni_sadrzaj>
    <derivirana_varijabla naziv="DomainObject.Predmet.ProtuStrankaListFormatedOIB_1">
      <item>brisano društvo 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brisano društvo KOMPANJON društvo s ograničenom odgovornošću za usluge i promet nekretninama,  37, 40313 Banfi</item>
    </izvorni_sadrzaj>
    <derivirana_varijabla naziv="DomainObject.Predmet.ProtuStrankaListFormatedWithAdress_1">
      <item>brisano društvo 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brisano društvo KOMPANJON društvo s ograničenom odgovornošću za usluge i promet nekretninama, OIB 22342875871,  37, 40313 Banfi</item>
    </izvorni_sadrzaj>
    <derivirana_varijabla naziv="DomainObject.Predmet.ProtuStrankaListFormatedWithAdressOIB_1">
      <item>brisano društvo 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brisano društvo KOMPANJON društvo s ograničenom odgovornošću za usluge i promet nekretninama</item>
    </izvorni_sadrzaj>
    <derivirana_varijabla naziv="DomainObject.Predmet.ProtuStrankaListNazivFormated_1">
      <item>brisano društvo KOMPANJON društvo s ograničenom odgovornošću za usluge i promet nekretninama</item>
    </derivirana_varijabla>
  </DomainObject.Predmet.ProtuStrankaListNazivFormated>
  <DomainObject.Predmet.ProtuStrankaListNazivFormatedOIB>
    <izvorni_sadrzaj>
      <item>brisano društvo KOMPANJON društvo s ograničenom odgovornošću za usluge i promet nekretninama, OIB 22342875871</item>
    </izvorni_sadrzaj>
    <derivirana_varijabla naziv="DomainObject.Predmet.ProtuStrankaListNazivFormatedOIB_1">
      <item>brisano društvo KOMPANJON društvo s ograničenom odgovornošću za usluge i promet nekretninama, OIB 22342875871</item>
    </derivirana_varijabla>
  </DomainObject.Predmet.ProtuStrankaListNazivFormatedOIB>
  <DomainObject.Predmet.OstaliListFormated>
    <izvorni_sadrzaj>
      <item>Johann Praznik</item>
    </izvorni_sadrzaj>
    <derivirana_varijabla naziv="DomainObject.Predmet.OstaliListFormated_1">
      <item>Johann Praznik</item>
    </derivirana_varijabla>
  </DomainObject.Predmet.OstaliListFormated>
  <DomainObject.Predmet.OstaliListFormatedOIB>
    <izvorni_sadrzaj>
      <item>Johann Praznik, OIB 84597099473</item>
    </izvorni_sadrzaj>
    <derivirana_varijabla naziv="DomainObject.Predmet.OstaliListFormatedOIB_1">
      <item>Johann Praznik, OIB 84597099473</item>
    </derivirana_varijabla>
  </DomainObject.Predmet.OstaliListFormatedOIB>
  <DomainObject.Predmet.OstaliListFormatedWithAdress>
    <izvorni_sadrzaj>
      <item>Johann Praznik, Hardegg 42, Hardegg</item>
    </izvorni_sadrzaj>
    <derivirana_varijabla naziv="DomainObject.Predmet.OstaliListFormatedWithAdress_1">
      <item>Johann Praznik, Hardegg 42, Hardegg</item>
    </derivirana_varijabla>
  </DomainObject.Predmet.OstaliListFormatedWithAdress>
  <DomainObject.Predmet.OstaliListFormatedWithAdressOIB>
    <izvorni_sadrzaj>
      <item>Johann Praznik, OIB 84597099473, Hardegg 42, Hardegg</item>
    </izvorni_sadrzaj>
    <derivirana_varijabla naziv="DomainObject.Predmet.OstaliListFormatedWithAdressOIB_1">
      <item>Johann Praznik, OIB 84597099473, Hardegg 42, Hardegg</item>
    </derivirana_varijabla>
  </DomainObject.Predmet.OstaliListFormatedWithAdressOIB>
  <DomainObject.Predmet.OstaliListNazivFormated>
    <izvorni_sadrzaj>
      <item>Johann Praznik</item>
    </izvorni_sadrzaj>
    <derivirana_varijabla naziv="DomainObject.Predmet.OstaliListNazivFormated_1">
      <item>Johann Praznik</item>
    </derivirana_varijabla>
  </DomainObject.Predmet.OstaliListNazivFormated>
  <DomainObject.Predmet.OstaliListNazivFormatedOIB>
    <izvorni_sadrzaj>
      <item>Johann Praznik, OIB 84597099473</item>
    </izvorni_sadrzaj>
    <derivirana_varijabla naziv="DomainObject.Predmet.OstaliListNazivFormatedOIB_1">
      <item>Johann Praznik, OIB 84597099473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St-57/2017-19</izvorni_sadrzaj>
    <derivirana_varijabla naziv="DomainObject.PoslovniBrojDokumenta_1">St-57/2017-19</derivirana_varijabla>
  </DomainObject.PoslovniBrojDokumenta>
  <DomainObject.Predmet.StrankaIDrugi>
    <izvorni_sadrzaj>Zdravko Kovačić</izvorni_sadrzaj>
    <derivirana_varijabla naziv="DomainObject.Predmet.StrankaIDrugi_1">Zdravko Kovačić</derivirana_varijabla>
  </DomainObject.Predmet.StrankaIDrugi>
  <DomainObject.Predmet.ProtustrankaIDrugi>
    <izvorni_sadrzaj>brisano društvo KOMPANJON društvo s ograničenom odgovornošću za usluge i promet nekretninama</izvorni_sadrzaj>
    <derivirana_varijabla naziv="DomainObject.Predmet.ProtustrankaIDrugi_1">brisano društvo KOMPANJON društvo s ograničenom odgovornošću za usluge i promet nekretninama</derivirana_varijabla>
  </DomainObject.Predmet.ProtustrankaIDrugi>
  <DomainObject.Predmet.StrankaIDrugiAdressOIB>
    <izvorni_sadrzaj>Zdravko Kovačić, OIB 92524371368, Ivana Plemenitog Zajca 19, 40000 Čakovec</izvorni_sadrzaj>
    <derivirana_varijabla naziv="DomainObject.Predmet.StrankaIDrugiAdressOIB_1">Zdravko Kovačić, OIB 92524371368, Ivana Plemenitog Zajca 19, 40000 Čakovec</derivirana_varijabla>
  </DomainObject.Predmet.StrankaIDrugiAdressOIB>
  <DomainObject.Predmet.ProtustrankaIDrugiAdressOIB>
    <izvorni_sadrzaj>brisano društvo KOMPANJON društvo s ograničenom odgovornošću za usluge i promet nekretninama, OIB 22342875871,  37, 40313 Banfi</izvorni_sadrzaj>
    <derivirana_varijabla naziv="DomainObject.Predmet.ProtustrankaIDrugiAdressOIB_1">brisano društvo 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KOMPANJON društvo s ograničenom odgovornošću za usluge i promet nekretninama</item>
      <item>Johann Praznik</item>
      <item>Zdravko Kovačić</item>
    </izvorni_sadrzaj>
    <derivirana_varijabla naziv="DomainObject.Predmet.SudioniciListNaziv_1">
      <item>brisano društvo KOMPANJON društvo s ograničenom odgovornošću za usluge i promet nekretninama</item>
      <item>Johann Praznik</item>
      <item>Zdravko Kovačić</item>
    </derivirana_varijabla>
  </DomainObject.Predmet.SudioniciListNaziv>
  <DomainObject.Predmet.SudioniciListAdressOIB>
    <izvorni_sadrzaj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izvorni_sadrzaj>
    <derivirana_varijabla naziv="DomainObject.Predmet.SudioniciListAdressOIB_1"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22342875871</item>
      <item>, OIB 84597099473</item>
      <item>, OIB 92524371368</item>
    </izvorni_sadrzaj>
    <derivirana_varijabla naziv="DomainObject.Predmet.SudioniciListNazivOIB_1">
      <item>, OIB 22342875871</item>
      <item>, OIB 84597099473</item>
      <item>, OIB 92524371368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02EFE-060E-49F9-AB9F-FAA0E17D2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2039</properties:Characters>
  <properties:Lines>107</properties:Lines>
  <properties:Paragraphs>36</properties:Paragraphs>
  <properties:TotalTime>699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2017-05-04T07:36:00Z</cp:lastPrinted>
  <dcterms:modified xmlns:xsi="http://www.w3.org/2001/XMLSchema-instance" xsi:type="dcterms:W3CDTF">2017-05-08T06:16:00Z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St-57/2017-19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