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b0d6" w14:paraId="f7ab0d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55BDE">
        <w:rPr>
          <w:b/>
          <w:lang w:val="hr-HR"/>
        </w:rPr>
        <w:t>738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55BDE">
        <w:rPr>
          <w:lang w:val="hr-HR"/>
        </w:rPr>
        <w:t>OKUS MORA d.o.o. Split, Marina Getaldića 19</w:t>
      </w:r>
      <w:r w:rsidR="000467BE">
        <w:rPr>
          <w:lang w:val="hr-HR"/>
        </w:rPr>
        <w:t xml:space="preserve">, OIB: </w:t>
      </w:r>
      <w:r w:rsidR="00E55BDE">
        <w:rPr>
          <w:lang w:val="hr-HR"/>
        </w:rPr>
        <w:t>19401964203, MBS: 080279105</w:t>
      </w:r>
      <w:r w:rsidR="00403F01">
        <w:rPr>
          <w:lang w:val="hr-HR"/>
        </w:rPr>
        <w:t xml:space="preserve">, dana </w:t>
      </w:r>
      <w:r w:rsidR="00DE6210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55BDE">
        <w:rPr>
          <w:lang w:val="hr-HR"/>
        </w:rPr>
        <w:t>OKUS MORA d.o.o. Split, Marina Getaldića 19, OIB: 19401964203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55BDE">
        <w:rPr>
          <w:lang w:val="hr-HR"/>
        </w:rPr>
        <w:t>1.007.609,94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DE6210" w:rsidP="00DE6210" w:rsidR="00DE621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DE6210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E6210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91E" w:rsidP="003734BE" w:rsidR="00CC791E">
      <w:r>
        <w:separator/>
      </w:r>
    </w:p>
  </w:endnote>
  <w:endnote w:id="0" w:type="continuationSeparator">
    <w:p w:rsidRDefault="00CC791E" w:rsidP="003734BE" w:rsidR="00CC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91E" w:rsidP="003734BE" w:rsidR="00CC791E">
      <w:r>
        <w:separator/>
      </w:r>
    </w:p>
  </w:footnote>
  <w:footnote w:id="0" w:type="continuationSeparator">
    <w:p w:rsidRDefault="00CC791E" w:rsidP="003734BE" w:rsidR="00CC7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837792">
      <w:fldChar w:fldCharType="begin"/>
    </w:r>
    <w:r>
      <w:instrText>PAGE   \* MERGEFORMAT</w:instrText>
    </w:r>
    <w:r w:rsidR="00837792">
      <w:fldChar w:fldCharType="separate"/>
    </w:r>
    <w:r w:rsidR="00F8408E" w:rsidRPr="00F8408E">
      <w:rPr>
        <w:noProof/>
        <w:lang w:val="hr-HR"/>
      </w:rPr>
      <w:t>2</w:t>
    </w:r>
    <w:r w:rsidR="00837792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7792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C791E"/>
    <w:rsid w:val="00CE1BBC"/>
    <w:rsid w:val="00D230DD"/>
    <w:rsid w:val="00D4027A"/>
    <w:rsid w:val="00D4418F"/>
    <w:rsid w:val="00D44ECB"/>
    <w:rsid w:val="00D47B51"/>
    <w:rsid w:val="00D6076B"/>
    <w:rsid w:val="00D74C99"/>
    <w:rsid w:val="00DE6210"/>
    <w:rsid w:val="00E14AE2"/>
    <w:rsid w:val="00E55BDE"/>
    <w:rsid w:val="00E63FF6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F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3F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3F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3F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06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društvo s ograničenom odgovornošću za projektiranje, savjetovanje i usluge</izvorni_sadrzaj>
    <derivirana_varijabla naziv="DomainObject.Predmet.ProtustrankaFormated_1">  OKUS MORA društvo s ograničenom odgovornošću za projektiranje, savjetovanje i usluge</derivirana_varijabla>
  </DomainObject.Predmet.ProtustrankaFormated>
  <DomainObject.Predmet.ProtustrankaFormatedOIB>
    <izvorni_sadrzaj>  OKUS MORA društvo s ograničenom odgovornošću za projektiranje, savjetovanje i usluge, OIB 19401964203</izvorni_sadrzaj>
    <derivirana_varijabla naziv="DomainObject.Predmet.ProtustrankaFormatedOIB_1">  OKUS MORA društvo s ograničenom odgovornošću za projektiranje, savjetovanje i usluge, OIB 19401964203</derivirana_varijabla>
  </DomainObject.Predmet.ProtustrankaFormatedOIB>
  <DomainObject.Predmet.ProtustrankaFormatedWithAdress>
    <izvorni_sadrzaj> OKUS MORA društvo s ograničenom odgovornošću za projektiranje, savjetovanje i usluge, Marina Getaldića 19, 21000 Split</izvorni_sadrzaj>
    <derivirana_varijabla naziv="DomainObject.Predmet.ProtustrankaFormatedWithAdress_1"> OKUS MORA društvo s ograničenom odgovornošću za projektiranje, savjetovanje i usluge, Marina Getaldića 19, 21000 Split</derivirana_varijabla>
  </DomainObject.Predmet.ProtustrankaFormatedWithAdress>
  <DomainObject.Predmet.ProtustrankaFormatedWithAdressOIB>
    <izvorni_sadrzaj> OKUS MORA društvo s ograničenom odgovornošću za projektiranje, savjetovanje i usluge, OIB 19401964203, Marina Getaldića 19, 21000 Split</izvorni_sadrzaj>
    <derivirana_varijabla naziv="DomainObject.Predmet.ProtustrankaFormatedWithAdressOIB_1"> OKUS MORA društvo s ograničenom odgovornošću za projektiranje, savjetovanje i usluge, OIB 19401964203, Marina Getaldića 19, 21000 Split</derivirana_varijabla>
  </DomainObject.Predmet.ProtustrankaFormatedWithAdressOIB>
  <DomainObject.Predmet.ProtustrankaWithAdress>
    <izvorni_sadrzaj>OKUS MORA društvo s ograničenom odgovornošću za projektiranje, savjetovanje i usluge Marina Getaldića 19, 21000 Split</izvorni_sadrzaj>
    <derivirana_varijabla naziv="DomainObject.Predmet.ProtustrankaWithAdress_1">OKUS MORA društvo s ograničenom odgovornošću za projektiranje, savjetovanje i usluge Marina Getaldića 19, 21000 Split</derivirana_varijabla>
  </DomainObject.Predmet.ProtustrankaWithAdress>
  <DomainObject.Predmet.ProtustrankaWithAdressOIB>
    <izvorni_sadrzaj>OKUS MORA društvo s ograničenom odgovornošću za projektiranje, savjetovanje i usluge, OIB 19401964203, Marina Getaldića 19, 21000 Split</izvorni_sadrzaj>
    <derivirana_varijabla naziv="DomainObject.Predmet.ProtustrankaWithAdressOIB_1">OKUS MORA društvo s ograničenom odgovornošću za projektiranje, savjetovanje i usluge, OIB 19401964203, Marina Getaldića 19, 21000 Split</derivirana_varijabla>
  </DomainObject.Predmet.ProtustrankaWithAdressOIB>
  <DomainObject.Predmet.ProtustrankaNazivFormated>
    <izvorni_sadrzaj>OKUS MORA društvo s ograničenom odgovornošću za projektiranje, savjetovanje i usluge</izvorni_sadrzaj>
    <derivirana_varijabla naziv="DomainObject.Predmet.ProtustrankaNazivFormated_1">OKUS MORA društvo s ograničenom odgovornošću za projektiranje, savjetovanje i usluge</derivirana_varijabla>
  </DomainObject.Predmet.ProtustrankaNazivFormated>
  <DomainObject.Predmet.ProtustrankaNazivFormatedOIB>
    <izvorni_sadrzaj>OKUS MORA društvo s ograničenom odgovornošću za projektiranje, savjetovanje i usluge, OIB 19401964203</izvorni_sadrzaj>
    <derivirana_varijabla naziv="DomainObject.Predmet.ProtustrankaNazivFormatedOIB_1">OKUS MORA društvo s ograničenom odgovornošću za projektiranje, savjetovanje i usluge, OIB 19401964203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1007609.94</izvorni_sadrzaj>
    <derivirana_varijabla naziv="DomainObject.Predmet.TrenutnaVrijednost_1">1007609.94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OKUS MORA društvo s ograničenom odgovornošću za projektiranje, savjetovanje i usluge</item>
    </izvorni_sadrzaj>
    <derivirana_varijabla naziv="DomainObject.Predmet.ProtuStrankaListFormated_1">
      <item>OKUS MORA društvo s ograničenom odgovornošću za projektiranje, savjetovanje i usluge</item>
    </derivirana_varijabla>
  </DomainObject.Predmet.ProtuStrankaListFormated>
  <DomainObject.Predmet.ProtuStrankaListFormatedOIB>
    <izvorni_sadrzaj>
      <item>OKUS MORA društvo s ograničenom odgovornošću za projektiranje, savjetovanje i usluge, OIB 19401964203</item>
    </izvorni_sadrzaj>
    <derivirana_varijabla naziv="DomainObject.Predmet.ProtuStrankaListFormatedOIB_1">
      <item>OKUS MORA društvo s ograničenom odgovornošću za projektiranje, savjetovanje i usluge, OIB 19401964203</item>
    </derivirana_varijabla>
  </DomainObject.Predmet.ProtuStrankaListFormatedOIB>
  <DomainObject.Predmet.ProtuStrankaListFormatedWithAdress>
    <izvorni_sadrzaj>
      <item>OKUS MORA društvo s ograničenom odgovornošću za projektiranje, savjetovanje i usluge, Marina Getaldića 19, 21000 Split</item>
    </izvorni_sadrzaj>
    <derivirana_varijabla naziv="DomainObject.Predmet.ProtuStrankaListFormatedWithAdress_1">
      <item>OKUS MORA društvo s ograničenom odgovornošću za projektiranje, savjetovanje i usluge, Marina Getaldića 19, 21000 Split</item>
    </derivirana_varijabla>
  </DomainObject.Predmet.ProtuStrankaListFormatedWithAdress>
  <DomainObject.Predmet.ProtuStrankaListFormatedWithAdressOIB>
    <izvorni_sadrzaj>
      <item>OKUS MORA društvo s ograničenom odgovornošću za projektiranje, savjetovanje i usluge, OIB 19401964203, Marina Getaldića 19, 21000 Split</item>
    </izvorni_sadrzaj>
    <derivirana_varijabla naziv="DomainObject.Predmet.ProtuStrankaListFormatedWithAdressOIB_1">
      <item>OKUS MORA društvo s ograničenom odgovornošću za projektiranje, savjetovanje i usluge, OIB 19401964203, Marina Getaldića 19, 21000 Split</item>
    </derivirana_varijabla>
  </DomainObject.Predmet.ProtuStrankaListFormatedWithAdressOIB>
  <DomainObject.Predmet.ProtuStrankaListNazivFormated>
    <izvorni_sadrzaj>
      <item>OKUS MORA društvo s ograničenom odgovornošću za projektiranje, savjetovanje i usluge</item>
    </izvorni_sadrzaj>
    <derivirana_varijabla naziv="DomainObject.Predmet.ProtuStrankaListNazivFormated_1">
      <item>OKUS MORA društvo s ograničenom odgovornošću za projektiranje, savjetovanje i usluge</item>
    </derivirana_varijabla>
  </DomainObject.Predmet.ProtuStrankaListNazivFormated>
  <DomainObject.Predmet.ProtuStrankaListNazivFormatedOIB>
    <izvorni_sadrzaj>
      <item>OKUS MORA društvo s ograničenom odgovornošću za projektiranje, savjetovanje i usluge, OIB 19401964203</item>
    </izvorni_sadrzaj>
    <derivirana_varijabla naziv="DomainObject.Predmet.ProtuStrankaListNazivFormatedOIB_1">
      <item>OKUS MORA društvo s ograničenom odgovornošću za projektiranje, savjetovanje i usluge, OIB 19401964203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OKUS MORA društvo s ograničenom odgovornošću za projektiranje, savjetovanje i usluge</izvorni_sadrzaj>
    <derivirana_varijabla naziv="DomainObject.Predmet.ProtustrankaIDrugi_1">OKUS MORA društvo s ograničenom odgovornošću za projektiranje,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OKUS MORA društvo s ograničenom odgovornošću za projektiranje, savjetovanje i usluge, OIB 19401964203, Marina Getaldića 19, 21000 Split</izvorni_sadrzaj>
    <derivirana_varijabla naziv="DomainObject.Predmet.ProtustrankaIDrugiAdressOIB_1">OKUS MORA društvo s ograničenom odgovornošću za projektiranje, savjetovanje i usluge, OIB 19401964203, Marina Getaldića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OKUS MORA društvo s ograničenom odgovornošću za projektiranje, savjetovanje i usluge</item>
      <item>FINANCIJSKA AGENCIJA, RC SPLIT</item>
    </izvorni_sadrzaj>
    <derivirana_varijabla naziv="DomainObject.Predmet.SudioniciListNaziv_1">
      <item>OKUS MORA društvo s ograničenom odgovornošću za projektiranje, savjetovanje i usluge</item>
      <item>FINANCIJSKA AGENCIJA, RC SPLIT</item>
    </derivirana_varijabla>
  </DomainObject.Predmet.SudioniciListNaziv>
  <DomainObject.Predmet.SudioniciListAdressOIB>
    <izvorni_sadrzaj>
      <item>OKUS MORA društvo s ograničenom odgovornošću za projektiranje, savjetovanje i usluge, OIB 19401964203, Marina Getaldića 19,21000 Split</item>
      <item>FINANCIJSKA AGENCIJA, RC SPLIT, OIB 85821130368, Mažuranićevo šetalište 24 b,21000 Split</item>
    </izvorni_sadrzaj>
    <derivirana_varijabla naziv="DomainObject.Predmet.SudioniciListAdressOIB_1">
      <item>OKUS MORA društvo s ograničenom odgovornošću za projektiranje, savjetovanje i usluge, OIB 19401964203, Marina Getaldića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19401964203</item>
      <item>, OIB 85821130368</item>
    </izvorni_sadrzaj>
    <derivirana_varijabla naziv="DomainObject.Predmet.SudioniciListNazivOIB_1">
      <item>, OIB 19401964203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7C263-6AD6-4A33-B62B-97F6033B3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1754</properties:Characters>
  <properties:Lines>49</properties:Lines>
  <properties:Paragraphs>16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2015-11-09T08:41:00Z</cp:lastPrinted>
  <dcterms:modified xmlns:xsi="http://www.w3.org/2001/XMLSchema-instance" xsi:type="dcterms:W3CDTF">2015-11-09T08:41:00Z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