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09bdb" w14:paraId="2009bdb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2B125B">
        <w:t>1</w:t>
      </w:r>
      <w:r w:rsidR="005F0FB2">
        <w:t>833</w:t>
      </w:r>
      <w:r w:rsidR="002B125B">
        <w:t>/</w:t>
      </w:r>
      <w:r w:rsidR="00D259A4">
        <w:t>16-</w:t>
      </w:r>
      <w:r w:rsidR="005F0FB2">
        <w:t>8</w:t>
      </w:r>
    </w:p>
    <w:p w:rsidRDefault="004952D7" w:rsidP="0077456D" w:rsidR="004952D7">
      <w:pPr>
        <w:tabs>
          <w:tab w:pos="7665" w:val="left"/>
        </w:tabs>
      </w:pPr>
      <w:r>
        <w:rPr>
          <w:rStyle w:val="Naglaeno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Naglaeno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D5673C">
        <w:t xml:space="preserve">Financijska agencija OIB 85821130368, Regionalni centar Osijek, Podružnica Osijek L. Jagera 3 za otvaranje stečajnog postupka nad dužnikom </w:t>
      </w:r>
      <w:r w:rsidR="00A106C4" w:rsidRPr="00A106C4">
        <w:t>VODOSTROJ j.d.o.o. u likvidaciji, Borovo, Sremska 28, MBS: 030159033, OIB: 18847577690</w:t>
      </w:r>
      <w:r w:rsidR="003A0E47">
        <w:t>,</w:t>
      </w:r>
      <w:r w:rsidR="000E2913">
        <w:rPr>
          <w:b/>
        </w:rPr>
        <w:t xml:space="preserve"> </w:t>
      </w:r>
      <w:r w:rsidR="000E2913">
        <w:t xml:space="preserve">dana </w:t>
      </w:r>
      <w:r w:rsidR="002B125B">
        <w:t>6</w:t>
      </w:r>
      <w:r w:rsidR="0009206B">
        <w:t xml:space="preserve">. </w:t>
      </w:r>
      <w:r w:rsidR="009F0717">
        <w:t>ožujka</w:t>
      </w:r>
      <w:r w:rsidR="0009206B">
        <w:t xml:space="preserve"> 2017</w:t>
      </w:r>
      <w:r w:rsidR="000E2913">
        <w:t>. g.,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C84B33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A106C4" w:rsidRPr="00A106C4">
        <w:t>VODOSTROJ j.d.o.o. u likvidaciji, Borovo, Sremska 28, MBS: 030159033, OIB: 18847577690</w:t>
      </w:r>
      <w:r w:rsidR="004952D7">
        <w:rPr>
          <w:b/>
        </w:rPr>
        <w:t>.</w:t>
      </w:r>
    </w:p>
    <w:p w:rsidRDefault="003742E1" w:rsidP="00D259A4" w:rsidR="003742E1">
      <w:pPr>
        <w:pStyle w:val="Tijeloteksta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A106C4" w:rsidRPr="002E512B">
        <w:t>Zorislav Novos</w:t>
      </w:r>
      <w:r w:rsidR="00A106C4">
        <w:t>elac, Osijek, Kapucinska 27/II</w:t>
      </w:r>
      <w:r w:rsidR="00A106C4" w:rsidRPr="00B10640">
        <w:t>,</w:t>
      </w:r>
      <w:r w:rsidR="00A106C4" w:rsidRPr="00A50DB3">
        <w:t xml:space="preserve"> OIB: 35178090537</w:t>
      </w:r>
      <w:r w:rsidR="0009206B">
        <w:t>.</w:t>
      </w:r>
    </w:p>
    <w:p w:rsidRDefault="00A26E0B" w:rsidP="003742E1" w:rsidR="004B741D">
      <w:pPr>
        <w:pStyle w:val="Tijeloteksta"/>
        <w:numPr>
          <w:ilvl w:val="0"/>
          <w:numId w:val="1"/>
        </w:numPr>
      </w:pPr>
      <w:r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2C55AB">
        <w:t xml:space="preserve">o je dana </w:t>
      </w:r>
      <w:r w:rsidR="00A106C4">
        <w:t>15</w:t>
      </w:r>
      <w:r w:rsidR="00FF2438">
        <w:t xml:space="preserve">. </w:t>
      </w:r>
      <w:r w:rsidR="00A106C4">
        <w:t>lipnj</w:t>
      </w:r>
      <w:r w:rsidR="008D62D6">
        <w:t>a</w:t>
      </w:r>
      <w:r w:rsidR="00AC544E">
        <w:t xml:space="preserve"> 2016.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A106C4" w:rsidRPr="00A106C4">
        <w:t>VODOSTROJ j.d.o.o. u likvidaciji, Borovo, Sremska 28, MBS: 030159033, OIB: 18847577690</w:t>
      </w:r>
      <w:r w:rsidR="0009206B">
        <w:rPr>
          <w:color w:val="000000"/>
        </w:rPr>
        <w:t>.</w:t>
      </w:r>
      <w:r w:rsidR="00133EE5">
        <w:tab/>
      </w:r>
    </w:p>
    <w:p w:rsidRDefault="00316834" w:rsidP="005A7923" w:rsidR="003E3A0B">
      <w:pPr>
        <w:pStyle w:val="Tijeloteksta"/>
      </w:pPr>
      <w:r>
        <w:t xml:space="preserve"> </w:t>
      </w:r>
    </w:p>
    <w:p w:rsidRDefault="003A0E47" w:rsidP="005A7923" w:rsidR="003A0E47">
      <w:pPr>
        <w:pStyle w:val="Tijeloteksta"/>
      </w:pPr>
    </w:p>
    <w:p w:rsidRDefault="00A106C4" w:rsidP="003A0E47" w:rsidR="00A106C4">
      <w:pPr>
        <w:jc w:val="right"/>
      </w:pPr>
    </w:p>
    <w:p w:rsidRDefault="00A106C4" w:rsidP="003A0E47" w:rsidR="00A106C4">
      <w:pPr>
        <w:jc w:val="right"/>
      </w:pPr>
    </w:p>
    <w:p w:rsidRDefault="003A0E47" w:rsidP="003A0E47" w:rsidR="003A0E47">
      <w:pPr>
        <w:jc w:val="right"/>
      </w:pPr>
      <w:r>
        <w:lastRenderedPageBreak/>
        <w:t>6 St-1</w:t>
      </w:r>
      <w:r w:rsidR="005F0FB2">
        <w:t>833</w:t>
      </w:r>
      <w:r>
        <w:t>/16-</w:t>
      </w:r>
      <w:r w:rsidR="005F0FB2">
        <w:t>8</w:t>
      </w:r>
    </w:p>
    <w:p w:rsidRDefault="003A0E47" w:rsidP="005A7923" w:rsidR="003A0E47">
      <w:pPr>
        <w:pStyle w:val="Tijeloteksta"/>
      </w:pPr>
    </w:p>
    <w:p w:rsidRDefault="00EF5439" w:rsidP="003A0E47" w:rsidR="00316834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9F0717">
        <w:t>1</w:t>
      </w:r>
      <w:r w:rsidR="00A106C4">
        <w:t>4</w:t>
      </w:r>
      <w:r w:rsidR="009F5A8F">
        <w:t xml:space="preserve">. </w:t>
      </w:r>
      <w:r w:rsidR="00A106C4">
        <w:t>lipnj</w:t>
      </w:r>
      <w:r w:rsidR="008D62D6">
        <w:t>a</w:t>
      </w:r>
      <w:r w:rsidR="00841C42">
        <w:t xml:space="preserve"> </w:t>
      </w:r>
      <w:r w:rsidR="009F5A8F">
        <w:t>201</w:t>
      </w:r>
      <w:r w:rsidR="00A106C4">
        <w:t>6</w:t>
      </w:r>
      <w:r w:rsidR="00367C2E">
        <w:t>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</w:t>
      </w:r>
      <w:r w:rsidR="003A0E47">
        <w:t>o</w:t>
      </w:r>
      <w:r w:rsidR="00316834">
        <w:t xml:space="preserve">d </w:t>
      </w:r>
      <w:r w:rsidR="00A106C4">
        <w:t>120</w:t>
      </w:r>
      <w:r w:rsidR="00841C42">
        <w:t xml:space="preserve"> </w:t>
      </w:r>
      <w:r w:rsidR="00316834">
        <w:t xml:space="preserve">dana u ukupnom iznosu od </w:t>
      </w:r>
      <w:r w:rsidR="00A106C4">
        <w:t>27.439,55</w:t>
      </w:r>
      <w:r w:rsidR="00316834">
        <w:t xml:space="preserve"> kn u koji iznos je uračunata kamata i naknada FINE za provedbu ovrhe na novčanim sredstvima te da dužnik ima</w:t>
      </w:r>
      <w:r w:rsidR="00C0654F">
        <w:t xml:space="preserve"> </w:t>
      </w:r>
      <w:r w:rsidR="00A106C4">
        <w:t>1</w:t>
      </w:r>
      <w:r w:rsidR="00316834">
        <w:t xml:space="preserve"> </w:t>
      </w:r>
      <w:r w:rsidR="003A0E47">
        <w:t>zaposlen</w:t>
      </w:r>
      <w:r w:rsidR="00A106C4">
        <w:t>og</w:t>
      </w:r>
      <w:r w:rsidR="00316834">
        <w:t>.</w:t>
      </w:r>
    </w:p>
    <w:p w:rsidRDefault="009F5A8F" w:rsidP="00DD6DE4" w:rsidR="009F5A8F">
      <w:pPr>
        <w:pStyle w:val="Tijeloteksta"/>
        <w:ind w:firstLine="708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A106C4">
        <w:t>Zorislav Novoselac iz Osijeka</w:t>
      </w:r>
      <w:r w:rsidR="00717947"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Tijeloteksta"/>
        <w:rPr>
          <w:b/>
          <w:bCs/>
        </w:rPr>
      </w:pPr>
    </w:p>
    <w:p w:rsidRDefault="004B741D" w:rsidP="00AC544E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2B125B">
        <w:t>6</w:t>
      </w:r>
      <w:r w:rsidR="0009206B">
        <w:t xml:space="preserve">. </w:t>
      </w:r>
      <w:r w:rsidR="009F0717">
        <w:t>ožujka</w:t>
      </w:r>
      <w:r w:rsidR="0009206B">
        <w:t xml:space="preserve"> 2017</w:t>
      </w:r>
      <w:r w:rsidR="004E2604">
        <w:t>. g.</w:t>
      </w:r>
    </w:p>
    <w:p w:rsidRDefault="00094230" w:rsidP="001309A4" w:rsidR="00094230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C0654F" w:rsidR="00C0654F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841C42" w:rsidP="00C0654F" w:rsidR="00C0654F">
      <w:pPr>
        <w:pStyle w:val="Tijeloteksta"/>
        <w:jc w:val="left"/>
      </w:pPr>
      <w:r>
        <w:t>Maja Videnović</w:t>
      </w:r>
      <w:r w:rsidR="0009206B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</w:t>
      </w:r>
      <w:r>
        <w:t xml:space="preserve"> </w:t>
      </w:r>
      <w:r w:rsidR="00C0654F">
        <w:t>Nada Roso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Tijeloteksta"/>
        <w:ind w:firstLine="708"/>
        <w:jc w:val="left"/>
      </w:pPr>
    </w:p>
    <w:p w:rsidRDefault="00C0654F" w:rsidP="00C0654F" w:rsidR="00C0654F">
      <w:pPr>
        <w:pStyle w:val="Tijeloteksta"/>
        <w:jc w:val="left"/>
      </w:pPr>
      <w:r>
        <w:t>POUKA O PRAVNOM LIJEKU:</w:t>
      </w:r>
    </w:p>
    <w:p w:rsidRDefault="00C0654F" w:rsidP="00C0654F" w:rsidR="00C0654F">
      <w:pPr>
        <w:pStyle w:val="Tijeloteksta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r>
        <w:t>priv.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F87E1B" w:rsidP="00F57859" w:rsidR="00004F11" w:rsidRPr="00C34E97">
      <w:pPr>
        <w:numPr>
          <w:ilvl w:val="0"/>
          <w:numId w:val="3"/>
        </w:numPr>
        <w:tabs>
          <w:tab w:pos="6195" w:val="left"/>
        </w:tabs>
      </w:pPr>
      <w:r>
        <w:t>likvidator</w:t>
      </w:r>
    </w:p>
    <w:p w:rsidRDefault="00C0654F" w:rsidP="00C0654F" w:rsidR="0013312A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  <w:r w:rsidR="00004F11">
        <w:t>uz prijedlog FINE</w:t>
      </w:r>
      <w:r w:rsidR="00841C42">
        <w:t xml:space="preserve"> od </w:t>
      </w:r>
      <w:r w:rsidR="00A106C4">
        <w:t>15</w:t>
      </w:r>
      <w:r w:rsidR="00841C42">
        <w:t>.</w:t>
      </w:r>
      <w:r w:rsidR="00A106C4">
        <w:t>6</w:t>
      </w:r>
      <w:r w:rsidR="00841C42">
        <w:t>.2016.g.</w:t>
      </w:r>
    </w:p>
    <w:p w:rsidRDefault="00D259A4" w:rsidP="00C2039B" w:rsidR="00C0654F">
      <w:pPr>
        <w:pStyle w:val="Tijeloteksta"/>
        <w:numPr>
          <w:ilvl w:val="0"/>
          <w:numId w:val="3"/>
        </w:numPr>
        <w:jc w:val="left"/>
      </w:pPr>
      <w:r>
        <w:t>K</w:t>
      </w:r>
      <w:r w:rsidR="00367C2E">
        <w:t xml:space="preserve">. </w:t>
      </w:r>
      <w:r w:rsidR="0009158F">
        <w:t>6</w:t>
      </w:r>
      <w:r w:rsidR="00D5673C">
        <w:t>/</w:t>
      </w:r>
      <w:r w:rsidR="009F0717">
        <w:t>4</w:t>
      </w:r>
    </w:p>
    <w:p w:rsidRDefault="00C0654F" w:rsidP="001309A4" w:rsidR="00C0654F">
      <w:pPr>
        <w:pStyle w:val="Tijeloteksta"/>
        <w:jc w:val="center"/>
      </w:pPr>
    </w:p>
    <w:p w:rsidRDefault="00C2039B" w:rsidP="001309A4" w:rsidR="00C0654F">
      <w:pPr>
        <w:pStyle w:val="Tijeloteksta"/>
        <w:jc w:val="center"/>
      </w:pPr>
      <w:r>
        <w:t xml:space="preserve"> </w:t>
      </w: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2D5985" w:rsidR="002D5985"/>
    <w:sectPr w:rsidSect="00CA610E"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394" w:rsidR="002D0394">
      <w:r>
        <w:separator/>
      </w:r>
    </w:p>
  </w:endnote>
  <w:endnote w:id="0" w:type="continuationSeparator">
    <w:p w:rsidRDefault="002D0394" w:rsidR="002D0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394" w:rsidR="002D0394">
      <w:r>
        <w:separator/>
      </w:r>
    </w:p>
  </w:footnote>
  <w:footnote w:id="0" w:type="continuationSeparator">
    <w:p w:rsidRDefault="002D0394" w:rsidR="002D0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68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158F"/>
    <w:rsid w:val="0009206B"/>
    <w:rsid w:val="00094230"/>
    <w:rsid w:val="000C20F1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BC5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B125B"/>
    <w:rsid w:val="002C527F"/>
    <w:rsid w:val="002C55AB"/>
    <w:rsid w:val="002C570F"/>
    <w:rsid w:val="002D0394"/>
    <w:rsid w:val="002D5985"/>
    <w:rsid w:val="00313F98"/>
    <w:rsid w:val="00316834"/>
    <w:rsid w:val="00316E40"/>
    <w:rsid w:val="00325AD3"/>
    <w:rsid w:val="00327B99"/>
    <w:rsid w:val="00347D31"/>
    <w:rsid w:val="00366021"/>
    <w:rsid w:val="00367C2E"/>
    <w:rsid w:val="003742E1"/>
    <w:rsid w:val="003868B6"/>
    <w:rsid w:val="00386AD3"/>
    <w:rsid w:val="003A0E47"/>
    <w:rsid w:val="003E08E5"/>
    <w:rsid w:val="003E147C"/>
    <w:rsid w:val="003E3A0B"/>
    <w:rsid w:val="004011EC"/>
    <w:rsid w:val="00434598"/>
    <w:rsid w:val="00447FD2"/>
    <w:rsid w:val="004509D9"/>
    <w:rsid w:val="0045313C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14EFD"/>
    <w:rsid w:val="00536693"/>
    <w:rsid w:val="00553326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5F0FB2"/>
    <w:rsid w:val="00607E75"/>
    <w:rsid w:val="006235FB"/>
    <w:rsid w:val="00647522"/>
    <w:rsid w:val="00665A1B"/>
    <w:rsid w:val="006A56C2"/>
    <w:rsid w:val="006C078C"/>
    <w:rsid w:val="006C6777"/>
    <w:rsid w:val="006D64E6"/>
    <w:rsid w:val="00701EF3"/>
    <w:rsid w:val="0071514F"/>
    <w:rsid w:val="00717947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1C42"/>
    <w:rsid w:val="00845777"/>
    <w:rsid w:val="00850A85"/>
    <w:rsid w:val="008737C5"/>
    <w:rsid w:val="00891BF4"/>
    <w:rsid w:val="00896E74"/>
    <w:rsid w:val="008D62D6"/>
    <w:rsid w:val="009001D6"/>
    <w:rsid w:val="00906032"/>
    <w:rsid w:val="009200D8"/>
    <w:rsid w:val="00926DED"/>
    <w:rsid w:val="00935547"/>
    <w:rsid w:val="00965A37"/>
    <w:rsid w:val="00994095"/>
    <w:rsid w:val="009B0969"/>
    <w:rsid w:val="009C13EB"/>
    <w:rsid w:val="009E586F"/>
    <w:rsid w:val="009F0717"/>
    <w:rsid w:val="009F5A8F"/>
    <w:rsid w:val="009F6A0F"/>
    <w:rsid w:val="00A025E8"/>
    <w:rsid w:val="00A07AC6"/>
    <w:rsid w:val="00A106C4"/>
    <w:rsid w:val="00A15670"/>
    <w:rsid w:val="00A26E0B"/>
    <w:rsid w:val="00A402F9"/>
    <w:rsid w:val="00A70765"/>
    <w:rsid w:val="00A75ED2"/>
    <w:rsid w:val="00A7617B"/>
    <w:rsid w:val="00A84A88"/>
    <w:rsid w:val="00A87884"/>
    <w:rsid w:val="00AB56F9"/>
    <w:rsid w:val="00AC544E"/>
    <w:rsid w:val="00AC59C5"/>
    <w:rsid w:val="00B00E84"/>
    <w:rsid w:val="00B32D98"/>
    <w:rsid w:val="00BC33DE"/>
    <w:rsid w:val="00BF5580"/>
    <w:rsid w:val="00BF6798"/>
    <w:rsid w:val="00C03DCE"/>
    <w:rsid w:val="00C0654F"/>
    <w:rsid w:val="00C15361"/>
    <w:rsid w:val="00C16C89"/>
    <w:rsid w:val="00C2039B"/>
    <w:rsid w:val="00C8323D"/>
    <w:rsid w:val="00C84B33"/>
    <w:rsid w:val="00C9197B"/>
    <w:rsid w:val="00CA5EA9"/>
    <w:rsid w:val="00CA610E"/>
    <w:rsid w:val="00CB7AB0"/>
    <w:rsid w:val="00CF4431"/>
    <w:rsid w:val="00CF53A8"/>
    <w:rsid w:val="00D178DC"/>
    <w:rsid w:val="00D259A4"/>
    <w:rsid w:val="00D5673C"/>
    <w:rsid w:val="00D64559"/>
    <w:rsid w:val="00D76C5B"/>
    <w:rsid w:val="00D85A5F"/>
    <w:rsid w:val="00D86163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55AA4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87E1B"/>
    <w:rsid w:val="00FD2E17"/>
    <w:rsid w:val="00FF2438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14E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E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E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E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E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14E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E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E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E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E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St-1833/2016-8</izvorni_sadrzaj>
    <derivirana_varijabla naziv="DomainObject.Oznaka_1">St-1833/2016-8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1833</izvorni_sadrzaj>
    <derivirana_varijabla naziv="DomainObject.Predmet.Broj_1">1833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St-1833/2016</izvorni_sadrzaj>
    <derivirana_varijabla naziv="DomainObject.Predmet.OznakaBroj_1">St-1833/2016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VODOSTROJ jednostavno društvo s ograničenom odgovornošću za proizvodnju, trgovinu i usluge u likvidaciji</izvorni_sadrzaj>
    <derivirana_varijabla naziv="DomainObject.Predmet.ProtustrankaFormated_1">  VODOSTROJ jednostavno društvo s ograničenom odgovornošću za proizvodnju, trgovinu i usluge u likvidaciji</derivirana_varijabla>
  </DomainObject.Predmet.ProtustrankaFormated>
  <DomainObject.Predmet.ProtustrankaFormatedOIB>
    <izvorni_sadrzaj>  VODOSTROJ jednostavno društvo s ograničenom odgovornošću za proizvodnju, trgovinu i usluge u likvidaciji, OIB 18847577690</izvorni_sadrzaj>
    <derivirana_varijabla naziv="DomainObject.Predmet.ProtustrankaFormatedOIB_1">  VODOSTROJ jednostavno društvo s ograničenom odgovornošću za proizvodnju, trgovinu i usluge u likvidaciji, OIB 18847577690</derivirana_varijabla>
  </DomainObject.Predmet.ProtustrankaFormatedOIB>
  <DomainObject.Predmet.ProtustrankaFormatedWithAdress>
    <izvorni_sadrzaj> VODOSTROJ jednostavno društvo s ograničenom odgovornošću za proizvodnju, trgovinu i usluge u likvidaciji, Sremska 28, 32227 Borovo</izvorni_sadrzaj>
    <derivirana_varijabla naziv="DomainObject.Predmet.ProtustrankaFormatedWithAdress_1"> VODOSTROJ jednostavno društvo s ograničenom odgovornošću za proizvodnju, trgovinu i usluge u likvidaciji, Sremska 28, 32227 Borovo</derivirana_varijabla>
  </DomainObject.Predmet.ProtustrankaFormatedWithAdress>
  <DomainObject.Predmet.ProtustrankaFormatedWithAdressOIB>
    <izvorni_sadrzaj> VODOSTROJ jednostavno društvo s ograničenom odgovornošću za proizvodnju, trgovinu i usluge u likvidaciji, OIB 18847577690, Sremska 28, 32227 Borovo</izvorni_sadrzaj>
    <derivirana_varijabla naziv="DomainObject.Predmet.ProtustrankaFormatedWithAdressOIB_1"> VODOSTROJ jednostavno društvo s ograničenom odgovornošću za proizvodnju, trgovinu i usluge u likvidaciji, OIB 18847577690, Sremska 28, 32227 Borovo</derivirana_varijabla>
  </DomainObject.Predmet.ProtustrankaFormatedWithAdressOIB>
  <DomainObject.Predmet.ProtustrankaWithAdress>
    <izvorni_sadrzaj>VODOSTROJ jednostavno društvo s ograničenom odgovornošću za proizvodnju, trgovinu i usluge u likvidaciji Sremska 28, 32227 Borovo</izvorni_sadrzaj>
    <derivirana_varijabla naziv="DomainObject.Predmet.ProtustrankaWithAdress_1">VODOSTROJ jednostavno društvo s ograničenom odgovornošću za proizvodnju, trgovinu i usluge u likvidaciji Sremska 28, 32227 Borovo</derivirana_varijabla>
  </DomainObject.Predmet.ProtustrankaWithAdress>
  <DomainObject.Predmet.ProtustrankaWithAdressOIB>
    <izvorni_sadrzaj>VODOSTROJ jednostavno društvo s ograničenom odgovornošću za proizvodnju, trgovinu i usluge u likvidaciji, OIB 18847577690, Sremska 28, 32227 Borovo</izvorni_sadrzaj>
    <derivirana_varijabla naziv="DomainObject.Predmet.ProtustrankaWithAdressOIB_1">VODOSTROJ jednostavno društvo s ograničenom odgovornošću za proizvodnju, trgovinu i usluge u likvidaciji, OIB 18847577690, Sremska 28, 32227 Borovo</derivirana_varijabla>
  </DomainObject.Predmet.ProtustrankaWithAdressOIB>
  <DomainObject.Predmet.ProtustrankaNazivFormated>
    <izvorni_sadrzaj>VODOSTROJ jednostavno društvo s ograničenom odgovornošću za proizvodnju, trgovinu i usluge u likvidaciji</izvorni_sadrzaj>
    <derivirana_varijabla naziv="DomainObject.Predmet.ProtustrankaNazivFormated_1">VODOSTROJ jednostavno društvo s ograničenom odgovornošću za proizvodnju, trgovinu i usluge u likvidaciji</derivirana_varijabla>
  </DomainObject.Predmet.ProtustrankaNazivFormated>
  <DomainObject.Predmet.ProtustrankaNazivFormatedOIB>
    <izvorni_sadrzaj>VODOSTROJ jednostavno društvo s ograničenom odgovornošću za proizvodnju, trgovinu i usluge u likvidaciji, OIB 18847577690</izvorni_sadrzaj>
    <derivirana_varijabla naziv="DomainObject.Predmet.ProtustrankaNazivFormatedOIB_1">VODOSTROJ jednostavno društvo s ograničenom odgovornošću za proizvodnju, trgovinu i usluge u likvidaciji, OIB 18847577690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VODOSTROJ jednostavno društvo s ograničenom odgovornošću za proizvodnju, trgovinu i usluge u likvidaciji</item>
    </izvorni_sadrzaj>
    <derivirana_varijabla naziv="DomainObject.Predmet.ProtuStrankaListFormated_1">
      <item>VODOSTROJ jednostavno društvo s ograničenom odgovornošću za proizvodnju, trgovinu i usluge u likvidaciji</item>
    </derivirana_varijabla>
  </DomainObject.Predmet.ProtuStrankaListFormated>
  <DomainObject.Predmet.ProtuStrankaListFormatedOIB>
    <izvorni_sadrzaj>
      <item>VODOSTROJ jednostavno društvo s ograničenom odgovornošću za proizvodnju, trgovinu i usluge u likvidaciji, OIB 18847577690</item>
    </izvorni_sadrzaj>
    <derivirana_varijabla naziv="DomainObject.Predmet.ProtuStrankaListFormatedOIB_1">
      <item>VODOSTROJ jednostavno društvo s ograničenom odgovornošću za proizvodnju, trgovinu i usluge u likvidaciji, OIB 18847577690</item>
    </derivirana_varijabla>
  </DomainObject.Predmet.ProtuStrankaListFormatedOIB>
  <DomainObject.Predmet.ProtuStrankaListFormatedWithAdress>
    <izvorni_sadrzaj>
      <item>VODOSTROJ jednostavno društvo s ograničenom odgovornošću za proizvodnju, trgovinu i usluge u likvidaciji, Sremska 28, 32227 Borovo</item>
    </izvorni_sadrzaj>
    <derivirana_varijabla naziv="DomainObject.Predmet.ProtuStrankaListFormatedWithAdress_1">
      <item>VODOSTROJ jednostavno društvo s ograničenom odgovornošću za proizvodnju, trgovinu i usluge u likvidaciji, Sremska 28, 32227 Borovo</item>
    </derivirana_varijabla>
  </DomainObject.Predmet.ProtuStrankaListFormatedWithAdress>
  <DomainObject.Predmet.ProtuStrankaListFormatedWithAdressOIB>
    <izvorni_sadrzaj>
      <item>VODOSTROJ jednostavno društvo s ograničenom odgovornošću za proizvodnju, trgovinu i usluge u likvidaciji, OIB 18847577690, Sremska 28, 32227 Borovo</item>
    </izvorni_sadrzaj>
    <derivirana_varijabla naziv="DomainObject.Predmet.ProtuStrankaListFormatedWithAdressOIB_1">
      <item>VODOSTROJ jednostavno društvo s ograničenom odgovornošću za proizvodnju, trgovinu i usluge u likvidaciji, OIB 18847577690, Sremska 28, 32227 Borovo</item>
    </derivirana_varijabla>
  </DomainObject.Predmet.ProtuStrankaListFormatedWithAdressOIB>
  <DomainObject.Predmet.ProtuStrankaListNazivFormated>
    <izvorni_sadrzaj>
      <item>VODOSTROJ jednostavno društvo s ograničenom odgovornošću za proizvodnju, trgovinu i usluge u likvidaciji</item>
    </izvorni_sadrzaj>
    <derivirana_varijabla naziv="DomainObject.Predmet.ProtuStrankaListNazivFormated_1">
      <item>VODOSTROJ jednostavno društvo s ograničenom odgovornošću za proizvodnju, trgovinu i usluge u likvidaciji</item>
    </derivirana_varijabla>
  </DomainObject.Predmet.ProtuStrankaListNazivFormated>
  <DomainObject.Predmet.ProtuStrankaListNazivFormatedOIB>
    <izvorni_sadrzaj>
      <item>VODOSTROJ jednostavno društvo s ograničenom odgovornošću za proizvodnju, trgovinu i usluge u likvidaciji, OIB 18847577690</item>
    </izvorni_sadrzaj>
    <derivirana_varijabla naziv="DomainObject.Predmet.ProtuStrankaListNazivFormatedOIB_1">
      <item>VODOSTROJ jednostavno društvo s ograničenom odgovornošću za proizvodnju, trgovinu i usluge u likvidaciji, OIB 18847577690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St-1833/2016-8</izvorni_sadrzaj>
    <derivirana_varijabla naziv="DomainObject.PoslovniBrojDokumenta_1">St-1833/2016-8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VODOSTROJ jednostavno društvo s ograničenom odgovornošću za proizvodnju, trgovinu i usluge u likvidaciji</izvorni_sadrzaj>
    <derivirana_varijabla naziv="DomainObject.Predmet.ProtustrankaIDrugi_1">VODOSTROJ jednostavno društvo s ograničenom odgovornošću za proizvodnju, trgovinu i usluge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VODOSTROJ jednostavno društvo s ograničenom odgovornošću za proizvodnju, trgovinu i usluge u likvidaciji, OIB 18847577690, Sremska 28, 32227 Borovo</izvorni_sadrzaj>
    <derivirana_varijabla naziv="DomainObject.Predmet.ProtustrankaIDrugiAdressOIB_1">VODOSTROJ jednostavno društvo s ograničenom odgovornošću za proizvodnju, trgovinu i usluge u likvidaciji, OIB 18847577690, Sremska 28, 32227 Borovo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VODOSTROJ jednostavno društvo s ograničenom odgovornošću za proizvodnju, trgovinu i usluge u likvidaciji</item>
    </izvorni_sadrzaj>
    <derivirana_varijabla naziv="DomainObject.Predmet.SudioniciListNaziv_1">
      <item>FINA RC OSIJEK</item>
      <item>VODOSTROJ jednostavno društvo s ograničenom odgovornošću za proizvodnju, trgovinu i usluge u likvidaciji</item>
    </derivirana_varijabla>
  </DomainObject.Predmet.SudioniciListNaziv>
  <DomainObject.Predmet.SudioniciListAdressOIB>
    <izvorni_sadrzaj>
      <item>FINA RC OSIJEK, OIB 85821130368</item>
      <item>VODOSTROJ jednostavno društvo s ograničenom odgovornošću za proizvodnju, trgovinu i usluge u likvidaciji, OIB 18847577690, Sremska 28,32227 Borovo</item>
    </izvorni_sadrzaj>
    <derivirana_varijabla naziv="DomainObject.Predmet.SudioniciListAdressOIB_1">
      <item>FINA RC OSIJEK, OIB 85821130368</item>
      <item>VODOSTROJ jednostavno društvo s ograničenom odgovornošću za proizvodnju, trgovinu i usluge u likvidaciji, OIB 18847577690, Sremska 28,32227 Borovo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18847577690</item>
    </izvorni_sadrzaj>
    <derivirana_varijabla naziv="DomainObject.Predmet.SudioniciListNazivOIB_1">
      <item>, OIB 85821130368</item>
      <item>, OIB 18847577690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20C448-14CB-4B0F-903A-D4FF2CCAC1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429</properties:Words>
  <properties:Characters>2443</properties:Characters>
  <properties:Lines>96</properties:Lines>
  <properties:Paragraphs>30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2017-03-06T07:43:00Z</dcterms:created>
  <dc:creator>hermanj</dc:creator>
  <cp:lastModifiedBy>Maja Videnović</cp:lastModifiedBy>
  <cp:lastPrinted>2016-05-05T06:46:00Z</cp:lastPrinted>
  <dcterms:modified xmlns:xsi="http://www.w3.org/2001/XMLSchema-instance" xsi:type="dcterms:W3CDTF">2017-03-06T08:02:00Z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St-1833/2016-8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