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0a02" w14:paraId="6520a02" w:rsidRDefault="005261E5" w:rsidP="00910611" w:rsidR="005261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61E5" w:rsidP="00910611" w:rsidR="005261E5">
      <w:r>
        <w:rPr>
          <w:rFonts w:eastAsia="MS Mincho"/>
        </w:rPr>
        <w:t>REPUBLIKA HRVATSKA</w:t>
      </w:r>
    </w:p>
    <w:p w:rsidRDefault="005261E5" w:rsidP="00910611" w:rsidR="005261E5">
      <w:r>
        <w:rPr>
          <w:rFonts w:eastAsia="MS Mincho"/>
        </w:rPr>
        <w:t>TRGOVAČKI SUD U RIJECI</w:t>
      </w:r>
    </w:p>
    <w:p w:rsidRDefault="005261E5" w:rsidR="005261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950E2" w:rsidP="009A418E" w:rsidR="002950E2"/>
    <w:p w:rsidRDefault="002950E2" w:rsidP="009A418E" w:rsidR="002950E2"/>
    <w:p w:rsidRDefault="002950E2" w:rsidP="009A418E" w:rsidR="002950E2"/>
    <w:p w:rsidRDefault="009A418E" w:rsidP="009A418E" w:rsidR="009A418E" w:rsidRPr="00D561D4">
      <w:r w:rsidRPr="00D561D4">
        <w:t>Trgovački sud u Rijeci objavljuje:</w:t>
      </w:r>
    </w:p>
    <w:p w:rsidRDefault="009A418E" w:rsidP="009A418E" w:rsidR="009A418E" w:rsidRPr="00D561D4">
      <w:pPr>
        <w:ind w:firstLine="708"/>
        <w:jc w:val="both"/>
      </w:pPr>
    </w:p>
    <w:p w:rsidRDefault="009A418E" w:rsidP="009A418E" w:rsidR="009A418E" w:rsidRPr="00D561D4">
      <w:pPr>
        <w:ind w:firstLine="708"/>
        <w:jc w:val="both"/>
      </w:pPr>
    </w:p>
    <w:p w:rsidRDefault="00D561D4" w:rsidP="00D561D4" w:rsidR="00D561D4" w:rsidRPr="00D561D4">
      <w:pPr>
        <w:jc w:val="both"/>
      </w:pPr>
      <w:r w:rsidRPr="00D561D4">
        <w:t xml:space="preserve">U skladu s prijedlogom dužnika, odgađa se današnje  ročište radi sklapanja </w:t>
      </w:r>
      <w:proofErr w:type="spellStart"/>
      <w:r w:rsidRPr="00D561D4">
        <w:t>predstečajne</w:t>
      </w:r>
      <w:proofErr w:type="spellEnd"/>
      <w:r w:rsidRPr="00D561D4">
        <w:t xml:space="preserve"> nagodbe nad dužnikom</w:t>
      </w:r>
      <w:r w:rsidRPr="00D561D4">
        <w:rPr>
          <w:bCs/>
        </w:rPr>
        <w:t xml:space="preserve"> SAV - GRAD</w:t>
      </w:r>
      <w:r w:rsidRPr="00D561D4">
        <w:t xml:space="preserve"> društvo s ograničenom odgovornošću za graditeljstvo i nekretnine Rijeka, Pećine 13 OIB: 93074733943 te se sljedeće određuje za dan</w:t>
      </w:r>
    </w:p>
    <w:p w:rsidRDefault="00D561D4" w:rsidP="00D561D4" w:rsidR="00D561D4" w:rsidRPr="00D561D4"/>
    <w:p w:rsidRDefault="00D561D4" w:rsidP="00D561D4" w:rsidR="00D561D4" w:rsidRPr="00D561D4"/>
    <w:p w:rsidRDefault="00D561D4" w:rsidP="00D561D4" w:rsidR="00D561D4" w:rsidRPr="00D561D4"/>
    <w:p w:rsidRDefault="00D561D4" w:rsidP="00D561D4" w:rsidR="00D561D4" w:rsidRPr="00D561D4">
      <w:pPr>
        <w:jc w:val="center"/>
      </w:pPr>
      <w:r w:rsidRPr="00D561D4">
        <w:t>19. prosinca 2016.g. u 11:00 sati</w:t>
      </w:r>
    </w:p>
    <w:p w:rsidRDefault="00D561D4" w:rsidP="00D561D4" w:rsidR="00D561D4" w:rsidRPr="00D561D4">
      <w:pPr>
        <w:jc w:val="center"/>
      </w:pPr>
      <w:r w:rsidRPr="00D561D4">
        <w:t>kod Trgovačkog suda u Rijeci</w:t>
      </w:r>
    </w:p>
    <w:p w:rsidRDefault="00D561D4" w:rsidP="00D561D4" w:rsidR="00D561D4" w:rsidRPr="00D561D4">
      <w:pPr>
        <w:jc w:val="center"/>
      </w:pPr>
      <w:r w:rsidRPr="00D561D4">
        <w:t>Zadarska 1 i 3</w:t>
      </w:r>
    </w:p>
    <w:p w:rsidRDefault="00D561D4" w:rsidP="00D561D4" w:rsidR="00D561D4" w:rsidRPr="00D561D4">
      <w:pPr>
        <w:jc w:val="center"/>
      </w:pPr>
      <w:r w:rsidRPr="00D561D4">
        <w:t>sudnica br. 3, I. kat.</w:t>
      </w:r>
    </w:p>
    <w:p w:rsidRDefault="00D561D4" w:rsidP="00D561D4" w:rsidR="00D561D4" w:rsidRPr="00D561D4">
      <w:pPr>
        <w:jc w:val="both"/>
      </w:pPr>
    </w:p>
    <w:p w:rsidRDefault="00D561D4" w:rsidP="00D561D4" w:rsidR="00D561D4" w:rsidRPr="00D561D4">
      <w:pPr>
        <w:jc w:val="both"/>
      </w:pPr>
    </w:p>
    <w:p w:rsidRDefault="00D561D4" w:rsidP="00D561D4" w:rsidR="00D561D4" w:rsidRPr="00D561D4">
      <w:pPr>
        <w:jc w:val="both"/>
      </w:pPr>
      <w:r w:rsidRPr="00D561D4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9A418E" w:rsidP="009A418E" w:rsidR="009A418E" w:rsidRPr="00D561D4">
      <w:pPr>
        <w:ind w:firstLine="708"/>
        <w:jc w:val="both"/>
      </w:pPr>
    </w:p>
    <w:p w:rsidRDefault="009A418E" w:rsidP="009A418E" w:rsidR="009A418E" w:rsidRPr="00D561D4">
      <w:pPr>
        <w:ind w:firstLine="708"/>
        <w:jc w:val="both"/>
      </w:pPr>
    </w:p>
    <w:p w:rsidRDefault="009A418E" w:rsidP="009A418E" w:rsidR="009A418E" w:rsidRPr="00D561D4">
      <w:r w:rsidRPr="00D561D4">
        <w:t xml:space="preserve">(Posl. br. 14 </w:t>
      </w:r>
      <w:proofErr w:type="spellStart"/>
      <w:r w:rsidRPr="00D561D4">
        <w:t>Stpn</w:t>
      </w:r>
      <w:proofErr w:type="spellEnd"/>
      <w:r w:rsidRPr="00D561D4">
        <w:t>-</w:t>
      </w:r>
      <w:r w:rsidR="00D561D4" w:rsidRPr="00D561D4">
        <w:t>11/2016</w:t>
      </w:r>
      <w:r w:rsidRPr="00D561D4">
        <w:t xml:space="preserve"> od </w:t>
      </w:r>
      <w:r w:rsidR="00D561D4" w:rsidRPr="00D561D4">
        <w:t>24. studenoga 2016</w:t>
      </w:r>
      <w:r w:rsidRPr="00D561D4">
        <w:t>.g.)</w:t>
      </w:r>
    </w:p>
    <w:p w:rsidRDefault="00F74D93" w:rsidP="009A418E" w:rsidR="00F74D93" w:rsidRPr="00D561D4"/>
    <w:sectPr w:rsidR="00F74D93" w:rsidRPr="00D561D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282" w:rsidR="00803282">
      <w:r>
        <w:separator/>
      </w:r>
    </w:p>
  </w:endnote>
  <w:endnote w:id="0" w:type="continuationSeparator">
    <w:p w:rsidRDefault="00803282" w:rsidR="00803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282" w:rsidR="00803282">
      <w:r>
        <w:separator/>
      </w:r>
    </w:p>
  </w:footnote>
  <w:footnote w:id="0" w:type="continuationSeparator">
    <w:p w:rsidRDefault="00803282" w:rsidR="00803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16D" w:rsidP="009A418E" w:rsidR="003A016D">
    <w:pPr>
      <w:pStyle w:val="Zaglavlje"/>
      <w:jc w:val="right"/>
    </w:pPr>
    <w:r>
      <w:t xml:space="preserve">Posl. br. 14 </w:t>
    </w:r>
    <w:proofErr w:type="spellStart"/>
    <w:r>
      <w:t>Stpn</w:t>
    </w:r>
    <w:proofErr w:type="spellEnd"/>
    <w:r>
      <w:t>-</w:t>
    </w:r>
    <w:r w:rsidR="00D561D4">
      <w:t>11/2016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4F5"/>
    <w:rsid w:val="00120ECA"/>
    <w:rsid w:val="00123CE9"/>
    <w:rsid w:val="001534EB"/>
    <w:rsid w:val="00195026"/>
    <w:rsid w:val="001C2356"/>
    <w:rsid w:val="001E5A2A"/>
    <w:rsid w:val="001F5637"/>
    <w:rsid w:val="002901BF"/>
    <w:rsid w:val="002950E2"/>
    <w:rsid w:val="002A0C18"/>
    <w:rsid w:val="002D3326"/>
    <w:rsid w:val="00333140"/>
    <w:rsid w:val="0038054A"/>
    <w:rsid w:val="003A016D"/>
    <w:rsid w:val="005261E5"/>
    <w:rsid w:val="00546779"/>
    <w:rsid w:val="00606084"/>
    <w:rsid w:val="00803282"/>
    <w:rsid w:val="0081752B"/>
    <w:rsid w:val="008C0509"/>
    <w:rsid w:val="009A418E"/>
    <w:rsid w:val="00A23030"/>
    <w:rsid w:val="00C81F43"/>
    <w:rsid w:val="00CC14A6"/>
    <w:rsid w:val="00CC3C67"/>
    <w:rsid w:val="00D36B12"/>
    <w:rsid w:val="00D561D4"/>
    <w:rsid w:val="00D87D7F"/>
    <w:rsid w:val="00DD14F5"/>
    <w:rsid w:val="00E22407"/>
    <w:rsid w:val="00F7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41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6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261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1E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41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A41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A418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26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261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1E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5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 - GRAD d.o.o.  Rijeka</izvorni_sadrzaj>
    <derivirana_varijabla naziv="DomainObject.Predmet.StrankaFormated_1">  SAV - GRAD d.o.o.  Rijeka</derivirana_varijabla>
  </DomainObject.Predmet.StrankaFormated>
  <DomainObject.Predmet.StrankaFormatedOIB>
    <izvorni_sadrzaj>  SAV - GRAD d.o.o.  Rijeka, OIB 93074733943</izvorni_sadrzaj>
    <derivirana_varijabla naziv="DomainObject.Predmet.StrankaFormatedOIB_1">  SAV - GRAD d.o.o.  Rijeka, OIB 93074733943</derivirana_varijabla>
  </DomainObject.Predmet.StrankaFormatedOIB>
  <DomainObject.Predmet.StrankaFormatedWithAdress>
    <izvorni_sadrzaj> SAV - GRAD d.o.o.  Rijeka, Pećine 13, 51000 Rijeka</izvorni_sadrzaj>
    <derivirana_varijabla naziv="DomainObject.Predmet.StrankaFormatedWithAdress_1"> SAV - GRAD d.o.o.  Rijeka, Pećine 13, 51000 Rijeka</derivirana_varijabla>
  </DomainObject.Predmet.StrankaFormatedWithAdress>
  <DomainObject.Predmet.StrankaFormatedWithAdressOIB>
    <izvorni_sadrzaj> SAV - GRAD d.o.o.  Rijeka, OIB 93074733943, Pećine 13, 51000 Rijeka</izvorni_sadrzaj>
    <derivirana_varijabla naziv="DomainObject.Predmet.StrankaFormatedWithAdressOIB_1"> SAV - GRAD d.o.o.  Rijeka, OIB 93074733943, Pećine 13, 51000 Rijeka</derivirana_varijabla>
  </DomainObject.Predmet.StrankaFormatedWithAdressOIB>
  <DomainObject.Predmet.StrankaWithAdress>
    <izvorni_sadrzaj>SAV - GRAD d.o.o.  Rijeka Pećine 13,51000 Rijeka</izvorni_sadrzaj>
    <derivirana_varijabla naziv="DomainObject.Predmet.StrankaWithAdress_1">SAV - GRAD d.o.o.  Rijeka Pećine 13,51000 Rijeka</derivirana_varijabla>
  </DomainObject.Predmet.StrankaWithAdress>
  <DomainObject.Predmet.StrankaWithAdressOIB>
    <izvorni_sadrzaj>SAV - GRAD d.o.o.  Rijeka, OIB 93074733943, Pećine 13,51000 Rijeka</izvorni_sadrzaj>
    <derivirana_varijabla naziv="DomainObject.Predmet.StrankaWithAdressOIB_1">SAV - GRAD d.o.o.  Rijeka, OIB 93074733943, Pećine 13,51000 Rijeka</derivirana_varijabla>
  </DomainObject.Predmet.StrankaWithAdressOIB>
  <DomainObject.Predmet.StrankaNazivFormated>
    <izvorni_sadrzaj>SAV - GRAD d.o.o.  Rijeka</izvorni_sadrzaj>
    <derivirana_varijabla naziv="DomainObject.Predmet.StrankaNazivFormated_1">SAV - GRAD d.o.o.  Rijeka</derivirana_varijabla>
  </DomainObject.Predmet.StrankaNazivFormated>
  <DomainObject.Predmet.StrankaNazivFormatedOIB>
    <izvorni_sadrzaj>SAV - GRAD d.o.o.  Rijeka, OIB 93074733943</izvorni_sadrzaj>
    <derivirana_varijabla naziv="DomainObject.Predmet.StrankaNazivFormatedOIB_1">SAV - GRAD d.o.o.  Rijeka, OIB 93074733943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SAV - GRAD d.o.o.  Rijeka</item>
    </izvorni_sadrzaj>
    <derivirana_varijabla naziv="DomainObject.Predmet.StrankaListFormated_1">
      <item>SAV - GRAD d.o.o.  Rijeka</item>
    </derivirana_varijabla>
  </DomainObject.Predmet.StrankaListFormated>
  <DomainObject.Predmet.StrankaListFormatedOIB>
    <izvorni_sadrzaj>
      <item>SAV - GRAD d.o.o.  Rijeka, OIB 93074733943</item>
    </izvorni_sadrzaj>
    <derivirana_varijabla naziv="DomainObject.Predmet.StrankaListFormatedOIB_1">
      <item>SAV - GRAD d.o.o.  Rijeka, OIB 93074733943</item>
    </derivirana_varijabla>
  </DomainObject.Predmet.StrankaListFormatedOIB>
  <DomainObject.Predmet.StrankaListFormatedWithAdress>
    <izvorni_sadrzaj>
      <item>SAV - GRAD d.o.o.  Rijeka, Pećine 13, 51000 Rijeka</item>
    </izvorni_sadrzaj>
    <derivirana_varijabla naziv="DomainObject.Predmet.StrankaListFormatedWithAdress_1">
      <item>SAV - GRAD d.o.o.  Rijeka, Pećine 13, 51000 Rijeka</item>
    </derivirana_varijabla>
  </DomainObject.Predmet.StrankaListFormatedWithAdress>
  <DomainObject.Predmet.StrankaListFormatedWithAdressOIB>
    <izvorni_sadrzaj>
      <item>SAV - GRAD d.o.o.  Rijeka, OIB 93074733943, Pećine 13, 51000 Rijeka</item>
    </izvorni_sadrzaj>
    <derivirana_varijabla naziv="DomainObject.Predmet.StrankaListFormatedWithAdressOIB_1">
      <item>SAV - GRAD d.o.o.  Rijeka, OIB 93074733943, Pećine 13, 51000 Rijeka</item>
    </derivirana_varijabla>
  </DomainObject.Predmet.StrankaListFormatedWithAdressOIB>
  <DomainObject.Predmet.StrankaListNazivFormated>
    <izvorni_sadrzaj>
      <item>SAV - GRAD d.o.o.  Rijeka</item>
    </izvorni_sadrzaj>
    <derivirana_varijabla naziv="DomainObject.Predmet.StrankaListNazivFormated_1">
      <item>SAV - GRAD d.o.o.  Rijeka</item>
    </derivirana_varijabla>
  </DomainObject.Predmet.StrankaListNazivFormated>
  <DomainObject.Predmet.StrankaListNazivFormatedOIB>
    <izvorni_sadrzaj>
      <item>SAV - GRAD d.o.o.  Rijeka, OIB 93074733943</item>
    </izvorni_sadrzaj>
    <derivirana_varijabla naziv="DomainObject.Predmet.StrankaListNazivFormatedOIB_1">
      <item>SAV - GRAD d.o.o.  Rijeka, OIB 93074733943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 - GRAD d.o.o.  Rijeka</izvorni_sadrzaj>
    <derivirana_varijabla naziv="DomainObject.Predmet.StrankaIDrugi_1">SAV - GRAD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SAV - GRAD d.o.o.  Rijeka, OIB 93074733943, Pećine 13, 51000 Rijeka</izvorni_sadrzaj>
    <derivirana_varijabla naziv="DomainObject.Predmet.StrankaIDrugiAdressOIB_1">SAV - GRAD d.o.o.  Rijeka, OIB 93074733943, Pećine 13,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 - GRAD d.o.o.  Rijeka</item>
    </izvorni_sadrzaj>
    <derivirana_varijabla naziv="DomainObject.Predmet.SudioniciListNaziv_1">
      <item>SAV - GRAD d.o.o.  Rijeka</item>
    </derivirana_varijabla>
  </DomainObject.Predmet.SudioniciListNaziv>
  <DomainObject.Predmet.SudioniciListAdressOIB>
    <izvorni_sadrzaj>
      <item>SAV - GRAD d.o.o.  Rijeka, OIB 93074733943, Pećine 13,51000 Rijeka</item>
    </izvorni_sadrzaj>
    <derivirana_varijabla naziv="DomainObject.Predmet.SudioniciListAdressOIB_1">
      <item>SAV - GRAD d.o.o.  Rijeka, OIB 93074733943, Pećine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93074733943</item>
    </izvorni_sadrzaj>
    <derivirana_varijabla naziv="DomainObject.Predmet.SudioniciListNazivOIB_1">
      <item>, OIB 93074733943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115</properties:Words>
  <properties:Characters>635</properties:Characters>
  <properties:Lines>28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2016-11-24T08:40:00Z</dcterms:created>
  <dc:creator>vjelenovic</dc:creator>
  <cp:lastModifiedBy>Danijela Fumić</cp:lastModifiedBy>
  <cp:lastPrinted>2016-11-24T08:39:00Z</cp:lastPrinted>
  <dcterms:modified xmlns:xsi="http://www.w3.org/2001/XMLSchema-instance" xsi:type="dcterms:W3CDTF">2016-11-24T08:40:00Z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