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9f19" w14:paraId="e799f19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632512">
        <w:t>2877/16-47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632512">
        <w:rPr>
          <w:b/>
        </w:rPr>
        <w:t>BREMSE d.o.o. „u stečaju“ Valpovo, Osječka 37, MBS: 030016510, OIB: 30589159443</w:t>
      </w:r>
      <w:r w:rsidRPr="00D877F2">
        <w:t xml:space="preserve">, dana </w:t>
      </w:r>
      <w:r w:rsidR="00632512">
        <w:t>5. ožujka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632512" w:rsidP="00632512" w:rsidR="00632512" w:rsidRPr="00632512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728D2" w:rsidRPr="00632512">
        <w:rPr>
          <w:rFonts w:cs="Times New Roman" w:hAnsi="Times New Roman" w:ascii="Times New Roman"/>
          <w:sz w:val="24"/>
          <w:szCs w:val="24"/>
        </w:rPr>
        <w:t xml:space="preserve">Temeljem odredbe čl. 247. st. 1. i st. 3. Stečajnog zakona (NN-71/2015 i NN 104/2017), a u svezi s odredbom članka 95. Ovršnog zakona (NN-112/12, 25/13, 93/14 i 55/16) određuje se prodaja u stečajnom postupku, uz odgovarajuću primjenu pravila o ovrsi na nekretninama, nekretnina u vlasništvu stečajnog dužnika </w:t>
      </w:r>
      <w:r w:rsidRPr="00632512">
        <w:rPr>
          <w:rFonts w:cs="Times New Roman" w:hAnsi="Times New Roman" w:ascii="Times New Roman"/>
          <w:b/>
          <w:sz w:val="24"/>
          <w:szCs w:val="24"/>
        </w:rPr>
        <w:t>BREMSE d.o.o. „u stečaju“ Valpovo, Osječka 37, MBS: 030016510, OIB: 30589159443</w:t>
      </w:r>
      <w:r w:rsidR="001728D2" w:rsidRPr="00632512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71436D" w:rsidRPr="00632512">
        <w:rPr>
          <w:rFonts w:cs="Times New Roman" w:hAnsi="Times New Roman" w:ascii="Times New Roman"/>
          <w:iCs/>
          <w:sz w:val="24"/>
          <w:szCs w:val="24"/>
        </w:rPr>
        <w:t xml:space="preserve">upisana u </w:t>
      </w:r>
      <w:r w:rsidRPr="00632512">
        <w:rPr>
          <w:rFonts w:cs="Times New Roman" w:hAnsi="Times New Roman" w:ascii="Times New Roman"/>
          <w:sz w:val="24"/>
          <w:szCs w:val="24"/>
        </w:rPr>
        <w:t>nekretnina upisana u zemljišnoknjižni odjel Valpovo:</w:t>
      </w:r>
    </w:p>
    <w:p w:rsidRDefault="00632512" w:rsidP="00285635" w:rsidR="00632512" w:rsidRPr="00632512">
      <w:pPr>
        <w:pStyle w:val="Tijeloteksta"/>
        <w:numPr>
          <w:ilvl w:val="0"/>
          <w:numId w:val="3"/>
        </w:numPr>
        <w:suppressAutoHyphens w:val="false"/>
      </w:pPr>
      <w:r w:rsidRPr="00632512">
        <w:t xml:space="preserve"> </w:t>
      </w:r>
      <w:proofErr w:type="spellStart"/>
      <w:r w:rsidRPr="00632512">
        <w:t>zk</w:t>
      </w:r>
      <w:proofErr w:type="spellEnd"/>
      <w:r w:rsidRPr="00632512">
        <w:t xml:space="preserve">. ul. 3310 </w:t>
      </w:r>
      <w:proofErr w:type="spellStart"/>
      <w:r w:rsidRPr="00632512">
        <w:t>kč</w:t>
      </w:r>
      <w:proofErr w:type="spellEnd"/>
      <w:r w:rsidRPr="00632512">
        <w:t>. br. 244, k.o. Valpovo poslovna zgrada, gospodarske zgrade i dvorište u ulici Osječka 37, ukupne površine 982 m2</w:t>
      </w:r>
    </w:p>
    <w:p w:rsidRDefault="00632512" w:rsidP="00285635" w:rsidR="00632512" w:rsidRPr="00632512">
      <w:pPr>
        <w:pStyle w:val="Tijeloteksta"/>
        <w:numPr>
          <w:ilvl w:val="0"/>
          <w:numId w:val="3"/>
        </w:numPr>
        <w:suppressAutoHyphens w:val="false"/>
      </w:pPr>
      <w:proofErr w:type="spellStart"/>
      <w:r w:rsidRPr="00632512">
        <w:t>zk</w:t>
      </w:r>
      <w:proofErr w:type="spellEnd"/>
      <w:r w:rsidRPr="00632512">
        <w:t xml:space="preserve">. ul. 995 </w:t>
      </w:r>
      <w:proofErr w:type="spellStart"/>
      <w:r w:rsidRPr="00632512">
        <w:t>kč</w:t>
      </w:r>
      <w:proofErr w:type="spellEnd"/>
      <w:r w:rsidRPr="00632512">
        <w:t>. br. 2554 k.o. Valpovo, kuća, dvor i oranica ukupne površine 4559 m2,</w:t>
      </w:r>
    </w:p>
    <w:p w:rsidRDefault="00632512" w:rsidP="00285635" w:rsidR="00632512" w:rsidRPr="00632512">
      <w:pPr>
        <w:pStyle w:val="Tijeloteksta"/>
        <w:numPr>
          <w:ilvl w:val="0"/>
          <w:numId w:val="3"/>
        </w:numPr>
        <w:suppressAutoHyphens w:val="false"/>
      </w:pPr>
      <w:proofErr w:type="spellStart"/>
      <w:r w:rsidRPr="00632512">
        <w:t>zk</w:t>
      </w:r>
      <w:proofErr w:type="spellEnd"/>
      <w:r w:rsidRPr="00632512">
        <w:t xml:space="preserve">. ul. 2769 </w:t>
      </w:r>
      <w:proofErr w:type="spellStart"/>
      <w:r w:rsidRPr="00632512">
        <w:t>kč</w:t>
      </w:r>
      <w:proofErr w:type="spellEnd"/>
      <w:r w:rsidRPr="00632512">
        <w:t>. br. 2555 k.o. Valpovo, kuća, dvor i oranica ukupne površine 4523m2</w:t>
      </w:r>
    </w:p>
    <w:p w:rsidRDefault="00632512" w:rsidP="00632512" w:rsidR="00632512" w:rsidRPr="00632512">
      <w:pPr>
        <w:pStyle w:val="Tijeloteksta"/>
        <w:ind w:left="720"/>
      </w:pPr>
    </w:p>
    <w:p w:rsidRDefault="00632512" w:rsidP="00632512" w:rsidR="00632512" w:rsidRPr="00632512">
      <w:pPr>
        <w:pStyle w:val="Tijeloteksta"/>
        <w:ind w:left="720"/>
      </w:pPr>
      <w:r w:rsidRPr="00632512">
        <w:t xml:space="preserve">Na navedenim nekretninama upisano je </w:t>
      </w:r>
      <w:proofErr w:type="spellStart"/>
      <w:r w:rsidRPr="00632512">
        <w:t>razlučno</w:t>
      </w:r>
      <w:proofErr w:type="spellEnd"/>
      <w:r w:rsidRPr="00632512">
        <w:t xml:space="preserve"> pravo za korist </w:t>
      </w:r>
      <w:proofErr w:type="spellStart"/>
      <w:r w:rsidRPr="00632512">
        <w:t>Addiko</w:t>
      </w:r>
      <w:proofErr w:type="spellEnd"/>
      <w:r w:rsidRPr="00632512">
        <w:t xml:space="preserve"> </w:t>
      </w:r>
      <w:proofErr w:type="spellStart"/>
      <w:r w:rsidRPr="00632512">
        <w:t>bank</w:t>
      </w:r>
      <w:proofErr w:type="spellEnd"/>
      <w:r w:rsidRPr="00632512">
        <w:t xml:space="preserve"> d.d. Zagreb, Slavonska avenija 6 (prije Hypo Alpe </w:t>
      </w:r>
      <w:proofErr w:type="spellStart"/>
      <w:r w:rsidRPr="00632512">
        <w:t>Adria</w:t>
      </w:r>
      <w:proofErr w:type="spellEnd"/>
      <w:r w:rsidRPr="00632512">
        <w:t xml:space="preserve"> Bank d.d.) i </w:t>
      </w:r>
      <w:proofErr w:type="spellStart"/>
      <w:r w:rsidRPr="00632512">
        <w:t>Regnemer</w:t>
      </w:r>
      <w:proofErr w:type="spellEnd"/>
      <w:r w:rsidRPr="00632512">
        <w:t xml:space="preserve"> d.o.o. Zagreb, </w:t>
      </w:r>
      <w:proofErr w:type="spellStart"/>
      <w:r w:rsidRPr="00632512">
        <w:t>Kustošijski</w:t>
      </w:r>
      <w:proofErr w:type="spellEnd"/>
      <w:r w:rsidRPr="00632512">
        <w:t xml:space="preserve"> </w:t>
      </w:r>
      <w:proofErr w:type="spellStart"/>
      <w:r w:rsidRPr="00632512">
        <w:t>venec</w:t>
      </w:r>
      <w:proofErr w:type="spellEnd"/>
      <w:r w:rsidRPr="00632512">
        <w:t xml:space="preserve"> 19</w:t>
      </w:r>
    </w:p>
    <w:p w:rsidRDefault="00632512" w:rsidP="00632512" w:rsidR="00632512" w:rsidRPr="00632512">
      <w:pPr>
        <w:pStyle w:val="Tijeloteksta"/>
        <w:ind w:left="720"/>
      </w:pPr>
    </w:p>
    <w:p w:rsidRDefault="00632512" w:rsidP="00285635" w:rsidR="00632512" w:rsidRPr="00632512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3251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632512">
        <w:rPr>
          <w:rFonts w:cs="Times New Roman" w:hAnsi="Times New Roman" w:ascii="Times New Roman"/>
          <w:sz w:val="24"/>
          <w:szCs w:val="24"/>
        </w:rPr>
        <w:t xml:space="preserve">. ul. 1625 </w:t>
      </w:r>
      <w:proofErr w:type="spellStart"/>
      <w:r w:rsidRPr="00632512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632512">
        <w:rPr>
          <w:rFonts w:cs="Times New Roman" w:hAnsi="Times New Roman" w:ascii="Times New Roman"/>
          <w:sz w:val="24"/>
          <w:szCs w:val="24"/>
        </w:rPr>
        <w:t xml:space="preserve">. br. 485 k.o. Valpovo, oranica </w:t>
      </w:r>
      <w:proofErr w:type="spellStart"/>
      <w:r w:rsidRPr="00632512">
        <w:rPr>
          <w:rFonts w:cs="Times New Roman" w:hAnsi="Times New Roman" w:ascii="Times New Roman"/>
          <w:sz w:val="24"/>
          <w:szCs w:val="24"/>
        </w:rPr>
        <w:t>Starovalpovački</w:t>
      </w:r>
      <w:proofErr w:type="spellEnd"/>
      <w:r w:rsidRPr="00632512">
        <w:rPr>
          <w:rFonts w:cs="Times New Roman" w:hAnsi="Times New Roman" w:ascii="Times New Roman"/>
          <w:sz w:val="24"/>
          <w:szCs w:val="24"/>
        </w:rPr>
        <w:t xml:space="preserve"> put ukupne površine 2655 m2</w:t>
      </w:r>
    </w:p>
    <w:p w:rsidRDefault="00632512" w:rsidP="00632512" w:rsidR="00632512" w:rsidRPr="0063251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32512" w:rsidP="00632512" w:rsidR="00632512" w:rsidRPr="00632512">
      <w:pPr>
        <w:pStyle w:val="Tijeloteksta"/>
        <w:ind w:left="720"/>
      </w:pPr>
      <w:r w:rsidRPr="00632512">
        <w:t xml:space="preserve">Na navedenoj nekretnini upisano je </w:t>
      </w:r>
      <w:proofErr w:type="spellStart"/>
      <w:r w:rsidRPr="00632512">
        <w:t>razlučno</w:t>
      </w:r>
      <w:proofErr w:type="spellEnd"/>
      <w:r w:rsidRPr="00632512">
        <w:t xml:space="preserve"> pravo za  korist </w:t>
      </w:r>
      <w:proofErr w:type="spellStart"/>
      <w:r w:rsidRPr="00632512">
        <w:t>Regnemer</w:t>
      </w:r>
      <w:proofErr w:type="spellEnd"/>
      <w:r w:rsidRPr="00632512">
        <w:t xml:space="preserve"> d.o.o. Zagreb, </w:t>
      </w:r>
      <w:proofErr w:type="spellStart"/>
      <w:r w:rsidRPr="00632512">
        <w:t>Kustošijski</w:t>
      </w:r>
      <w:proofErr w:type="spellEnd"/>
      <w:r w:rsidRPr="00632512">
        <w:t xml:space="preserve"> </w:t>
      </w:r>
      <w:proofErr w:type="spellStart"/>
      <w:r w:rsidRPr="00632512">
        <w:t>venec</w:t>
      </w:r>
      <w:proofErr w:type="spellEnd"/>
      <w:r w:rsidRPr="00632512">
        <w:t xml:space="preserve"> 19</w:t>
      </w:r>
      <w:r>
        <w:t>.</w:t>
      </w:r>
    </w:p>
    <w:p w:rsidRDefault="001728D2" w:rsidP="00632512" w:rsidR="001728D2" w:rsidRPr="00632512">
      <w:pPr>
        <w:pStyle w:val="Tijeloteksta"/>
      </w:pPr>
    </w:p>
    <w:p w:rsidRDefault="00632512" w:rsidP="00632512" w:rsidR="0071436D">
      <w:pPr>
        <w:ind w:firstLine="708"/>
      </w:pPr>
      <w:r>
        <w:t>II</w:t>
      </w:r>
      <w:r>
        <w:tab/>
      </w:r>
      <w:r w:rsidR="001728D2" w:rsidRPr="00632512">
        <w:t>Utvrđena vrijednost nekretnine pod točkom I. ovog Zaključka</w:t>
      </w:r>
      <w:r w:rsidR="0071436D" w:rsidRPr="00632512">
        <w:t xml:space="preserve"> i to za nekretninu</w:t>
      </w:r>
      <w:r w:rsidR="0071436D">
        <w:t xml:space="preserve"> upisanu u</w:t>
      </w:r>
      <w:r>
        <w:t xml:space="preserve"> </w:t>
      </w:r>
      <w:proofErr w:type="spellStart"/>
      <w:r>
        <w:t>zk</w:t>
      </w:r>
      <w:proofErr w:type="spellEnd"/>
      <w:r>
        <w:t>. odjel Valpovo</w:t>
      </w:r>
      <w:r w:rsidR="0071436D">
        <w:t xml:space="preserve">: </w:t>
      </w:r>
    </w:p>
    <w:p w:rsidRDefault="0071436D" w:rsidP="00632512" w:rsidR="001728D2">
      <w:pPr>
        <w:pStyle w:val="Tijeloteksta"/>
        <w:suppressAutoHyphens w:val="false"/>
        <w:ind w:left="720"/>
      </w:pPr>
      <w:r>
        <w:t>-</w:t>
      </w:r>
      <w:r w:rsidRPr="0071436D">
        <w:t xml:space="preserve"> </w:t>
      </w:r>
      <w:proofErr w:type="spellStart"/>
      <w:r w:rsidR="00632512" w:rsidRPr="00632512">
        <w:t>zk</w:t>
      </w:r>
      <w:proofErr w:type="spellEnd"/>
      <w:r w:rsidR="00632512" w:rsidRPr="00632512">
        <w:t xml:space="preserve">. ul. 3310 </w:t>
      </w:r>
      <w:proofErr w:type="spellStart"/>
      <w:r w:rsidR="00632512" w:rsidRPr="00632512">
        <w:t>kč</w:t>
      </w:r>
      <w:proofErr w:type="spellEnd"/>
      <w:r w:rsidR="00632512" w:rsidRPr="00632512">
        <w:t>. br. 244, k.o. Valpovo poslovna zgrada, gospodarske zgrade i dvorište u ulici Osječka 37, ukupne površine 982 m2</w:t>
      </w:r>
      <w:r w:rsidR="00632512">
        <w:t xml:space="preserve"> </w:t>
      </w:r>
      <w:r w:rsidR="001728D2" w:rsidRPr="00632512">
        <w:rPr>
          <w:b/>
        </w:rPr>
        <w:t xml:space="preserve">iznosi </w:t>
      </w:r>
      <w:r w:rsidR="00632512">
        <w:rPr>
          <w:b/>
        </w:rPr>
        <w:t>2.665.000,00</w:t>
      </w:r>
      <w:r w:rsidRPr="00632512">
        <w:rPr>
          <w:b/>
        </w:rPr>
        <w:t xml:space="preserve"> kn</w:t>
      </w:r>
      <w:r>
        <w:t xml:space="preserve"> </w:t>
      </w:r>
    </w:p>
    <w:p w:rsidRDefault="00632512" w:rsidP="00285635" w:rsidR="00632512" w:rsidRPr="00632512">
      <w:pPr>
        <w:pStyle w:val="Tijeloteksta"/>
        <w:numPr>
          <w:ilvl w:val="0"/>
          <w:numId w:val="3"/>
        </w:numPr>
        <w:suppressAutoHyphens w:val="false"/>
      </w:pPr>
      <w:proofErr w:type="spellStart"/>
      <w:r w:rsidRPr="00632512">
        <w:t>zk</w:t>
      </w:r>
      <w:proofErr w:type="spellEnd"/>
      <w:r w:rsidRPr="00632512">
        <w:t xml:space="preserve">. ul. 995 </w:t>
      </w:r>
      <w:proofErr w:type="spellStart"/>
      <w:r w:rsidRPr="00632512">
        <w:t>kč</w:t>
      </w:r>
      <w:proofErr w:type="spellEnd"/>
      <w:r w:rsidRPr="00632512">
        <w:t>. br. 2554 k.o. Valpovo, kuća, dvor i oranica ukupne površine 4559 m2</w:t>
      </w:r>
      <w:r>
        <w:t xml:space="preserve"> </w:t>
      </w:r>
      <w:r>
        <w:rPr>
          <w:b/>
        </w:rPr>
        <w:t>iznosi 427.000,00 kn</w:t>
      </w:r>
      <w:r w:rsidRPr="00632512">
        <w:t>,</w:t>
      </w:r>
    </w:p>
    <w:p w:rsidRDefault="00632512" w:rsidP="00285635" w:rsidR="00632512" w:rsidRPr="00632512">
      <w:pPr>
        <w:pStyle w:val="Tijeloteksta"/>
        <w:numPr>
          <w:ilvl w:val="0"/>
          <w:numId w:val="3"/>
        </w:numPr>
        <w:suppressAutoHyphens w:val="false"/>
      </w:pPr>
      <w:proofErr w:type="spellStart"/>
      <w:r w:rsidRPr="00632512">
        <w:t>zk</w:t>
      </w:r>
      <w:proofErr w:type="spellEnd"/>
      <w:r w:rsidRPr="00632512">
        <w:t xml:space="preserve">. ul. 2769 </w:t>
      </w:r>
      <w:proofErr w:type="spellStart"/>
      <w:r w:rsidRPr="00632512">
        <w:t>kč</w:t>
      </w:r>
      <w:proofErr w:type="spellEnd"/>
      <w:r w:rsidRPr="00632512">
        <w:t>. br. 2555 k.o. Valpovo, kuća, dvor i oranica ukupne površine 4523m2</w:t>
      </w:r>
    </w:p>
    <w:p w:rsidRDefault="007E28B1" w:rsidP="0071436D" w:rsidR="0071436D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iznosi 212.139,80 kn</w:t>
      </w:r>
      <w:r w:rsidR="00632512">
        <w:rPr>
          <w:rFonts w:hAnsi="Times New Roman" w:ascii="Times New Roman"/>
          <w:sz w:val="24"/>
          <w:szCs w:val="24"/>
        </w:rPr>
        <w:t xml:space="preserve"> </w:t>
      </w:r>
      <w:r w:rsidR="00632512">
        <w:rPr>
          <w:rFonts w:hAnsi="Times New Roman" w:ascii="Times New Roman"/>
          <w:b/>
          <w:sz w:val="24"/>
          <w:szCs w:val="24"/>
        </w:rPr>
        <w:t>iznosi 124.000,00 kn</w:t>
      </w:r>
    </w:p>
    <w:p w:rsidRDefault="00632512" w:rsidP="00285635" w:rsidR="00632512" w:rsidRPr="0063251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3251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632512">
        <w:rPr>
          <w:rFonts w:cs="Times New Roman" w:hAnsi="Times New Roman" w:ascii="Times New Roman"/>
          <w:sz w:val="24"/>
          <w:szCs w:val="24"/>
        </w:rPr>
        <w:t xml:space="preserve">. ul. 1625 </w:t>
      </w:r>
      <w:proofErr w:type="spellStart"/>
      <w:r w:rsidRPr="00632512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632512">
        <w:rPr>
          <w:rFonts w:cs="Times New Roman" w:hAnsi="Times New Roman" w:ascii="Times New Roman"/>
          <w:sz w:val="24"/>
          <w:szCs w:val="24"/>
        </w:rPr>
        <w:t xml:space="preserve">. br. 485 k.o. Valpovo, oranica </w:t>
      </w:r>
      <w:proofErr w:type="spellStart"/>
      <w:r w:rsidRPr="00632512">
        <w:rPr>
          <w:rFonts w:cs="Times New Roman" w:hAnsi="Times New Roman" w:ascii="Times New Roman"/>
          <w:sz w:val="24"/>
          <w:szCs w:val="24"/>
        </w:rPr>
        <w:t>Starovalpovački</w:t>
      </w:r>
      <w:proofErr w:type="spellEnd"/>
      <w:r w:rsidRPr="00632512">
        <w:rPr>
          <w:rFonts w:cs="Times New Roman" w:hAnsi="Times New Roman" w:ascii="Times New Roman"/>
          <w:sz w:val="24"/>
          <w:szCs w:val="24"/>
        </w:rPr>
        <w:t xml:space="preserve"> put ukupne površine 2655 m2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iznosi 10.000,00 kn.</w:t>
      </w:r>
    </w:p>
    <w:p w:rsidRDefault="00632512" w:rsidP="00632512" w:rsidR="0063251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632512" w:rsidP="0071436D" w:rsidR="00632512" w:rsidRPr="0071436D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71436D" w:rsidP="0071436D" w:rsidR="0071436D" w:rsidRPr="00302C43">
      <w:pPr>
        <w:pStyle w:val="Odlomakpopisa"/>
      </w:pPr>
    </w:p>
    <w:p w:rsidRDefault="001728D2" w:rsidP="001728D2" w:rsidR="001728D2" w:rsidRPr="00302C43">
      <w:pPr>
        <w:jc w:val="both"/>
      </w:pPr>
    </w:p>
    <w:p w:rsidRDefault="001728D2" w:rsidP="001728D2" w:rsidR="001728D2" w:rsidRPr="00302C43">
      <w:pPr>
        <w:jc w:val="both"/>
      </w:pPr>
    </w:p>
    <w:p w:rsidRDefault="00632512" w:rsidP="00632512" w:rsidR="001728D2" w:rsidRPr="00302C43">
      <w:pPr>
        <w:ind w:firstLine="426"/>
        <w:jc w:val="both"/>
      </w:pPr>
      <w:r>
        <w:t>III</w:t>
      </w:r>
      <w:r>
        <w:tab/>
      </w:r>
      <w:r>
        <w:tab/>
      </w:r>
      <w:r w:rsidR="001728D2"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 w:rsidRPr="00302C43">
      <w:pPr>
        <w:pStyle w:val="Odlomakpopisa"/>
      </w:pPr>
    </w:p>
    <w:p w:rsidRDefault="00632512" w:rsidP="00632512" w:rsidR="00A30D21">
      <w:pPr>
        <w:ind w:firstLine="426"/>
        <w:jc w:val="both"/>
      </w:pPr>
      <w:r>
        <w:t>IV</w:t>
      </w:r>
      <w:r>
        <w:tab/>
      </w:r>
      <w:r>
        <w:tab/>
      </w:r>
      <w:r w:rsidR="001728D2" w:rsidRPr="005F5458">
        <w:rPr>
          <w:b/>
        </w:rPr>
        <w:t>Uvjeti prodaje</w:t>
      </w:r>
      <w:r w:rsidRPr="005F5458">
        <w:rPr>
          <w:b/>
        </w:rPr>
        <w:t xml:space="preserve"> u odnosu na slijedeće nekretnine</w:t>
      </w:r>
      <w:r w:rsidR="001728D2" w:rsidRPr="005F5458">
        <w:rPr>
          <w:b/>
        </w:rPr>
        <w:t>:</w:t>
      </w:r>
      <w:r w:rsidR="00A30D21" w:rsidRPr="005F5458">
        <w:rPr>
          <w:b/>
        </w:rPr>
        <w:t xml:space="preserve"> </w:t>
      </w:r>
    </w:p>
    <w:p w:rsidRDefault="00632512" w:rsidP="00285635" w:rsidR="00632512" w:rsidRPr="0063251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32512">
        <w:rPr>
          <w:rFonts w:cs="Times New Roman" w:hAnsi="Times New Roman" w:ascii="Times New Roman"/>
          <w:iCs/>
          <w:sz w:val="24"/>
          <w:szCs w:val="24"/>
        </w:rPr>
        <w:t xml:space="preserve"> </w:t>
      </w:r>
      <w:r w:rsidRPr="00632512">
        <w:rPr>
          <w:rFonts w:cs="Times New Roman" w:hAnsi="Times New Roman" w:ascii="Times New Roman"/>
          <w:sz w:val="24"/>
          <w:szCs w:val="24"/>
        </w:rPr>
        <w:t>nekretnina upisana u zemljišnoknjižni odjel Valpovo:</w:t>
      </w:r>
    </w:p>
    <w:p w:rsidRDefault="00632512" w:rsidP="00632512" w:rsidR="00632512" w:rsidRPr="00632512">
      <w:pPr>
        <w:pStyle w:val="Tijeloteksta"/>
        <w:suppressAutoHyphens w:val="false"/>
        <w:ind w:left="720"/>
      </w:pPr>
      <w:r w:rsidRPr="00632512">
        <w:t xml:space="preserve"> </w:t>
      </w:r>
      <w:proofErr w:type="spellStart"/>
      <w:r w:rsidRPr="005F5458">
        <w:rPr>
          <w:b/>
        </w:rPr>
        <w:t>zk</w:t>
      </w:r>
      <w:proofErr w:type="spellEnd"/>
      <w:r w:rsidRPr="005F5458">
        <w:rPr>
          <w:b/>
        </w:rPr>
        <w:t>. ul. 3310</w:t>
      </w:r>
      <w:r w:rsidRPr="00632512">
        <w:t xml:space="preserve"> </w:t>
      </w:r>
      <w:proofErr w:type="spellStart"/>
      <w:r w:rsidRPr="00632512">
        <w:t>kč</w:t>
      </w:r>
      <w:proofErr w:type="spellEnd"/>
      <w:r w:rsidRPr="00632512">
        <w:t>. br. 244, k.o. Valpovo poslovna zgrada, gospodarske zgrade i dvorište u ulici Osječka 37, ukupne površine 982 m2</w:t>
      </w:r>
      <w:r>
        <w:t>:</w:t>
      </w:r>
    </w:p>
    <w:p w:rsidRDefault="00A30D21" w:rsidP="00632512" w:rsidR="00A30D21">
      <w:pPr>
        <w:pStyle w:val="Odlomakpopisa"/>
      </w:pPr>
    </w:p>
    <w:p w:rsidRDefault="00A30D21" w:rsidP="00285635" w:rsidR="00A30D21">
      <w:pPr>
        <w:pStyle w:val="Odlomakpopisa"/>
        <w:numPr>
          <w:ilvl w:val="0"/>
          <w:numId w:val="2"/>
        </w:numPr>
      </w:pPr>
      <w:r>
        <w:t xml:space="preserve">Minimalna zakonska </w:t>
      </w:r>
      <w:r w:rsidR="00632512">
        <w:t>cijena ispod koje se nekretnina ne može</w:t>
      </w:r>
      <w:r>
        <w:t xml:space="preserve"> prodati: 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>na prvoj javnoj dražbi ispod ¾ utvrđene vrijednosti odnosno ispod 1.998.750,00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>na drugoj javnoj dražbi ispod ½ utvrđene vrijednosti odnosno ispod 1.332.500,00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ispod </w:t>
      </w:r>
      <w:r>
        <w:t xml:space="preserve">¼ </w:t>
      </w:r>
      <w:r w:rsidRPr="00632512">
        <w:t xml:space="preserve"> utvrđene vrijednosti odnosno ispod </w:t>
      </w:r>
      <w:r>
        <w:t>666.250,00</w:t>
      </w:r>
      <w:r w:rsidRPr="00632512"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A30D21" w:rsidP="00A30D21" w:rsidR="00A30D21">
      <w:pPr>
        <w:pStyle w:val="Odlomakpopisa"/>
      </w:pPr>
    </w:p>
    <w:p w:rsidRDefault="00A30D21" w:rsidP="00285635" w:rsidR="00A30D21">
      <w:pPr>
        <w:pStyle w:val="Odlomakpopisa"/>
        <w:numPr>
          <w:ilvl w:val="0"/>
          <w:numId w:val="2"/>
        </w:numPr>
      </w:pPr>
      <w:r>
        <w:t>Početna cijena za nadmetanje</w:t>
      </w:r>
      <w:r w:rsidR="00632512">
        <w:t>: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prvoj javnoj dražbi </w:t>
      </w:r>
      <w:r w:rsidR="005F5458">
        <w:t xml:space="preserve">po početnoj cijeni </w:t>
      </w:r>
      <w:r>
        <w:t>¾ utvrđene vrijednosti odnosno 1.998.750,00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drugoj javnoj dražbi </w:t>
      </w:r>
      <w:r w:rsidR="005F5458">
        <w:t>po početnoj cijeni</w:t>
      </w:r>
      <w:r>
        <w:t xml:space="preserve"> ½ utvrđene vrijednosti odnosno  1.332.500,00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 w:rsidR="005F5458"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>
        <w:t>666.250,00</w:t>
      </w:r>
      <w:r w:rsidRPr="00632512"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632512" w:rsidP="00632512" w:rsidR="00632512">
      <w:pPr>
        <w:pStyle w:val="Odlomakpopisa"/>
        <w:ind w:left="786"/>
      </w:pPr>
    </w:p>
    <w:p w:rsidRDefault="00A30D21" w:rsidP="00A30D21" w:rsidR="00A30D21">
      <w:pPr>
        <w:ind w:left="426"/>
        <w:jc w:val="both"/>
      </w:pPr>
      <w:r>
        <w:t xml:space="preserve">Iznos dražbovnog koraka: </w:t>
      </w:r>
      <w:r w:rsidR="005F5458">
        <w:t>5</w:t>
      </w:r>
      <w:r>
        <w:t>.000,00 kn.</w:t>
      </w:r>
    </w:p>
    <w:p w:rsidRDefault="00A30D21" w:rsidP="00A30D21" w:rsidR="00A30D21">
      <w:pPr>
        <w:ind w:left="426"/>
        <w:jc w:val="both"/>
      </w:pPr>
      <w:r>
        <w:t>Oznaka elektroničke javne dražbe: prva</w:t>
      </w:r>
    </w:p>
    <w:p w:rsidRDefault="00A30D21" w:rsidP="00A30D21" w:rsidR="00A30D21">
      <w:pPr>
        <w:ind w:left="426"/>
        <w:jc w:val="both"/>
      </w:pPr>
      <w:r>
        <w:t>Redni broje održavanja elektroničke javne dražbe: prv</w:t>
      </w:r>
      <w:r w:rsidR="005F5458">
        <w:t>i put</w:t>
      </w:r>
    </w:p>
    <w:p w:rsidRDefault="00A30D21" w:rsidP="005F5458" w:rsidR="005F5458">
      <w:pPr>
        <w:ind w:left="426"/>
        <w:jc w:val="both"/>
      </w:pPr>
      <w:r>
        <w:t xml:space="preserve">Iznos jamčevine koju ponuditelj mora uplatiti: </w:t>
      </w:r>
      <w:r w:rsidR="005F5458">
        <w:t>266.500,00</w:t>
      </w:r>
      <w:r>
        <w:t xml:space="preserve"> kn</w:t>
      </w:r>
      <w:r w:rsidR="005F5458">
        <w:t xml:space="preserve"> (10% od utvrđene vrijednosti nekretnine)</w:t>
      </w:r>
      <w:r>
        <w:t>.</w:t>
      </w:r>
    </w:p>
    <w:p w:rsidRDefault="005F5458" w:rsidP="005F5458" w:rsidR="005F5458">
      <w:pPr>
        <w:ind w:left="426"/>
        <w:jc w:val="both"/>
      </w:pPr>
    </w:p>
    <w:p w:rsidRDefault="005F5458" w:rsidP="005F5458" w:rsidR="005F5458">
      <w:pPr>
        <w:jc w:val="both"/>
      </w:pPr>
    </w:p>
    <w:p w:rsidRDefault="005F5458" w:rsidP="005F5458" w:rsidR="005F5458">
      <w:pPr>
        <w:ind w:left="426"/>
        <w:jc w:val="both"/>
      </w:pPr>
    </w:p>
    <w:p w:rsidRDefault="005F5458" w:rsidP="00285635" w:rsidR="005F5458" w:rsidRPr="0063251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32512">
        <w:rPr>
          <w:rFonts w:cs="Times New Roman" w:hAnsi="Times New Roman" w:ascii="Times New Roman"/>
          <w:sz w:val="24"/>
          <w:szCs w:val="24"/>
        </w:rPr>
        <w:t>nekretnina upisana u zemljišnoknjižni odjel Valpovo:</w:t>
      </w:r>
    </w:p>
    <w:p w:rsidRDefault="005F5458" w:rsidP="005F5458" w:rsidR="005F5458" w:rsidRPr="00632512">
      <w:pPr>
        <w:pStyle w:val="Tijeloteksta"/>
        <w:suppressAutoHyphens w:val="false"/>
        <w:ind w:left="720"/>
      </w:pPr>
      <w:r w:rsidRPr="00632512">
        <w:t xml:space="preserve"> </w:t>
      </w:r>
      <w:proofErr w:type="spellStart"/>
      <w:r w:rsidRPr="005F5458">
        <w:rPr>
          <w:b/>
        </w:rPr>
        <w:t>zk</w:t>
      </w:r>
      <w:proofErr w:type="spellEnd"/>
      <w:r w:rsidRPr="005F5458">
        <w:rPr>
          <w:b/>
        </w:rPr>
        <w:t>. ul. 995</w:t>
      </w:r>
      <w:r w:rsidRPr="00632512">
        <w:t xml:space="preserve"> </w:t>
      </w:r>
      <w:proofErr w:type="spellStart"/>
      <w:r w:rsidRPr="00632512">
        <w:t>kč</w:t>
      </w:r>
      <w:proofErr w:type="spellEnd"/>
      <w:r w:rsidRPr="00632512">
        <w:t xml:space="preserve">. br. 2554 k.o. Valpovo, kuća, dvor i </w:t>
      </w:r>
      <w:r>
        <w:t>oranica ukupne površine 4559 m2:</w:t>
      </w:r>
    </w:p>
    <w:p w:rsidRDefault="005F5458" w:rsidP="005F5458" w:rsidR="005F5458">
      <w:pPr>
        <w:pStyle w:val="Odlomakpopisa"/>
      </w:pPr>
    </w:p>
    <w:p w:rsidRDefault="005F5458" w:rsidP="00285635" w:rsidR="005F5458">
      <w:pPr>
        <w:pStyle w:val="Odlomakpopisa"/>
        <w:numPr>
          <w:ilvl w:val="0"/>
          <w:numId w:val="5"/>
        </w:numPr>
      </w:pPr>
      <w:r>
        <w:t xml:space="preserve">Minimalna zakonska cijena ispod koje se nekretnina ne može prodati: 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prvoj javnoj dražbi ispod ¾ utvrđene vrijednosti odnosno ispod 320.250,00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drugoj javnoj dražbi ispod ½ utvrđene vrijednosti odnosno ispod 213.500,00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ispod </w:t>
      </w:r>
      <w:r>
        <w:t xml:space="preserve">¼ </w:t>
      </w:r>
      <w:r w:rsidRPr="00632512">
        <w:t xml:space="preserve"> utvrđene vrijednosti odnosno ispod </w:t>
      </w:r>
      <w:r>
        <w:t>106.750,00</w:t>
      </w:r>
      <w:r w:rsidRPr="00632512"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5F5458" w:rsidP="005F5458" w:rsidR="005F5458">
      <w:pPr>
        <w:pStyle w:val="Odlomakpopisa"/>
      </w:pPr>
    </w:p>
    <w:p w:rsidRDefault="005F5458" w:rsidP="00285635" w:rsidR="005F5458">
      <w:pPr>
        <w:pStyle w:val="Odlomakpopisa"/>
        <w:numPr>
          <w:ilvl w:val="0"/>
          <w:numId w:val="5"/>
        </w:numPr>
      </w:pPr>
      <w:r>
        <w:t>Početna cijena za nadmetanje: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prvoj javnoj dražbi po početnoj cijeni ¾ utvrđene vrijednosti odnosno 320.250,00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drugoj javnoj dražbi po početnoj cijeni ½ utvrđene vrijednosti odnosno  213.500,00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>
        <w:t>106.750,00</w:t>
      </w:r>
      <w:r w:rsidRPr="00632512"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5F5458" w:rsidP="005F5458" w:rsidR="005F5458">
      <w:pPr>
        <w:pStyle w:val="Odlomakpopisa"/>
        <w:ind w:left="786"/>
      </w:pPr>
    </w:p>
    <w:p w:rsidRDefault="005F5458" w:rsidP="005F5458" w:rsidR="005F5458">
      <w:pPr>
        <w:ind w:left="426"/>
        <w:jc w:val="both"/>
      </w:pPr>
      <w:r>
        <w:t>Iznos dražbovnog koraka: 1.000,00 kn.</w:t>
      </w:r>
    </w:p>
    <w:p w:rsidRDefault="005F5458" w:rsidP="005F5458" w:rsidR="005F5458">
      <w:pPr>
        <w:ind w:left="426"/>
        <w:jc w:val="both"/>
      </w:pPr>
      <w:r>
        <w:t>Oznaka elektroničke javne dražbe: prva</w:t>
      </w:r>
    </w:p>
    <w:p w:rsidRDefault="005F5458" w:rsidP="005F5458" w:rsidR="005F5458">
      <w:pPr>
        <w:ind w:left="426"/>
        <w:jc w:val="both"/>
      </w:pPr>
      <w:r>
        <w:t>Redni broje održavanja elektroničke javne dražbe: prvi put</w:t>
      </w:r>
    </w:p>
    <w:p w:rsidRDefault="005F5458" w:rsidP="005F5458" w:rsidR="005F5458">
      <w:pPr>
        <w:ind w:left="426"/>
        <w:jc w:val="both"/>
      </w:pPr>
      <w:r>
        <w:t>Iznos jamčevine koju ponuditelj mora uplatiti: 42.700,00 kn (10% od utvrđene vrijednosti nekretnine).</w:t>
      </w:r>
    </w:p>
    <w:p w:rsidRDefault="005F5458" w:rsidP="005F5458" w:rsidR="005F5458">
      <w:pPr>
        <w:ind w:left="426"/>
        <w:jc w:val="both"/>
      </w:pPr>
    </w:p>
    <w:p w:rsidRDefault="005F5458" w:rsidP="005F5458" w:rsidR="005F5458">
      <w:pPr>
        <w:ind w:left="426"/>
        <w:jc w:val="both"/>
      </w:pPr>
    </w:p>
    <w:p w:rsidRDefault="005F5458" w:rsidP="00285635" w:rsidR="005F5458">
      <w:pPr>
        <w:pStyle w:val="Tijeloteksta"/>
        <w:numPr>
          <w:ilvl w:val="0"/>
          <w:numId w:val="3"/>
        </w:numPr>
        <w:suppressAutoHyphens w:val="false"/>
      </w:pPr>
      <w:r w:rsidRPr="00632512">
        <w:t xml:space="preserve">nekretnina upisana u zemljišnoknjižni odjel Valpovo </w:t>
      </w:r>
    </w:p>
    <w:p w:rsidRDefault="005F5458" w:rsidP="005F5458" w:rsidR="005F5458" w:rsidRPr="00632512">
      <w:pPr>
        <w:pStyle w:val="Tijeloteksta"/>
        <w:suppressAutoHyphens w:val="false"/>
        <w:ind w:left="720"/>
      </w:pPr>
      <w:proofErr w:type="spellStart"/>
      <w:r w:rsidRPr="005F5458">
        <w:rPr>
          <w:b/>
        </w:rPr>
        <w:t>zk</w:t>
      </w:r>
      <w:proofErr w:type="spellEnd"/>
      <w:r w:rsidRPr="005F5458">
        <w:rPr>
          <w:b/>
        </w:rPr>
        <w:t>. ul. 2769</w:t>
      </w:r>
      <w:r w:rsidRPr="00632512">
        <w:t xml:space="preserve"> </w:t>
      </w:r>
      <w:proofErr w:type="spellStart"/>
      <w:r w:rsidRPr="00632512">
        <w:t>kč</w:t>
      </w:r>
      <w:proofErr w:type="spellEnd"/>
      <w:r w:rsidRPr="00632512">
        <w:t>. br. 2555 k.o. Valpovo, kuća, dvor i oranica ukupne površine 4523m2</w:t>
      </w:r>
    </w:p>
    <w:p w:rsidRDefault="005F5458" w:rsidP="005F5458" w:rsidR="005F5458">
      <w:pPr>
        <w:ind w:left="426"/>
        <w:jc w:val="both"/>
      </w:pPr>
    </w:p>
    <w:p w:rsidRDefault="005F5458" w:rsidP="005F5458" w:rsidR="005F5458">
      <w:pPr>
        <w:ind w:left="426"/>
        <w:jc w:val="both"/>
      </w:pPr>
    </w:p>
    <w:p w:rsidRDefault="005F5458" w:rsidP="00285635" w:rsidR="005F5458">
      <w:pPr>
        <w:pStyle w:val="Odlomakpopisa"/>
        <w:numPr>
          <w:ilvl w:val="0"/>
          <w:numId w:val="6"/>
        </w:numPr>
      </w:pPr>
      <w:r>
        <w:t xml:space="preserve">Minimalna zakonska cijena ispod koje se nekretnina ne može prodati: 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prvoj javnoj dražbi ispod ¾ utvrđene vrijednosti odnosno ispod 93.000,00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drugoj javnoj dražbi ispod ½ utvrđene vrijednosti odnosno ispod 621.000,00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ispod </w:t>
      </w:r>
      <w:r>
        <w:t xml:space="preserve">¼ </w:t>
      </w:r>
      <w:r w:rsidRPr="00632512">
        <w:t xml:space="preserve"> utvrđene vrijednosti odnosno ispod </w:t>
      </w:r>
      <w:r>
        <w:t>31.000,00</w:t>
      </w:r>
      <w:r w:rsidRPr="00632512"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5F5458" w:rsidP="005F5458" w:rsidR="005F5458">
      <w:pPr>
        <w:pStyle w:val="Odlomakpopisa"/>
      </w:pPr>
    </w:p>
    <w:p w:rsidRDefault="005F5458" w:rsidP="00285635" w:rsidR="005F5458">
      <w:pPr>
        <w:pStyle w:val="Odlomakpopisa"/>
        <w:numPr>
          <w:ilvl w:val="0"/>
          <w:numId w:val="6"/>
        </w:numPr>
      </w:pPr>
      <w:r>
        <w:t>Početna cijena za nadmetanje: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prvoj javnoj dražbi po početnoj cijeni ¾ utvrđene vrijednosti odnosno 93.000,00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drugoj javnoj dražbi po početnoj cijeni ½ utvrđene vrijednosti odnosno  62.000,00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>
        <w:t>31.000,00</w:t>
      </w:r>
      <w:r w:rsidRPr="00632512"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5F5458" w:rsidP="005F5458" w:rsidR="005F5458">
      <w:pPr>
        <w:pStyle w:val="Odlomakpopisa"/>
        <w:ind w:left="786"/>
      </w:pPr>
    </w:p>
    <w:p w:rsidRDefault="005F5458" w:rsidP="005F5458" w:rsidR="005F5458">
      <w:pPr>
        <w:ind w:left="426"/>
        <w:jc w:val="both"/>
      </w:pPr>
      <w:r>
        <w:t>Iznos dražbovnog koraka: 1.000,00 kn.</w:t>
      </w:r>
    </w:p>
    <w:p w:rsidRDefault="005F5458" w:rsidP="005F5458" w:rsidR="005F5458">
      <w:pPr>
        <w:ind w:left="426"/>
        <w:jc w:val="both"/>
      </w:pPr>
      <w:r>
        <w:t>Oznaka elektroničke javne dražbe: prva</w:t>
      </w:r>
    </w:p>
    <w:p w:rsidRDefault="005F5458" w:rsidP="005F5458" w:rsidR="005F5458">
      <w:pPr>
        <w:ind w:left="426"/>
        <w:jc w:val="both"/>
      </w:pPr>
      <w:r>
        <w:t>Redni broje održavanja elektroničke javne dražbe: prvi put</w:t>
      </w:r>
    </w:p>
    <w:p w:rsidRDefault="005F5458" w:rsidP="005F5458" w:rsidR="005F5458">
      <w:pPr>
        <w:ind w:left="426"/>
        <w:jc w:val="both"/>
      </w:pPr>
      <w:r>
        <w:t>Iznos jamčevine koju ponuditelj mora uplatiti: 12.400,00 kn (10% od utvrđene vrijednosti nekretnine).</w:t>
      </w:r>
    </w:p>
    <w:p w:rsidRDefault="005F5458" w:rsidP="005F5458" w:rsidR="005F5458">
      <w:pPr>
        <w:ind w:left="426"/>
        <w:jc w:val="both"/>
      </w:pPr>
    </w:p>
    <w:p w:rsidRDefault="005F5458" w:rsidP="005F5458" w:rsidR="005F5458">
      <w:pPr>
        <w:ind w:left="426"/>
        <w:jc w:val="both"/>
      </w:pPr>
    </w:p>
    <w:p w:rsidRDefault="005F5458" w:rsidP="00285635" w:rsidR="005F5458">
      <w:pPr>
        <w:pStyle w:val="Tijeloteksta"/>
        <w:numPr>
          <w:ilvl w:val="0"/>
          <w:numId w:val="3"/>
        </w:numPr>
        <w:suppressAutoHyphens w:val="false"/>
      </w:pPr>
      <w:r w:rsidRPr="00632512">
        <w:t xml:space="preserve">nekretnina upisana u zemljišnoknjižni odjel Valpovo </w:t>
      </w:r>
    </w:p>
    <w:p w:rsidRDefault="005F5458" w:rsidP="005F5458" w:rsidR="005F5458" w:rsidRPr="0063251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5F5458">
        <w:rPr>
          <w:rFonts w:cs="Times New Roman" w:hAnsi="Times New Roman" w:ascii="Times New Roman"/>
          <w:b/>
          <w:sz w:val="24"/>
          <w:szCs w:val="24"/>
        </w:rPr>
        <w:t>zk</w:t>
      </w:r>
      <w:proofErr w:type="spellEnd"/>
      <w:r w:rsidRPr="005F5458">
        <w:rPr>
          <w:rFonts w:cs="Times New Roman" w:hAnsi="Times New Roman" w:ascii="Times New Roman"/>
          <w:b/>
          <w:sz w:val="24"/>
          <w:szCs w:val="24"/>
        </w:rPr>
        <w:t>. ul. 1625</w:t>
      </w:r>
      <w:r w:rsidRPr="0063251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32512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632512">
        <w:rPr>
          <w:rFonts w:cs="Times New Roman" w:hAnsi="Times New Roman" w:ascii="Times New Roman"/>
          <w:sz w:val="24"/>
          <w:szCs w:val="24"/>
        </w:rPr>
        <w:t xml:space="preserve">. br. 485 k.o. Valpovo, oranica </w:t>
      </w:r>
      <w:proofErr w:type="spellStart"/>
      <w:r w:rsidRPr="00632512">
        <w:rPr>
          <w:rFonts w:cs="Times New Roman" w:hAnsi="Times New Roman" w:ascii="Times New Roman"/>
          <w:sz w:val="24"/>
          <w:szCs w:val="24"/>
        </w:rPr>
        <w:t>Starovalpovački</w:t>
      </w:r>
      <w:proofErr w:type="spellEnd"/>
      <w:r w:rsidRPr="00632512">
        <w:rPr>
          <w:rFonts w:cs="Times New Roman" w:hAnsi="Times New Roman" w:ascii="Times New Roman"/>
          <w:sz w:val="24"/>
          <w:szCs w:val="24"/>
        </w:rPr>
        <w:t xml:space="preserve"> put ukupne površine 2655 m2</w:t>
      </w:r>
    </w:p>
    <w:p w:rsidRDefault="005F5458" w:rsidP="005F5458" w:rsidR="005F5458">
      <w:pPr>
        <w:ind w:left="426"/>
        <w:jc w:val="both"/>
      </w:pPr>
    </w:p>
    <w:p w:rsidRDefault="005F5458" w:rsidP="005F5458" w:rsidR="005F5458">
      <w:pPr>
        <w:ind w:left="426"/>
        <w:jc w:val="both"/>
      </w:pPr>
    </w:p>
    <w:p w:rsidRDefault="005F5458" w:rsidP="005F5458" w:rsidR="005F5458">
      <w:pPr>
        <w:ind w:left="426"/>
        <w:jc w:val="both"/>
      </w:pPr>
    </w:p>
    <w:p w:rsidRDefault="005F5458" w:rsidP="00285635" w:rsidR="005F5458">
      <w:pPr>
        <w:pStyle w:val="Odlomakpopisa"/>
        <w:numPr>
          <w:ilvl w:val="0"/>
          <w:numId w:val="7"/>
        </w:numPr>
      </w:pPr>
      <w:r>
        <w:lastRenderedPageBreak/>
        <w:t xml:space="preserve">Minimalna zakonska cijena ispod koje se nekretnina ne može prodati: 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prvoj javnoj dražbi ispod ¾ utvrđene vrijednosti odnosno ispod 7.500,00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drugoj javnoj dražbi ispod ½ utvrđene vrijednosti odnosno ispod 5.000,00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ispod </w:t>
      </w:r>
      <w:r>
        <w:t xml:space="preserve">¼ </w:t>
      </w:r>
      <w:r w:rsidRPr="00632512">
        <w:t xml:space="preserve"> utvrđene vrijednosti odnosno ispod </w:t>
      </w:r>
      <w:r>
        <w:t>2.500,00</w:t>
      </w:r>
      <w:r w:rsidRPr="00632512"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5F5458" w:rsidP="005F5458" w:rsidR="005F5458">
      <w:pPr>
        <w:pStyle w:val="Odlomakpopisa"/>
      </w:pPr>
    </w:p>
    <w:p w:rsidRDefault="005F5458" w:rsidP="00285635" w:rsidR="005F5458">
      <w:pPr>
        <w:pStyle w:val="Odlomakpopisa"/>
        <w:numPr>
          <w:ilvl w:val="0"/>
          <w:numId w:val="7"/>
        </w:numPr>
      </w:pPr>
      <w:r>
        <w:t>Početna cijena za nadmetanje: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prvoj javnoj dražbi po početnoj cijeni ¾ utvrđene vrijednosti odnosno 7.500,00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>na drugoj javnoj dražbi po početnoj cijeni ½ utvrđene vrijednosti odnosno  5.000,00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>
        <w:t>2.500,00</w:t>
      </w:r>
      <w:r w:rsidRPr="00632512"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5F5458" w:rsidP="005F5458" w:rsidR="005F5458">
      <w:pPr>
        <w:pStyle w:val="Odlomakpopisa"/>
        <w:ind w:left="786"/>
      </w:pPr>
    </w:p>
    <w:p w:rsidRDefault="005F5458" w:rsidP="005F5458" w:rsidR="005F5458">
      <w:pPr>
        <w:ind w:left="426"/>
        <w:jc w:val="both"/>
      </w:pPr>
      <w:r>
        <w:t>Iznos dražbovnog koraka: 100,00 kn.</w:t>
      </w:r>
    </w:p>
    <w:p w:rsidRDefault="005F5458" w:rsidP="005F5458" w:rsidR="005F5458">
      <w:pPr>
        <w:ind w:left="426"/>
        <w:jc w:val="both"/>
      </w:pPr>
      <w:r>
        <w:t>Oznaka elektroničke javne dražbe: prva</w:t>
      </w:r>
    </w:p>
    <w:p w:rsidRDefault="005F5458" w:rsidP="005F5458" w:rsidR="005F5458">
      <w:pPr>
        <w:ind w:left="426"/>
        <w:jc w:val="both"/>
      </w:pPr>
      <w:r>
        <w:t>Redni broje održavanja elektroničke javne dražbe: prvi put</w:t>
      </w:r>
    </w:p>
    <w:p w:rsidRDefault="005F5458" w:rsidP="005F5458" w:rsidR="005F5458">
      <w:pPr>
        <w:ind w:left="426"/>
        <w:jc w:val="both"/>
      </w:pPr>
      <w:r>
        <w:t>Iznos jamčevine koju ponuditelj mora uplatiti: 1.000,00 kn (10% od utvrđene vrijednosti nekretnine).</w:t>
      </w:r>
    </w:p>
    <w:p w:rsidRDefault="005F5458" w:rsidP="005F5458" w:rsidR="005F5458">
      <w:pPr>
        <w:ind w:left="426"/>
        <w:jc w:val="both"/>
      </w:pPr>
    </w:p>
    <w:p w:rsidRDefault="005F5458" w:rsidP="005F5458" w:rsidR="005F5458">
      <w:pPr>
        <w:ind w:left="426"/>
        <w:jc w:val="both"/>
      </w:pPr>
    </w:p>
    <w:p w:rsidRDefault="001728D2" w:rsidP="00A30D21" w:rsidR="001728D2" w:rsidRPr="00302C43">
      <w:pPr>
        <w:jc w:val="both"/>
      </w:pPr>
    </w:p>
    <w:p w:rsidRDefault="00001E72" w:rsidP="00001E72" w:rsidR="001728D2" w:rsidRPr="00302C43">
      <w:pPr>
        <w:ind w:left="360"/>
      </w:pPr>
      <w:r>
        <w:t xml:space="preserve">V </w:t>
      </w:r>
      <w:r>
        <w:tab/>
      </w:r>
      <w:r>
        <w:tab/>
      </w:r>
      <w:r w:rsidR="001728D2" w:rsidRPr="00302C43">
        <w:t>Sve pristojbe i porez na promet nekretnine dužan je platiti kupac u skladu sa zakonom.</w:t>
      </w:r>
    </w:p>
    <w:p w:rsidRDefault="001728D2" w:rsidP="001728D2" w:rsidR="001728D2" w:rsidRPr="00302C43">
      <w:pPr>
        <w:pStyle w:val="Odlomakpopisa"/>
      </w:pPr>
    </w:p>
    <w:p w:rsidRDefault="00001E72" w:rsidP="00001E72" w:rsidR="001728D2">
      <w:pPr>
        <w:ind w:firstLine="360"/>
        <w:jc w:val="both"/>
      </w:pPr>
      <w:r>
        <w:t>VI</w:t>
      </w:r>
      <w:r>
        <w:tab/>
      </w:r>
      <w:r>
        <w:tab/>
      </w:r>
      <w:r w:rsidR="001728D2"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 w:rsidR="001728D2">
        <w:t>o</w:t>
      </w:r>
      <w:r w:rsidR="001728D2" w:rsidRPr="00302C43">
        <w:t>m jamčevine smatrat će se osoba čiji je osobni identifikacijski broj (OIB) naveden u pozivu uplate (PNB).</w:t>
      </w:r>
    </w:p>
    <w:p w:rsidRDefault="004B2B7F" w:rsidP="004B2B7F" w:rsidR="004B2B7F">
      <w:pPr>
        <w:pStyle w:val="Odlomakpopisa"/>
      </w:pPr>
    </w:p>
    <w:p w:rsidRDefault="004B2B7F" w:rsidP="004B2B7F" w:rsidR="004B2B7F" w:rsidRPr="00302C43">
      <w:pPr>
        <w:ind w:left="426"/>
        <w:jc w:val="both"/>
      </w:pPr>
    </w:p>
    <w:p w:rsidRDefault="00001E72" w:rsidP="00001E72" w:rsidR="00D81DFC">
      <w:pPr>
        <w:ind w:left="360"/>
      </w:pPr>
      <w:r>
        <w:t>VII</w:t>
      </w:r>
      <w:r>
        <w:tab/>
      </w:r>
      <w:r>
        <w:tab/>
      </w:r>
      <w:r w:rsidR="00D81DFC" w:rsidRPr="002627F9">
        <w:t xml:space="preserve">Prvi </w:t>
      </w:r>
      <w:proofErr w:type="spellStart"/>
      <w:r w:rsidR="00D81DFC" w:rsidRPr="002627F9">
        <w:t>razlučni</w:t>
      </w:r>
      <w:proofErr w:type="spellEnd"/>
      <w:r w:rsidR="00D81DFC" w:rsidRPr="002627F9">
        <w:t xml:space="preserve"> vjerovnik u </w:t>
      </w:r>
      <w:proofErr w:type="spellStart"/>
      <w:r w:rsidR="00D81DFC" w:rsidRPr="002627F9">
        <w:t>prednosnom</w:t>
      </w:r>
      <w:proofErr w:type="spellEnd"/>
      <w:r w:rsidR="00D81DFC" w:rsidRPr="002627F9">
        <w:t xml:space="preserve"> redu može izjaviti da kupuje nekretninu i da stavlja u prijeboj svoju tražbinu s </w:t>
      </w:r>
      <w:proofErr w:type="spellStart"/>
      <w:r w:rsidR="00D81DFC" w:rsidRPr="002627F9">
        <w:t>protutražbinom</w:t>
      </w:r>
      <w:proofErr w:type="spellEnd"/>
      <w:r w:rsidR="00D81DFC" w:rsidRPr="002627F9">
        <w:t xml:space="preserve"> stečajnog dužnika po osnovi cijene u visini utvrđene vrijednosti nekretnine. </w:t>
      </w:r>
    </w:p>
    <w:p w:rsidRDefault="00D81DFC" w:rsidP="00187768" w:rsidR="00D81DFC" w:rsidRPr="002627F9"/>
    <w:p w:rsidRDefault="00001E72" w:rsidP="00001E72" w:rsidR="00D81DFC">
      <w:pPr>
        <w:ind w:firstLine="360"/>
      </w:pPr>
      <w:r>
        <w:t>VIII</w:t>
      </w:r>
      <w:r>
        <w:tab/>
      </w:r>
      <w:r w:rsidR="00D81DFC" w:rsidRPr="002627F9">
        <w:t>Nekretnina navedena u točki I. ovog zaključka prodaje se po načelu „viđeno-kupljeno“, te se neće priznati naknadne pritužbe na pravne ili materijalne nedostatke iste.</w:t>
      </w:r>
    </w:p>
    <w:p w:rsidRDefault="00D81DFC" w:rsidP="00187768" w:rsidR="00D81DFC" w:rsidRPr="002627F9"/>
    <w:p w:rsidRDefault="00001E72" w:rsidP="00001E72" w:rsidR="00D81DFC">
      <w:pPr>
        <w:ind w:firstLine="360"/>
      </w:pPr>
      <w:r>
        <w:t>IX</w:t>
      </w:r>
      <w:r>
        <w:tab/>
      </w:r>
      <w:r>
        <w:tab/>
      </w:r>
      <w:r w:rsidR="00D81DFC" w:rsidRPr="002627F9">
        <w:t>Ponuditeljima čija ponuda nije prihvaćena Agencija će vratiti jamčevinu na temelju naloga suda za prijenos novčanih sredstava (čl. 99. st. 4. OZ).</w:t>
      </w:r>
    </w:p>
    <w:p w:rsidRDefault="00187768" w:rsidP="00187768" w:rsidR="00187768" w:rsidRPr="002627F9"/>
    <w:p w:rsidRDefault="00001E72" w:rsidP="00001E72" w:rsidR="00D81DFC">
      <w:pPr>
        <w:ind w:firstLine="360"/>
      </w:pPr>
      <w:r>
        <w:t>X</w:t>
      </w:r>
      <w:r>
        <w:tab/>
      </w:r>
      <w:r>
        <w:tab/>
      </w:r>
      <w:r w:rsidR="00D81DFC" w:rsidRPr="002627F9">
        <w:t xml:space="preserve">Valjanom uplatom jamčevine i </w:t>
      </w:r>
      <w:proofErr w:type="spellStart"/>
      <w:r w:rsidR="00D81DFC" w:rsidRPr="002627F9">
        <w:t>kupovnine</w:t>
      </w:r>
      <w:proofErr w:type="spellEnd"/>
      <w:r w:rsidR="00D81DFC" w:rsidRPr="002627F9">
        <w:t xml:space="preserve"> smatrat će se uplata izvršena u roku i evidentirana na računu Financijske agencije najkasnije u roku od 8 dana od isteka roka za uplatu.</w:t>
      </w:r>
    </w:p>
    <w:p w:rsidRDefault="00D81DFC" w:rsidP="00D81DFC" w:rsidR="00D81DFC" w:rsidRPr="002627F9">
      <w:pPr>
        <w:pStyle w:val="Odlomakpopisa"/>
        <w:ind w:left="360"/>
      </w:pPr>
    </w:p>
    <w:p w:rsidRDefault="00001E72" w:rsidP="00001E72" w:rsidR="00D81DFC">
      <w:pPr>
        <w:ind w:firstLine="360"/>
      </w:pPr>
      <w:r>
        <w:t>XI</w:t>
      </w:r>
      <w:r>
        <w:tab/>
      </w:r>
      <w:r>
        <w:tab/>
      </w:r>
      <w:r w:rsidR="00D81DFC" w:rsidRPr="002627F9">
        <w:t xml:space="preserve">Kupac je dužan platiti </w:t>
      </w:r>
      <w:proofErr w:type="spellStart"/>
      <w:r w:rsidR="00D81DFC" w:rsidRPr="002627F9">
        <w:t>kupovninu</w:t>
      </w:r>
      <w:proofErr w:type="spellEnd"/>
      <w:r w:rsidR="00D81DFC" w:rsidRPr="002627F9">
        <w:t xml:space="preserve"> na poseban račun Financijske agencije otvoren za tu namjenu u roku od </w:t>
      </w:r>
      <w:r w:rsidR="00A30D21" w:rsidRPr="00001E72">
        <w:rPr>
          <w:b/>
        </w:rPr>
        <w:t>30</w:t>
      </w:r>
      <w:r w:rsidR="00D81DFC" w:rsidRPr="00001E72">
        <w:rPr>
          <w:b/>
        </w:rPr>
        <w:t xml:space="preserve"> dana od dana pravomoćnosti rješenja o dosudi</w:t>
      </w:r>
      <w:r w:rsidR="00D81DFC" w:rsidRPr="002627F9">
        <w:t>.</w:t>
      </w:r>
    </w:p>
    <w:p w:rsidRDefault="00D81DFC" w:rsidP="00D81DFC" w:rsidR="00D81DFC" w:rsidRPr="002627F9">
      <w:pPr>
        <w:pStyle w:val="Odlomakpopisa"/>
        <w:ind w:left="360"/>
      </w:pPr>
    </w:p>
    <w:p w:rsidRDefault="00001E72" w:rsidP="00001E72" w:rsidR="00D81DFC">
      <w:pPr>
        <w:ind w:left="360"/>
      </w:pPr>
      <w:r>
        <w:lastRenderedPageBreak/>
        <w:t>XII</w:t>
      </w:r>
      <w:r>
        <w:tab/>
      </w:r>
      <w:r>
        <w:tab/>
      </w:r>
      <w:r w:rsidR="00D81DFC"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="00D81DFC" w:rsidRPr="002627F9">
        <w:t>kupovninu</w:t>
      </w:r>
      <w:proofErr w:type="spellEnd"/>
      <w:r w:rsidR="00D81DFC"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="00D81DFC" w:rsidRPr="002627F9">
        <w:t>kupovnine</w:t>
      </w:r>
      <w:proofErr w:type="spellEnd"/>
      <w:r w:rsidR="00D81DFC" w:rsidRPr="002627F9">
        <w:t xml:space="preserve">. Sud će u tom rješenju najprije oglasiti nevažećom dosudu kupcu koji je ponudio višu cijenu (čl. 103. st. 6. OZ).  </w:t>
      </w:r>
    </w:p>
    <w:p w:rsidRDefault="00D81DFC" w:rsidP="00D81DFC" w:rsidR="00D81DFC" w:rsidRPr="002627F9">
      <w:pPr>
        <w:pStyle w:val="Odlomakpopisa"/>
        <w:ind w:left="360"/>
      </w:pPr>
    </w:p>
    <w:p w:rsidRDefault="00001E72" w:rsidP="00001E72" w:rsidR="00D81DFC">
      <w:pPr>
        <w:ind w:firstLine="360"/>
      </w:pPr>
      <w:r>
        <w:t>XIII</w:t>
      </w:r>
      <w:r>
        <w:tab/>
      </w:r>
      <w:r w:rsidR="00D81DFC" w:rsidRPr="002627F9">
        <w:t xml:space="preserve">Ako kupac u određenom roku ne položi </w:t>
      </w:r>
      <w:proofErr w:type="spellStart"/>
      <w:r w:rsidR="00D81DFC" w:rsidRPr="002627F9">
        <w:t>kupovninu</w:t>
      </w:r>
      <w:proofErr w:type="spellEnd"/>
      <w:r w:rsidR="00D81DFC"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="00D81DFC" w:rsidRPr="002627F9">
        <w:t>kupovnine</w:t>
      </w:r>
      <w:proofErr w:type="spellEnd"/>
      <w:r w:rsidR="00D81DFC" w:rsidRPr="002627F9">
        <w:t xml:space="preserve"> postignute na prijašnjoj dražbi i novoj prodaji. </w:t>
      </w:r>
    </w:p>
    <w:p w:rsidRDefault="00D81DFC" w:rsidP="00D81DFC" w:rsidR="00D81DFC" w:rsidRPr="002627F9">
      <w:pPr>
        <w:pStyle w:val="Odlomakpopisa"/>
        <w:ind w:left="360"/>
      </w:pPr>
    </w:p>
    <w:p w:rsidRDefault="00001E72" w:rsidP="00001E72" w:rsidR="00D81DFC">
      <w:pPr>
        <w:ind w:firstLine="360"/>
      </w:pPr>
      <w:r>
        <w:t>XIV</w:t>
      </w:r>
      <w:r>
        <w:tab/>
      </w:r>
      <w:r w:rsidR="00D81DFC" w:rsidRPr="002627F9">
        <w:t xml:space="preserve">Nakon što kupac položi </w:t>
      </w:r>
      <w:proofErr w:type="spellStart"/>
      <w:r w:rsidR="00D81DFC" w:rsidRPr="002627F9">
        <w:t>kupovninu</w:t>
      </w:r>
      <w:proofErr w:type="spellEnd"/>
      <w:r w:rsidR="00D81DFC"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9307E3" w:rsidP="00E65667" w:rsidR="009307E3" w:rsidRPr="002627F9"/>
    <w:p w:rsidRDefault="00001E72" w:rsidP="00001E72" w:rsidR="00D81DFC">
      <w:pPr>
        <w:ind w:firstLine="360"/>
      </w:pPr>
      <w:r>
        <w:t>XV</w:t>
      </w:r>
      <w:r>
        <w:tab/>
      </w:r>
      <w:r>
        <w:tab/>
      </w:r>
      <w:r w:rsidR="00D81DFC" w:rsidRPr="002627F9">
        <w:t>Razgledavanje nekretnine te uvid u procjene vrijednosti iste mogu se obaviti uz prethodni dogovor sa stečajnom upravitel</w:t>
      </w:r>
      <w:r w:rsidR="00D81DFC">
        <w:t>jem</w:t>
      </w:r>
      <w:r w:rsidR="00D81DFC" w:rsidRPr="002627F9">
        <w:t xml:space="preserve"> </w:t>
      </w:r>
      <w:r>
        <w:t>Zvonko Tomljanović</w:t>
      </w:r>
      <w:r w:rsidR="009307E3">
        <w:t xml:space="preserve"> – kontakt broj </w:t>
      </w:r>
      <w:r>
        <w:t>098/252-585</w:t>
      </w:r>
      <w:r w:rsidR="00765338">
        <w:t>, svakim radnim danom od 7-15 sati</w:t>
      </w:r>
      <w:r w:rsidR="009307E3">
        <w:t>.</w:t>
      </w: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001E72">
        <w:t>5. ožujka</w:t>
      </w:r>
      <w:r w:rsidR="00E65667">
        <w:t xml:space="preserve"> 2018. g.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285635" w:rsidR="00001E72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001E72" w:rsidRPr="00001E72">
        <w:rPr>
          <w:rFonts w:cs="Times New Roman" w:hAnsi="Times New Roman" w:ascii="Times New Roman"/>
        </w:rPr>
        <w:t>Zvonko Tomljanović, Našice, J. Runjanina 7</w:t>
      </w:r>
    </w:p>
    <w:p w:rsidRDefault="00C51CE7" w:rsidP="00285635" w:rsidR="00C51CE7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001E72">
        <w:rPr>
          <w:rFonts w:cs="Times New Roman" w:hAnsi="Times New Roman" w:ascii="Times New Roman"/>
          <w:sz w:val="24"/>
          <w:szCs w:val="24"/>
        </w:rPr>
        <w:t xml:space="preserve">19.1.2018.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>/obrazac za prodaju nekretnine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454109" w:rsidRPr="00001E7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 w:rsidRPr="00001E72">
        <w:rPr>
          <w:rFonts w:cs="Times New Roman" w:hAnsi="Times New Roman" w:ascii="Times New Roman"/>
          <w:sz w:val="24"/>
          <w:szCs w:val="24"/>
        </w:rPr>
        <w:t xml:space="preserve">. izvornik – </w:t>
      </w:r>
      <w:r w:rsidR="00001E72">
        <w:rPr>
          <w:rFonts w:cs="Times New Roman" w:hAnsi="Times New Roman" w:ascii="Times New Roman"/>
          <w:sz w:val="24"/>
          <w:szCs w:val="24"/>
        </w:rPr>
        <w:t xml:space="preserve"> izvornik izvaditi iz spisa (str. 353-363 spisa) i na to mjesto ulijepiti presliku istih izvadaka</w:t>
      </w:r>
    </w:p>
    <w:p w:rsidRDefault="00454109" w:rsidP="00285635" w:rsidR="00454109">
      <w:pPr>
        <w:numPr>
          <w:ilvl w:val="0"/>
          <w:numId w:val="1"/>
        </w:numPr>
        <w:jc w:val="both"/>
      </w:pPr>
      <w:r>
        <w:t xml:space="preserve">e-Oglasna ploča sudova 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001E72">
        <w:t>26.5.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  <w:bookmarkStart w:name="_GoBack" w:id="0"/>
      <w:bookmarkEnd w:id="0"/>
    </w:p>
    <w:sectPr w:rsidSect="00940BDB" w:rsidR="005C7A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56F" w:rsidR="00B1256F">
      <w:r>
        <w:separator/>
      </w:r>
    </w:p>
  </w:endnote>
  <w:endnote w:id="0" w:type="continuationSeparator">
    <w:p w:rsidRDefault="00B1256F" w:rsidR="00B12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56F" w:rsidR="00B1256F">
      <w:r>
        <w:separator/>
      </w:r>
    </w:p>
  </w:footnote>
  <w:footnote w:id="0" w:type="continuationSeparator">
    <w:p w:rsidRDefault="00B1256F" w:rsidR="00B125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5B3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C3465" w:rsidP="00001E72" w:rsidR="00001E72">
    <w:pPr>
      <w:tabs>
        <w:tab w:pos="7245" w:val="left"/>
      </w:tabs>
      <w:jc w:val="right"/>
    </w:pPr>
    <w:r>
      <w:tab/>
    </w:r>
    <w:r w:rsidR="00001E72">
      <w:t>6 St-2877/16-47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1256F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35B3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935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935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E1A3D-D64D-4941-942E-D15B2A950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6</properties:Pages>
  <properties:Words>1712</properties:Words>
  <properties:Characters>9147</properties:Characters>
  <properties:Lines>265</properties:Lines>
  <properties:Paragraphs>106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2018-03-05T08:56:00Z</dcterms:created>
  <dc:creator>Željko</dc:creator>
  <cp:lastModifiedBy>Danijela Sekulić</cp:lastModifiedBy>
  <cp:lastPrinted>2018-03-05T08:55:00Z</cp:lastPrinted>
  <dcterms:modified xmlns:xsi="http://www.w3.org/2001/XMLSchema-instance" xsi:type="dcterms:W3CDTF">2018-03-05T08:57:00Z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(BREMSE - VIŠE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