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4d4c" w14:paraId="d9e4d4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34AAA">
        <w:t>460</w:t>
      </w:r>
      <w:r w:rsidR="00946625">
        <w:t>/16-</w:t>
      </w:r>
      <w:r w:rsidR="00034AAA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34AAA">
        <w:t>INTER DISTRIBUCIJA d.o.o., Šibenik, Varoška 15, Šibenik, OIB: 62038629013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5D3AC5" w:rsidRPr="004C59EF">
        <w:t>Blaž Savić, Bana Josipa Jelačića 4/V, Zadar, datum rođenja: 15. travnja 1935. godine, mjesto rođenja: Banjevci</w:t>
      </w:r>
      <w:r w:rsidR="005D3AC5">
        <w:t xml:space="preserve">, broj osobne iskaznice: </w:t>
      </w:r>
      <w:r w:rsidR="005D3AC5" w:rsidRPr="004C59EF">
        <w:t xml:space="preserve">1504935383902, izdana od strane: PU Zadar, OIB: 44660472906,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034AAA">
        <w:t>INTER DISTRIBUCIJA d.o.o., Šibenik, Varoška 15, Šibenik, OIB: 62038629013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034AAA">
        <w:t>INTER DISTRIBUCIJA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B327EC" w:rsidP="00B327EC" w:rsidR="00B327EC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B327EC" w:rsidP="00B327EC" w:rsidR="00B327EC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B327EC" w:rsidP="00B327EC" w:rsidR="00B327EC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54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34AAA">
          <w:t>460/16-11</w:t>
        </w:r>
      </w:p>
      <w:p w:rsidRDefault="00E12FEA" w:rsidP="009C0FF2" w:rsidR="00E12FEA" w:rsidRPr="00EF7C9A">
        <w:pPr>
          <w:jc w:val="right"/>
        </w:pPr>
      </w:p>
      <w:p w:rsidRDefault="00F2054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5D3AC5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327EC"/>
    <w:rsid w:val="00BA7CDC"/>
    <w:rsid w:val="00BB4F73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20541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5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5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5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5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5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5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5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5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DISTRIBUCIJA društvo s ograničenom odgovornošću za usluge i trgovinu</izvorni_sadrzaj>
    <derivirana_varijabla naziv="DomainObject.Predmet.ProtustrankaFormated_1">  INTER DISTRIBUCIJA društvo s ograničenom odgovornošću za usluge i trgovinu</derivirana_varijabla>
  </DomainObject.Predmet.ProtustrankaFormated>
  <DomainObject.Predmet.ProtustrankaFormatedOIB>
    <izvorni_sadrzaj>  INTER DISTRIBUCIJA društvo s ograničenom odgovornošću za usluge i trgovinu, OIB 62038629013</izvorni_sadrzaj>
    <derivirana_varijabla naziv="DomainObject.Predmet.ProtustrankaFormatedOIB_1">  INTER DISTRIBUCIJA društvo s ograničenom odgovornošću za usluge i trgovinu, OIB 62038629013</derivirana_varijabla>
  </DomainObject.Predmet.ProtustrankaFormatedOIB>
  <DomainObject.Predmet.ProtustrankaFormatedWithAdress>
    <izvorni_sadrzaj> INTER DISTRIBUCIJA društvo s ograničenom odgovornošću za usluge i trgovinu, Varoška 15 , 22000 Šibenik</izvorni_sadrzaj>
    <derivirana_varijabla naziv="DomainObject.Predmet.ProtustrankaFormatedWithAdress_1"> INTER DISTRIBUCIJA društvo s ograničenom odgovornošću za usluge i trgovinu, Varoška 15 , 22000 Šibenik</derivirana_varijabla>
  </DomainObject.Predmet.ProtustrankaFormatedWithAdress>
  <DomainObject.Predmet.ProtustrankaFormatedWithAdressOIB>
    <izvorni_sadrzaj> INTER DISTRIBUCIJA društvo s ograničenom odgovornošću za usluge i trgovinu, OIB 62038629013, Varoška 15 , 22000 Šibenik</izvorni_sadrzaj>
    <derivirana_varijabla naziv="DomainObject.Predmet.ProtustrankaFormatedWithAdressOIB_1"> INTER DISTRIBUCIJA društvo s ograničenom odgovornošću za usluge i trgovinu, OIB 62038629013, Varoška 15 , 22000 Šibenik</derivirana_varijabla>
  </DomainObject.Predmet.ProtustrankaFormatedWithAdressOIB>
  <DomainObject.Predmet.ProtustrankaWithAdress>
    <izvorni_sadrzaj>INTER DISTRIBUCIJA društvo s ograničenom odgovornošću za usluge i trgovinu Varoška 15 , 22000 Šibenik</izvorni_sadrzaj>
    <derivirana_varijabla naziv="DomainObject.Predmet.ProtustrankaWithAdress_1">INTER DISTRIBUCIJA društvo s ograničenom odgovornošću za usluge i trgovinu Varoška 15 , 22000 Šibenik</derivirana_varijabla>
  </DomainObject.Predmet.ProtustrankaWithAdress>
  <DomainObject.Predmet.ProtustrankaWithAdressOIB>
    <izvorni_sadrzaj>INTER DISTRIBUCIJA društvo s ograničenom odgovornošću za usluge i trgovinu, OIB 62038629013, Varoška 15 , 22000 Šibenik</izvorni_sadrzaj>
    <derivirana_varijabla naziv="DomainObject.Predmet.ProtustrankaWithAdressOIB_1">INTER DISTRIBUCIJA društvo s ograničenom odgovornošću za usluge i trgovinu, OIB 62038629013, Varoška 15 , 22000 Šibenik</derivirana_varijabla>
  </DomainObject.Predmet.ProtustrankaWithAdressOIB>
  <DomainObject.Predmet.ProtustrankaNazivFormated>
    <izvorni_sadrzaj>INTER DISTRIBUCIJA društvo s ograničenom odgovornošću za usluge i trgovinu</izvorni_sadrzaj>
    <derivirana_varijabla naziv="DomainObject.Predmet.ProtustrankaNazivFormated_1">INTER DISTRIBUCIJA društvo s ograničenom odgovornošću za usluge i trgovinu</derivirana_varijabla>
  </DomainObject.Predmet.ProtustrankaNazivFormated>
  <DomainObject.Predmet.ProtustrankaNazivFormatedOIB>
    <izvorni_sadrzaj>INTER DISTRIBUCIJA društvo s ograničenom odgovornošću za usluge i trgovinu, OIB 62038629013</izvorni_sadrzaj>
    <derivirana_varijabla naziv="DomainObject.Predmet.ProtustrankaNazivFormatedOIB_1">INTER DISTRIBUCIJA društvo s ograničenom odgovornošću za usluge i trgovinu, OIB 62038629013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 DISTRIBUCIJA društvo s ograničenom odgovornošću za usluge i trgovinu</item>
    </izvorni_sadrzaj>
    <derivirana_varijabla naziv="DomainObject.Predmet.ProtuStrankaListFormated_1">
      <item>INTER DISTRIBUCIJA društvo s ograničenom odgovornošću za usluge i trgovinu</item>
    </derivirana_varijabla>
  </DomainObject.Predmet.ProtuStrankaListFormated>
  <DomainObject.Predmet.ProtuStrankaListFormatedOIB>
    <izvorni_sadrzaj>
      <item>INTER DISTRIBUCIJA društvo s ograničenom odgovornošću za usluge i trgovinu, OIB 62038629013</item>
    </izvorni_sadrzaj>
    <derivirana_varijabla naziv="DomainObject.Predmet.ProtuStrankaListFormatedOIB_1">
      <item>INTER DISTRIBUCIJA društvo s ograničenom odgovornošću za usluge i trgovinu, OIB 62038629013</item>
    </derivirana_varijabla>
  </DomainObject.Predmet.ProtuStrankaListFormatedOIB>
  <DomainObject.Predmet.ProtuStrankaListFormatedWithAdress>
    <izvorni_sadrzaj>
      <item>INTER DISTRIBUCIJA društvo s ograničenom odgovornošću za usluge i trgovinu, Varoška 15 , 22000 Šibenik</item>
    </izvorni_sadrzaj>
    <derivirana_varijabla naziv="DomainObject.Predmet.ProtuStrankaListFormatedWithAdress_1">
      <item>INTER DISTRIBUCIJA društvo s ograničenom odgovornošću za usluge i trgovinu, Varoška 15 , 22000 Šibenik</item>
    </derivirana_varijabla>
  </DomainObject.Predmet.ProtuStrankaListFormatedWithAdress>
  <DomainObject.Predmet.ProtuStrankaListFormatedWithAdressOIB>
    <izvorni_sadrzaj>
      <item>INTER DISTRIBUCIJA društvo s ograničenom odgovornošću za usluge i trgovinu, OIB 62038629013, Varoška 15 , 22000 Šibenik</item>
    </izvorni_sadrzaj>
    <derivirana_varijabla naziv="DomainObject.Predmet.ProtuStrankaListFormatedWithAdressOIB_1">
      <item>INTER DISTRIBUCIJA društvo s ograničenom odgovornošću za usluge i trgovinu, OIB 62038629013, Varoška 15 , 22000 Šibenik</item>
    </derivirana_varijabla>
  </DomainObject.Predmet.ProtuStrankaListFormatedWithAdressOIB>
  <DomainObject.Predmet.ProtuStrankaListNazivFormated>
    <izvorni_sadrzaj>
      <item>INTER DISTRIBUCIJA društvo s ograničenom odgovornošću za usluge i trgovinu</item>
    </izvorni_sadrzaj>
    <derivirana_varijabla naziv="DomainObject.Predmet.ProtuStrankaListNazivFormated_1">
      <item>INTER DISTRIBUCIJA društvo s ograničenom odgovornošću za usluge i trgovinu</item>
    </derivirana_varijabla>
  </DomainObject.Predmet.ProtuStrankaListNazivFormated>
  <DomainObject.Predmet.ProtuStrankaListNazivFormatedOIB>
    <izvorni_sadrzaj>
      <item>INTER DISTRIBUCIJA društvo s ograničenom odgovornošću za usluge i trgovinu, OIB 62038629013</item>
    </izvorni_sadrzaj>
    <derivirana_varijabla naziv="DomainObject.Predmet.ProtuStrankaListNazivFormatedOIB_1">
      <item>INTER DISTRIBUCIJA društvo s ograničenom odgovornošću za usluge i trgovinu, OIB 62038629013</item>
    </derivirana_varijabla>
  </DomainObject.Predmet.ProtuStrankaListNazivFormatedOIB>
  <DomainObject.Predmet.OstaliListFormated>
    <izvorni_sadrzaj>
      <item>Bruno Lučev</item>
    </izvorni_sadrzaj>
    <derivirana_varijabla naziv="DomainObject.Predmet.OstaliListFormated_1">
      <item>Bruno Lučev</item>
    </derivirana_varijabla>
  </DomainObject.Predmet.OstaliListFormated>
  <DomainObject.Predmet.OstaliListFormatedOIB>
    <izvorni_sadrzaj>
      <item>Bruno Lučev, OIB 09712117538</item>
    </izvorni_sadrzaj>
    <derivirana_varijabla naziv="DomainObject.Predmet.OstaliListFormatedOIB_1">
      <item>Bruno Lučev, OIB 09712117538</item>
    </derivirana_varijabla>
  </DomainObject.Predmet.OstaliListFormatedOIB>
  <DomainObject.Predmet.OstaliListFormatedWithAdress>
    <izvorni_sadrzaj>
      <item>Bruno Lučev, Ulica Ii 3, 22000 Krapanj</item>
    </izvorni_sadrzaj>
    <derivirana_varijabla naziv="DomainObject.Predmet.OstaliListFormatedWithAdress_1">
      <item>Bruno Lučev, Ulica Ii 3, 22000 Krapanj</item>
    </derivirana_varijabla>
  </DomainObject.Predmet.OstaliListFormatedWithAdress>
  <DomainObject.Predmet.OstaliListFormatedWithAdressOIB>
    <izvorni_sadrzaj>
      <item>Bruno Lučev, OIB 09712117538, Ulica Ii 3, 22000 Krapanj</item>
    </izvorni_sadrzaj>
    <derivirana_varijabla naziv="DomainObject.Predmet.OstaliListFormatedWithAdressOIB_1">
      <item>Bruno Lučev, OIB 09712117538, Ulica Ii 3, 22000 Krapanj</item>
    </derivirana_varijabla>
  </DomainObject.Predmet.OstaliListFormatedWithAdressOIB>
  <DomainObject.Predmet.OstaliListNazivFormated>
    <izvorni_sadrzaj>
      <item>Bruno Lučev</item>
    </izvorni_sadrzaj>
    <derivirana_varijabla naziv="DomainObject.Predmet.OstaliListNazivFormated_1">
      <item>Bruno Lučev</item>
    </derivirana_varijabla>
  </DomainObject.Predmet.OstaliListNazivFormated>
  <DomainObject.Predmet.OstaliListNazivFormatedOIB>
    <izvorni_sadrzaj>
      <item>Bruno Lučev, OIB 09712117538</item>
    </izvorni_sadrzaj>
    <derivirana_varijabla naziv="DomainObject.Predmet.OstaliListNazivFormatedOIB_1">
      <item>Bruno Lučev, OIB 09712117538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 DISTRIBUCIJA društvo s ograničenom odgovornošću za usluge i trgovinu</izvorni_sadrzaj>
    <derivirana_varijabla naziv="DomainObject.Predmet.ProtustrankaIDrugi_1">INTER DISTRIBUCIJA društvo s ograničenom odgovornošću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 DISTRIBUCIJA društvo s ograničenom odgovornošću za usluge i trgovinu, OIB 62038629013, Varoška 15 , 22000 Šibenik</izvorni_sadrzaj>
    <derivirana_varijabla naziv="DomainObject.Predmet.ProtustrankaIDrugiAdressOIB_1">INTER DISTRIBUCIJA društvo s ograničenom odgovornošću za usluge i trgovinu, OIB 62038629013, Varoška 15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 DISTRIBUCIJA društvo s ograničenom odgovornošću za usluge i trgovinu</item>
      <item>Bruno Lučev</item>
    </izvorni_sadrzaj>
    <derivirana_varijabla naziv="DomainObject.Predmet.SudioniciListNaziv_1">
      <item>FINA - Podružnica Šibenik</item>
      <item>INTER DISTRIBUCIJA društvo s ograničenom odgovornošću za usluge i trgovinu</item>
      <item>Bruno Lučev</item>
    </derivirana_varijabla>
  </DomainObject.Predmet.SudioniciListNaziv>
  <DomainObject.Predmet.SudioniciListAdressOIB>
    <izvorni_sadrzaj>
      <item>FINA - Podružnica Šibenik, OIB 85821130368, Perivoj L. Marune 1,22000 Šibenik</item>
      <item>INTER DISTRIBUCIJA društvo s ograničenom odgovornošću za usluge i trgovinu, OIB 62038629013, Varoška 15 ,22000 Šibenik</item>
      <item>Bruno Lučev, OIB 09712117538, Ulica Ii 3,22000 Krapanj</item>
    </izvorni_sadrzaj>
    <derivirana_varijabla naziv="DomainObject.Predmet.SudioniciListAdressOIB_1">
      <item>FINA - Podružnica Šibenik, OIB 85821130368, Perivoj L. Marune 1,22000 Šibenik</item>
      <item>INTER DISTRIBUCIJA društvo s ograničenom odgovornošću za usluge i trgovinu, OIB 62038629013, Varoška 15 ,22000 Šibenik</item>
      <item>Bruno Lučev, OIB 09712117538, Ulica Ii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62038629013</item>
      <item>, OIB 09712117538</item>
    </izvorni_sadrzaj>
    <derivirana_varijabla naziv="DomainObject.Predmet.SudioniciListNazivOIB_1">
      <item>, OIB 85821130368</item>
      <item>, OIB 62038629013</item>
      <item>, OIB 09712117538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1896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2016-04-18T08:27:00Z</dcterms:created>
  <dc:creator>Ardena Bajlo</dc:creator>
  <cp:lastModifiedBy>wsadmin</cp:lastModifiedBy>
  <cp:lastPrinted>2016-04-20T13:48:00Z</cp:lastPrinted>
  <dcterms:modified xmlns:xsi="http://www.w3.org/2001/XMLSchema-instance" xsi:type="dcterms:W3CDTF">2016-04-21T09:27:00Z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