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2c7d" w14:paraId="c272c7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D44A8">
        <w:t xml:space="preserve"> pod poslovnim brojem St-4743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44A8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ED44A8" w:rsidRPr="00ED44A8">
        <w:t>OBALA MARJAN d.o.o. OIB: 55539896989, MBS: 0806</w:t>
      </w:r>
      <w:r w:rsidR="00ED44A8">
        <w:t>09770 iz Zagreba, Koturaška 51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D44A8">
        <w:t xml:space="preserve">7.521.598,20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4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17ADB"/>
    <w:rsid w:val="00185571"/>
    <w:rsid w:val="001E50FB"/>
    <w:rsid w:val="001F6933"/>
    <w:rsid w:val="00230A63"/>
    <w:rsid w:val="00250320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5841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033FE"/>
    <w:rsid w:val="00D147D5"/>
    <w:rsid w:val="00D66226"/>
    <w:rsid w:val="00DA4850"/>
    <w:rsid w:val="00DB51B1"/>
    <w:rsid w:val="00E05AE5"/>
    <w:rsid w:val="00E878CC"/>
    <w:rsid w:val="00EC3302"/>
    <w:rsid w:val="00ED44A8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3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4743</izvorni_sadrzaj>
    <derivirana_varijabla naziv="DomainObject.Predmet.Broj_1">4743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St-4743/2015</izvorni_sadrzaj>
    <derivirana_varijabla naziv="DomainObject.Predmet.OznakaBroj_1">St-4743/2015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OBALA MARJAN d.o.o. zastupanog po punomoćniku KREŠIMIR ČORAK; DARIO MARIJAN</izvorni_sadrzaj>
    <derivirana_varijabla naziv="DomainObject.Predmet.ProtustrankaFormated_1">  OBALA MARJAN d.o.o. zastupanog po punomoćniku KREŠIMIR ČORAK; DARIO MARIJAN</derivirana_varijabla>
  </DomainObject.Predmet.ProtustrankaFormated>
  <DomainObject.Predmet.ProtustrankaFormatedOIB>
    <izvorni_sadrzaj>  OBALA MARJAN d.o.o., OIB 55539896989 zastupanog po punomoćniku KREŠIMIR ČORAK; DARIO MARIJAN</izvorni_sadrzaj>
    <derivirana_varijabla naziv="DomainObject.Predmet.ProtustrankaFormatedOIB_1">  OBALA MARJAN d.o.o., OIB 55539896989 zastupanog po punomoćniku KREŠIMIR ČORAK; DARIO MARIJAN</derivirana_varijabla>
  </DomainObject.Predmet.ProtustrankaFormatedOIB>
  <DomainObject.Predmet.ProtustrankaFormatedWithAdress>
    <izvorni_sadrzaj> OBALA MARJAN d.o.o., Koturaška 51, 10000 Zagreb zastupanog po punomoćniku KREŠIMIR ČORAK; DARIO MARIJAN</izvorni_sadrzaj>
    <derivirana_varijabla naziv="DomainObject.Predmet.ProtustrankaFormatedWithAdress_1"> OBALA MARJAN d.o.o., Koturaška 51, 10000 Zagreb zastupanog po punomoćniku KREŠIMIR ČORAK; DARIO MARIJAN</derivirana_varijabla>
  </DomainObject.Predmet.ProtustrankaFormatedWithAdress>
  <DomainObject.Predmet.ProtustrankaFormatedWithAdressOIB>
    <izvorni_sadrzaj> OBALA MARJAN d.o.o., OIB 55539896989, Koturaška 51, 10000 Zagreb zastupanog po punomoćniku KREŠIMIR ČORAK; DARIO MARIJAN</izvorni_sadrzaj>
    <derivirana_varijabla naziv="DomainObject.Predmet.ProtustrankaFormatedWithAdressOIB_1"> OBALA MARJAN d.o.o., OIB 55539896989, Koturaška 51, 10000 Zagreb zastupanog po punomoćniku KREŠIMIR ČORAK; DARIO MARIJAN</derivirana_varijabla>
  </DomainObject.Predmet.ProtustrankaFormatedWithAdressOIB>
  <DomainObject.Predmet.ProtustrankaWithAdress>
    <izvorni_sadrzaj>OBALA MARJAN d.o.o. Koturaška 51, 10000 Zagreb</izvorni_sadrzaj>
    <derivirana_varijabla naziv="DomainObject.Predmet.ProtustrankaWithAdress_1">OBALA MARJAN d.o.o. Koturaška 51, 10000 Zagreb</derivirana_varijabla>
  </DomainObject.Predmet.ProtustrankaWithAdress>
  <DomainObject.Predmet.ProtustrankaWithAdressOIB>
    <izvorni_sadrzaj>OBALA MARJAN d.o.o., OIB 55539896989, Koturaška 51, 10000 Zagreb</izvorni_sadrzaj>
    <derivirana_varijabla naziv="DomainObject.Predmet.ProtustrankaWithAdressOIB_1">OBALA MARJAN d.o.o., OIB 55539896989, Koturaška 51, 10000 Zagreb</derivirana_varijabla>
  </DomainObject.Predmet.ProtustrankaWithAdressOIB>
  <DomainObject.Predmet.ProtustrankaNazivFormated>
    <izvorni_sadrzaj>OBALA MARJAN d.o.o.</izvorni_sadrzaj>
    <derivirana_varijabla naziv="DomainObject.Predmet.ProtustrankaNazivFormated_1">OBALA MARJAN d.o.o.</derivirana_varijabla>
  </DomainObject.Predmet.ProtustrankaNazivFormated>
  <DomainObject.Predmet.ProtustrankaNazivFormatedOIB>
    <izvorni_sadrzaj>OBALA MARJAN d.o.o., OIB 55539896989</izvorni_sadrzaj>
    <derivirana_varijabla naziv="DomainObject.Predmet.ProtustrankaNazivFormatedOIB_1">OBALA MARJAN d.o.o., OIB 55539896989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OBALA MARJAN d.o.o. zastupanog po punomoćniku KREŠIMIR ČORAK; DARIO MARIJAN</item>
    </izvorni_sadrzaj>
    <derivirana_varijabla naziv="DomainObject.Predmet.ProtuStrankaListFormated_1">
      <item>OBALA MARJAN d.o.o. zastupanog po punomoćniku KREŠIMIR ČORAK; DARIO MARIJAN</item>
    </derivirana_varijabla>
  </DomainObject.Predmet.ProtuStrankaListFormated>
  <DomainObject.Predmet.ProtuStrankaListFormatedOIB>
    <izvorni_sadrzaj>
      <item>OBALA MARJAN d.o.o., OIB 55539896989 zastupanog po punomoćniku KREŠIMIR ČORAK; DARIO MARIJAN</item>
    </izvorni_sadrzaj>
    <derivirana_varijabla naziv="DomainObject.Predmet.ProtuStrankaListFormatedOIB_1">
      <item>OBALA MARJAN d.o.o., OIB 55539896989 zastupanog po punomoćniku KREŠIMIR ČORAK; DARIO MARIJAN</item>
    </derivirana_varijabla>
  </DomainObject.Predmet.ProtuStrankaListFormatedOIB>
  <DomainObject.Predmet.ProtuStrankaListFormatedWithAdress>
    <izvorni_sadrzaj>
      <item>OBALA MARJAN d.o.o., Koturaška 51, 10000 Zagreb zastupanog po punomoćniku KREŠIMIR ČORAK; DARIO MARIJAN</item>
    </izvorni_sadrzaj>
    <derivirana_varijabla naziv="DomainObject.Predmet.ProtuStrankaListFormatedWithAdress_1">
      <item>OBALA MARJAN d.o.o., Koturaška 51, 10000 Zagreb zastupanog po punomoćniku KREŠIMIR ČORAK; DARIO MARIJAN</item>
    </derivirana_varijabla>
  </DomainObject.Predmet.ProtuStrankaListFormatedWithAdress>
  <DomainObject.Predmet.ProtuStrankaListFormatedWithAdressOIB>
    <izvorni_sadrzaj>
      <item>OBALA MARJAN d.o.o., OIB 55539896989, Koturaška 51, 10000 Zagreb zastupanog po punomoćniku KREŠIMIR ČORAK; DARIO MARIJAN</item>
    </izvorni_sadrzaj>
    <derivirana_varijabla naziv="DomainObject.Predmet.ProtuStrankaListFormatedWithAdressOIB_1">
      <item>OBALA MARJAN d.o.o., OIB 55539896989, Koturaška 51, 10000 Zagreb zastupanog po punomoćniku KREŠIMIR ČORAK; DARIO MARIJAN</item>
    </derivirana_varijabla>
  </DomainObject.Predmet.ProtuStrankaListFormatedWithAdressOIB>
  <DomainObject.Predmet.ProtuStrankaListNazivFormated>
    <izvorni_sadrzaj>
      <item>OBALA MARJAN d.o.o.</item>
    </izvorni_sadrzaj>
    <derivirana_varijabla naziv="DomainObject.Predmet.ProtuStrankaListNazivFormated_1">
      <item>OBALA MARJAN d.o.o.</item>
    </derivirana_varijabla>
  </DomainObject.Predmet.ProtuStrankaListNazivFormated>
  <DomainObject.Predmet.ProtuStrankaListNazivFormatedOIB>
    <izvorni_sadrzaj>
      <item>OBALA MARJAN d.o.o., OIB 55539896989</item>
    </izvorni_sadrzaj>
    <derivirana_varijabla naziv="DomainObject.Predmet.ProtuStrankaListNazivFormatedOIB_1">
      <item>OBALA MARJAN d.o.o., OIB 55539896989</item>
    </derivirana_varijabla>
  </DomainObject.Predmet.ProtuStrankaListNazivFormatedOIB>
  <DomainObject.Predmet.OstaliListFormated>
    <izvorni_sadrzaj>
      <item>KREŠIMIR ČORAK punomoćnik sudionika u postupku OBALA MARJAN d.o.o.</item>
      <item>DARIO MARIJAN punomoćnik sudionika u postupku OBALA MARJAN d.o.o.</item>
    </izvorni_sadrzaj>
    <derivirana_varijabla naziv="DomainObject.Predmet.OstaliListFormated_1">
      <item>KREŠIMIR ČORAK punomoćnik sudionika u postupku OBALA MARJAN d.o.o.</item>
      <item>DARIO MARIJAN punomoćnik sudionika u postupku OBALA MARJAN d.o.o.</item>
    </derivirana_varijabla>
  </DomainObject.Predmet.OstaliListFormated>
  <DomainObject.Predmet.OstaliListFormatedOIB>
    <izvorni_sadrzaj>
      <item>KREŠIMIR ČORAK, OIB 08725350167 punomoćnik sudionika u postupku OBALA MARJAN d.o.o.</item>
      <item>DARIO MARIJAN, OIB 17394184196 punomoćnik sudionika u postupku OBALA MARJAN d.o.o.</item>
    </izvorni_sadrzaj>
    <derivirana_varijabla naziv="DomainObject.Predmet.OstaliListFormatedOIB_1">
      <item>KREŠIMIR ČORAK, OIB 08725350167 punomoćnik sudionika u postupku OBALA MARJAN d.o.o.</item>
      <item>DARIO MARIJAN, OIB 17394184196 punomoćnik sudionika u postupku OBALA MARJAN d.o.o.</item>
    </derivirana_varijabla>
  </DomainObject.Predmet.OstaliListFormatedOIB>
  <DomainObject.Predmet.OstaliListFormatedWithAdress>
    <izvorni_sadrzaj>
      <item>KREŠIMIR ČORAK, VINOGRADI 76, 10000 Zagreb punomoćnik sudionika u postupku OBALA MARJAN d.o.o.</item>
      <item>DARIO MARIJAN, POD KOSOM 47, 21000 Split punomoćnik sudionika u postupku OBALA MARJAN d.o.o.</item>
    </izvorni_sadrzaj>
    <derivirana_varijabla naziv="DomainObject.Predmet.OstaliListFormatedWithAdress_1">
      <item>KREŠIMIR ČORAK, VINOGRADI 76, 10000 Zagreb punomoćnik sudionika u postupku OBALA MARJAN d.o.o.</item>
      <item>DARIO MARIJAN, POD KOSOM 47, 21000 Split punomoćnik sudionika u postupku OBALA MARJAN d.o.o.</item>
    </derivirana_varijabla>
  </DomainObject.Predmet.OstaliListFormatedWithAdress>
  <DomainObject.Predmet.OstaliListFormatedWithAdressOIB>
    <izvorni_sadrzaj>
      <item>KREŠIMIR ČORAK, OIB 08725350167, VINOGRADI 76, 10000 Zagreb punomoćnik sudionika u postupku OBALA MARJAN d.o.o.</item>
      <item>DARIO MARIJAN, OIB 17394184196, POD KOSOM 47, 21000 Split punomoćnik sudionika u postupku OBALA MARJAN d.o.o.</item>
    </izvorni_sadrzaj>
    <derivirana_varijabla naziv="DomainObject.Predmet.OstaliListFormatedWithAdressOIB_1">
      <item>KREŠIMIR ČORAK, OIB 08725350167, VINOGRADI 76, 10000 Zagreb punomoćnik sudionika u postupku OBALA MARJAN d.o.o.</item>
      <item>DARIO MARIJAN, OIB 17394184196, POD KOSOM 47, 21000 Split punomoćnik sudionika u postupku OBALA MARJAN d.o.o.</item>
    </derivirana_varijabla>
  </DomainObject.Predmet.OstaliListFormatedWithAdressOIB>
  <DomainObject.Predmet.OstaliListNazivFormated>
    <izvorni_sadrzaj>
      <item>KREŠIMIR ČORAK</item>
      <item>DARIO MARIJAN</item>
    </izvorni_sadrzaj>
    <derivirana_varijabla naziv="DomainObject.Predmet.OstaliListNazivFormated_1">
      <item>KREŠIMIR ČORAK</item>
      <item>DARIO MARIJAN</item>
    </derivirana_varijabla>
  </DomainObject.Predmet.OstaliListNazivFormated>
  <DomainObject.Predmet.OstaliListNazivFormatedOIB>
    <izvorni_sadrzaj>
      <item>KREŠIMIR ČORAK, OIB 08725350167</item>
      <item>DARIO MARIJAN, OIB 17394184196</item>
    </izvorni_sadrzaj>
    <derivirana_varijabla naziv="DomainObject.Predmet.OstaliListNazivFormatedOIB_1">
      <item>KREŠIMIR ČORAK, OIB 08725350167</item>
      <item>DARIO MARIJAN, OIB 17394184196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OBALA MARJAN d.o.o.</izvorni_sadrzaj>
    <derivirana_varijabla naziv="DomainObject.Predmet.ProtustrankaIDrugi_1">OBALA MARJAN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OBALA MARJAN d.o.o., OIB 55539896989, Koturaška 51, 10000 Zagreb</izvorni_sadrzaj>
    <derivirana_varijabla naziv="DomainObject.Predmet.ProtustrankaIDrugiAdressOIB_1">OBALA MARJAN d.o.o., OIB 55539896989,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OBALA MARJAN d.o.o.</item>
      <item>KREŠIMIR ČORAK</item>
      <item>DARIO MARIJAN</item>
    </izvorni_sadrzaj>
    <derivirana_varijabla naziv="DomainObject.Predmet.SudioniciListNaziv_1">
      <item>FINA Regionalni centar Zagreb</item>
      <item>OBALA MARJAN d.o.o.</item>
      <item>KREŠIMIR ČORAK</item>
      <item>DARIO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OBALA MARJAN d.o.o., OIB 55539896989, Koturaška 51,10000 Zagreb</item>
      <item>KREŠIMIR ČORAK, OIB 08725350167, VINOGRADI 76,10000 Zagreb</item>
      <item>DARIO MARIJAN, OIB 17394184196, POD KOSOM 47,21000 Split</item>
    </izvorni_sadrzaj>
    <derivirana_varijabla naziv="DomainObject.Predmet.SudioniciListAdressOIB_1">
      <item>FINA Regionalni centar Zagreb, OIB 85821130368, Trg svibanjskih žrtava 1995. 1,10000 Zagreb</item>
      <item>OBALA MARJAN d.o.o., OIB 55539896989, Koturaška 51,10000 Zagreb</item>
      <item>KREŠIMIR ČORAK, OIB 08725350167, VINOGRADI 76,10000 Zagreb</item>
      <item>DARIO MARIJAN, OIB 17394184196, POD KOSOM 47,21000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55539896989</item>
      <item>, OIB 08725350167</item>
      <item>, OIB 17394184196</item>
    </izvorni_sadrzaj>
    <derivirana_varijabla naziv="DomainObject.Predmet.SudioniciListNazivOIB_1">
      <item>, OIB 85821130368</item>
      <item>, OIB 55539896989</item>
      <item>, OIB 08725350167</item>
      <item>, OIB 17394184196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2015-12-02T08:59:00Z</dcterms:created>
  <dc:creator>ilukac</dc:creator>
  <cp:lastModifiedBy>Višnja Svečak</cp:lastModifiedBy>
  <cp:lastPrinted>2015-11-24T12:55:00Z</cp:lastPrinted>
  <dcterms:modified xmlns:xsi="http://www.w3.org/2001/XMLSchema-instance" xsi:type="dcterms:W3CDTF">2015-12-02T10:32:00Z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