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3e4b" w14:paraId="5333e4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64181F" w:rsidP="0064181F" w:rsidR="0064181F">
      <w:pPr>
        <w:jc w:val="right"/>
      </w:pPr>
      <w:r>
        <w:t>10 St-</w:t>
      </w:r>
      <w:r w:rsidR="00B87DBE">
        <w:t>1156</w:t>
      </w:r>
      <w:r>
        <w:t>/2016-</w:t>
      </w:r>
      <w:r w:rsidR="00B87DBE">
        <w:t>7</w:t>
      </w:r>
      <w:r>
        <w:t xml:space="preserve">  </w:t>
      </w:r>
    </w:p>
    <w:p w:rsidRDefault="0064181F" w:rsidP="0064181F" w:rsidR="0064181F">
      <w:pPr>
        <w:jc w:val="right"/>
      </w:pPr>
      <w:r>
        <w:t xml:space="preserve">              </w:t>
      </w:r>
    </w:p>
    <w:p w:rsidRDefault="0064181F" w:rsidP="0064181F" w:rsidR="0064181F">
      <w:pPr>
        <w:jc w:val="right"/>
      </w:pPr>
    </w:p>
    <w:p w:rsidRDefault="0064181F" w:rsidP="0064181F" w:rsidR="0064181F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64181F" w:rsidP="0064181F" w:rsidR="0064181F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64181F" w:rsidP="0064181F" w:rsidR="0064181F" w:rsidRPr="0040522B">
      <w:pPr>
        <w:jc w:val="center"/>
        <w:rPr>
          <w:bCs/>
        </w:rPr>
      </w:pPr>
    </w:p>
    <w:p w:rsidRDefault="0064181F" w:rsidP="0064181F" w:rsidR="0064181F"/>
    <w:p w:rsidRDefault="0064181F" w:rsidP="0064181F" w:rsidR="0064181F">
      <w:pPr>
        <w:ind w:firstLine="708"/>
        <w:jc w:val="both"/>
      </w:pPr>
      <w:r>
        <w:t xml:space="preserve">Trgovački sud u Osijeku, po sucu mr. sc. Mirjani Baran, u stečajnom predmetu povodom zahtjeva </w:t>
      </w:r>
      <w:r w:rsidR="00B87DBE">
        <w:t>Financijske agencije Regionalni centar Zagreb, Podružnica ZAGREB,  OIB: 85821130368, Zagreb, Trg svibanjskih žrtava 1995. 1, za pokretanje skraćenog stečajnog postupka nad dužnikom RAK-K.S. PROM d.o.o., OIB: 68513565491, MBS: 080394088, Velika Gorica, Šiljakovina, Ivana Šabana 20/a</w:t>
      </w:r>
      <w:r>
        <w:t xml:space="preserve"> dana 25. svibnja 2016. </w:t>
      </w:r>
    </w:p>
    <w:p w:rsidRDefault="006941F5" w:rsidP="001A1197" w:rsidR="006941F5">
      <w:pPr>
        <w:jc w:val="both"/>
      </w:pPr>
    </w:p>
    <w:p w:rsidRDefault="006941F5" w:rsidP="001A1197" w:rsidR="006941F5" w:rsidRPr="009523A7">
      <w:pPr>
        <w:jc w:val="both"/>
      </w:pP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6941F5" w:rsidR="006941F5">
      <w:pPr>
        <w:numPr>
          <w:ilvl w:val="0"/>
          <w:numId w:val="5"/>
        </w:numPr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</w:p>
    <w:p w:rsidRDefault="0064181F" w:rsidP="0064181F" w:rsidR="0064181F" w:rsidRPr="0064181F">
      <w:pPr>
        <w:jc w:val="both"/>
        <w:rPr>
          <w:b/>
        </w:rPr>
      </w:pPr>
      <w:r>
        <w:t>St-</w:t>
      </w:r>
      <w:r w:rsidR="00B87DBE">
        <w:t>1156</w:t>
      </w:r>
      <w:r>
        <w:t>/2016</w:t>
      </w:r>
      <w:r w:rsidR="001A1197">
        <w:t>-</w:t>
      </w:r>
      <w:r>
        <w:t xml:space="preserve">4 </w:t>
      </w:r>
      <w:r w:rsidR="001A1197" w:rsidRPr="009523A7">
        <w:t xml:space="preserve">od </w:t>
      </w:r>
      <w:r w:rsidR="00B87DBE">
        <w:t>5. rujna</w:t>
      </w:r>
      <w:r w:rsidR="00446120">
        <w:t xml:space="preserve"> 2016</w:t>
      </w:r>
      <w:r w:rsidR="001A1197">
        <w:t xml:space="preserve">. </w:t>
      </w:r>
      <w:r w:rsidR="001A1197" w:rsidRPr="009523A7">
        <w:t xml:space="preserve">tako da </w:t>
      </w:r>
      <w:r w:rsidR="001A1197">
        <w:t xml:space="preserve">se ispravlja </w:t>
      </w:r>
      <w:r w:rsidR="00446120">
        <w:t>OIB</w:t>
      </w:r>
      <w:r w:rsidR="009C1B55">
        <w:t xml:space="preserve"> </w:t>
      </w:r>
      <w:r>
        <w:t xml:space="preserve">dužnika </w:t>
      </w:r>
      <w:r w:rsidR="009C1B55">
        <w:t xml:space="preserve">tako </w:t>
      </w:r>
      <w:r w:rsidR="006941F5">
        <w:t>d</w:t>
      </w:r>
      <w:r w:rsidR="009C1B55">
        <w:t xml:space="preserve">a </w:t>
      </w:r>
      <w:r>
        <w:t>rješenje</w:t>
      </w:r>
      <w:r w:rsidR="001A1197">
        <w:t xml:space="preserve"> sada glasi:  </w:t>
      </w:r>
      <w:r>
        <w:t xml:space="preserve">              </w:t>
      </w:r>
    </w:p>
    <w:p w:rsidRDefault="0064181F" w:rsidP="0064181F" w:rsidR="0064181F">
      <w:pPr>
        <w:jc w:val="right"/>
      </w:pPr>
    </w:p>
    <w:p w:rsidRDefault="0064181F" w:rsidP="0064181F" w:rsidR="0064181F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64181F" w:rsidP="0064181F" w:rsidR="0064181F">
      <w:pPr>
        <w:jc w:val="center"/>
        <w:rPr>
          <w:bCs/>
        </w:rPr>
      </w:pPr>
      <w:r>
        <w:rPr>
          <w:bCs/>
        </w:rPr>
        <w:t>R J E Š E N J E</w:t>
      </w:r>
    </w:p>
    <w:p w:rsidRDefault="0064181F" w:rsidP="0064181F" w:rsidR="0064181F"/>
    <w:p w:rsidRDefault="00B87DBE" w:rsidP="00B87DBE" w:rsidR="00B87DBE">
      <w:pPr>
        <w:ind w:firstLine="708"/>
        <w:jc w:val="both"/>
      </w:pPr>
      <w:r>
        <w:t xml:space="preserve">Trgovački sud u Osijeku, po sucu mr. sc. Mirjani Baran, u stečajnom predmetu povodom zahtjeva Financijske agencije Regionalni centar Zagreb, Podružnica ZAGREB,  OIB: 85821130368, Zagreb, Trg svibanjskih žrtava 1995. 1, za pokretanje skraćenog stečajnog postupka nad dužnikom RAK-K.S. PROM d.o.o., OIB: 68513565491, MBS: 080394088, Velika Gorica, Šiljakovina, Ivana Šabana 20/a, temeljem članka 430. Stečajnog zakona („Narodne novine“ 71/15), dana 5. rujna 2016. godine, </w:t>
      </w:r>
    </w:p>
    <w:p w:rsidRDefault="00B87DBE" w:rsidP="00B87DBE" w:rsidR="00B87DBE"/>
    <w:p w:rsidRDefault="00B87DBE" w:rsidP="00B87DBE" w:rsidR="00B87DBE"/>
    <w:p w:rsidRDefault="00B87DBE" w:rsidP="00B87DBE" w:rsidR="00B87DBE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B87DBE" w:rsidP="00B87DBE" w:rsidR="00B87DBE">
      <w:pPr>
        <w:ind w:left="360"/>
        <w:jc w:val="both"/>
      </w:pPr>
    </w:p>
    <w:p w:rsidRDefault="00B87DBE" w:rsidP="00B87DBE" w:rsidR="00B87DBE" w:rsidRPr="00D6035C">
      <w:pPr>
        <w:pStyle w:val="Odlomakpopisa"/>
        <w:numPr>
          <w:ilvl w:val="0"/>
          <w:numId w:val="8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>
        <w:rPr>
          <w:bCs/>
        </w:rPr>
        <w:t xml:space="preserve">dužnikom </w:t>
      </w:r>
      <w:r>
        <w:t>RAK-K.S. PROM d.o.o., OIB: 68513565491, MBS: 080394088, Velika Gorica, Šiljakovina, Ivana Šabana 20/a.</w:t>
      </w:r>
    </w:p>
    <w:p w:rsidRDefault="00B87DBE" w:rsidP="00B87DBE" w:rsidR="00B87DBE" w:rsidRPr="00D6035C">
      <w:pPr>
        <w:pStyle w:val="Odlomakpopisa"/>
        <w:numPr>
          <w:ilvl w:val="0"/>
          <w:numId w:val="8"/>
        </w:numPr>
        <w:jc w:val="both"/>
        <w:rPr>
          <w:bCs/>
        </w:rPr>
      </w:pPr>
      <w:r>
        <w:t>Za stečajnog upravitelja imenuje se JELENKO LEHKI, OIB:  96068307857, Zagreb, Pavla Hatza 10.</w:t>
      </w:r>
    </w:p>
    <w:p w:rsidRDefault="00B87DBE" w:rsidP="00B87DBE" w:rsidR="00B87DBE" w:rsidRPr="000F501E">
      <w:pPr>
        <w:pStyle w:val="Odlomakpopisa"/>
        <w:numPr>
          <w:ilvl w:val="0"/>
          <w:numId w:val="8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>
        <w:t>RAK-K.S. PROM d.o.o., OIB: 68513565491, MBS: 080394088, Velika Gorica, Šiljakovina, Ivana Šabana 20/a.</w:t>
      </w:r>
    </w:p>
    <w:p w:rsidRDefault="00B87DBE" w:rsidP="00B87DBE" w:rsidR="00B87DBE" w:rsidRPr="000F501E">
      <w:pPr>
        <w:pStyle w:val="Odlomakpopisa"/>
        <w:numPr>
          <w:ilvl w:val="0"/>
          <w:numId w:val="8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B87DBE" w:rsidP="00B87DBE" w:rsidR="00B87DBE">
      <w:pPr>
        <w:pStyle w:val="Tijeloteksta"/>
        <w:rPr>
          <w:b/>
          <w:bCs/>
        </w:rPr>
      </w:pPr>
    </w:p>
    <w:p w:rsidRDefault="00B87DBE" w:rsidP="00B87DBE" w:rsidR="00B87DBE">
      <w:pPr>
        <w:pStyle w:val="Tijeloteksta"/>
        <w:rPr>
          <w:b/>
          <w:bCs/>
        </w:rPr>
      </w:pPr>
    </w:p>
    <w:p w:rsidRDefault="00B87DBE" w:rsidP="00B87DBE" w:rsidR="00B87DBE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B87DBE" w:rsidP="00B87DBE" w:rsidR="00B87DBE">
      <w:pPr>
        <w:pStyle w:val="Tijeloteksta"/>
        <w:jc w:val="center"/>
        <w:rPr>
          <w:b/>
          <w:bCs/>
        </w:rPr>
      </w:pPr>
    </w:p>
    <w:p w:rsidRDefault="00B87DBE" w:rsidP="00B87DBE" w:rsidR="00B87DBE">
      <w:pPr>
        <w:jc w:val="both"/>
      </w:pPr>
      <w:r>
        <w:t xml:space="preserve">           </w:t>
      </w:r>
      <w:r>
        <w:tab/>
      </w:r>
      <w:r>
        <w:tab/>
        <w:t>Financijska agencija Regionalni centar Zagreb, Podružnica ZAGREB, podnijela je dana 10. veljače 2016. zahtjev broj Klasa: 110-07/16-01/04, Ur. broj: 04-06-15-2884 Trgovačkom sudu u Zagrebu za provedbu skraćenog stečajnog postupka nad dužnikom RAK-K.S. PROM d.o.o., OIB: 68513565491, MBS: 080394088, Velika Gorica, Šiljakovina, Ivana Šabana 20/a.</w:t>
      </w:r>
    </w:p>
    <w:p w:rsidRDefault="00B87DBE" w:rsidP="00B87DBE" w:rsidR="00B87DBE">
      <w:pPr>
        <w:jc w:val="both"/>
        <w:rPr>
          <w:b/>
          <w:bCs/>
        </w:rPr>
      </w:pPr>
    </w:p>
    <w:p w:rsidRDefault="00B87DBE" w:rsidP="00B87DBE" w:rsidR="00B87DBE">
      <w:pPr>
        <w:pStyle w:val="Tijeloteksta"/>
        <w:ind w:firstLine="1416"/>
      </w:pPr>
      <w:r>
        <w:t xml:space="preserve">Trgovački sud u Osijeku je dana 12. svibnja 2016. objavio oglas na mrežnoj stranici e-Oglasna ploča sudova pod posl. brojem St-1156/2016-3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87DBE" w:rsidP="00B87DBE" w:rsidR="00B87DBE" w:rsidRPr="009F5B7A">
      <w:pPr>
        <w:pStyle w:val="Tijeloteksta"/>
        <w:ind w:firstLine="708"/>
        <w:jc w:val="center"/>
      </w:pPr>
    </w:p>
    <w:p w:rsidRDefault="00B87DBE" w:rsidP="00B87DBE" w:rsidR="00B87DBE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  <w:r>
        <w:t>"</w:t>
      </w:r>
    </w:p>
    <w:p w:rsidRDefault="0064181F" w:rsidP="0064181F" w:rsidR="0064181F" w:rsidRPr="009F5B7A">
      <w:pPr>
        <w:pStyle w:val="Tijeloteksta"/>
      </w:pPr>
    </w:p>
    <w:p w:rsidRDefault="0064181F" w:rsidP="0064181F" w:rsidR="0064181F" w:rsidRPr="009F5B7A">
      <w:pPr>
        <w:pStyle w:val="Tijeloteksta"/>
        <w:ind w:firstLine="71"/>
      </w:pPr>
    </w:p>
    <w:p w:rsidRDefault="0064181F" w:rsidP="0064181F" w:rsidR="0064181F" w:rsidRPr="009F5B7A">
      <w:pPr>
        <w:pStyle w:val="Tijeloteksta"/>
        <w:jc w:val="center"/>
      </w:pPr>
      <w:r w:rsidRPr="009F5B7A">
        <w:t xml:space="preserve">U Osijeku, </w:t>
      </w:r>
      <w:r w:rsidR="00B87DBE">
        <w:t>12. listopada</w:t>
      </w:r>
      <w:r>
        <w:t xml:space="preserve"> 2016</w:t>
      </w:r>
      <w:r w:rsidRPr="009F5B7A">
        <w:t xml:space="preserve">. </w:t>
      </w:r>
    </w:p>
    <w:p w:rsidRDefault="0064181F" w:rsidP="005A45DA" w:rsidR="0064181F" w:rsidRPr="005A45DA">
      <w:pPr>
        <w:rPr>
          <w:rFonts w:eastAsia="Calibri"/>
          <w:lang w:eastAsia="en-US"/>
        </w:rPr>
      </w:pPr>
    </w:p>
    <w:p w:rsidRDefault="0064181F" w:rsidP="00B87DBE" w:rsidR="001A1197" w:rsidRPr="009523A7">
      <w:pPr>
        <w:ind w:firstLine="708" w:left="5664"/>
        <w:jc w:val="both"/>
      </w:pPr>
      <w:r w:rsidRPr="005A45DA">
        <w:t xml:space="preserve">          </w:t>
      </w:r>
      <w:r w:rsidR="00B87DBE">
        <w:t xml:space="preserve"> </w:t>
      </w:r>
    </w:p>
    <w:p w:rsidRDefault="001A1197" w:rsidP="001A1197" w:rsidR="001A1197" w:rsidRPr="00EF7BBF">
      <w:pPr>
        <w:jc w:val="both"/>
      </w:pPr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Predlagatelj na posl. br.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Dužnik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Stečajni upravitelj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e-Oglasna ploča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>
        <w:t>Ured državne uprave</w:t>
      </w:r>
      <w:r w:rsidRPr="009F5B7A">
        <w:t>– nakon pravomoćnosti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 xml:space="preserve">K. </w:t>
      </w:r>
      <w:r w:rsidR="00B87DBE">
        <w:t>25/11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10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35FE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667BA" w:rsidR="003667BA">
    <w:pPr>
      <w:pStyle w:val="Zaglavlje"/>
    </w:pPr>
    <w:r>
      <w:tab/>
    </w:r>
    <w:r>
      <w:tab/>
      <w:t xml:space="preserve">10 </w:t>
    </w:r>
    <w:r w:rsidR="0064181F">
      <w:t>St-</w:t>
    </w:r>
    <w:r w:rsidR="00B87DBE">
      <w:t>1156</w:t>
    </w:r>
    <w:r>
      <w:t>/201</w:t>
    </w:r>
    <w:r w:rsidR="0064181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667BA"/>
    <w:rsid w:val="00446120"/>
    <w:rsid w:val="00546572"/>
    <w:rsid w:val="0064181F"/>
    <w:rsid w:val="006941F5"/>
    <w:rsid w:val="00996234"/>
    <w:rsid w:val="009B1F38"/>
    <w:rsid w:val="009C1B55"/>
    <w:rsid w:val="009C6568"/>
    <w:rsid w:val="00B82754"/>
    <w:rsid w:val="00B87DBE"/>
    <w:rsid w:val="00C33084"/>
    <w:rsid w:val="00D21A2C"/>
    <w:rsid w:val="00DE0702"/>
    <w:rsid w:val="00E23272"/>
    <w:rsid w:val="00F2701B"/>
    <w:rsid w:val="00F6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35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35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5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5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35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35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5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5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RAK-K.S. PROM d.o.o.</izvorni_sadrzaj>
    <derivirana_varijabla naziv="DomainObject.Predmet.ProtustrankaFormated_1">  RAK-K.S. PROM d.o.o.</derivirana_varijabla>
  </DomainObject.Predmet.ProtustrankaFormated>
  <DomainObject.Predmet.ProtustrankaFormatedOIB>
    <izvorni_sadrzaj>  RAK-K.S. PROM d.o.o., OIB 68513565491</izvorni_sadrzaj>
    <derivirana_varijabla naziv="DomainObject.Predmet.ProtustrankaFormatedOIB_1">  RAK-K.S. PROM d.o.o., OIB 68513565491</derivirana_varijabla>
  </DomainObject.Predmet.ProtustrankaFormatedOIB>
  <DomainObject.Predmet.ProtustrankaFormatedWithAdress>
    <izvorni_sadrzaj> RAK-K.S. PROM d.o.o., Šiljakovina, Ivana Šabana 20/a, 10410 Velika Gorica</izvorni_sadrzaj>
    <derivirana_varijabla naziv="DomainObject.Predmet.ProtustrankaFormatedWithAdress_1"> RAK-K.S. PROM d.o.o., Šiljakovina, Ivana Šabana 20/a, 10410 Velika Gorica</derivirana_varijabla>
  </DomainObject.Predmet.ProtustrankaFormatedWithAdress>
  <DomainObject.Predmet.ProtustrankaFormatedWithAdressOIB>
    <izvorni_sadrzaj> RAK-K.S. PROM d.o.o., OIB 68513565491, Šiljakovina, Ivana Šabana 20/a, 10410 Velika Gorica</izvorni_sadrzaj>
    <derivirana_varijabla naziv="DomainObject.Predmet.ProtustrankaFormatedWithAdressOIB_1"> RAK-K.S. PROM d.o.o., OIB 68513565491, Šiljakovina, Ivana Šabana 20/a, 10410 Velika Gorica</derivirana_varijabla>
  </DomainObject.Predmet.ProtustrankaFormatedWithAdressOIB>
  <DomainObject.Predmet.ProtustrankaWithAdress>
    <izvorni_sadrzaj>RAK-K.S. PROM d.o.o. Šiljakovina, Ivana Šabana 20/a, 10410 Velika Gorica</izvorni_sadrzaj>
    <derivirana_varijabla naziv="DomainObject.Predmet.ProtustrankaWithAdress_1">RAK-K.S. PROM d.o.o. Šiljakovina, Ivana Šabana 20/a, 10410 Velika Gorica</derivirana_varijabla>
  </DomainObject.Predmet.ProtustrankaWithAdress>
  <DomainObject.Predmet.ProtustrankaWithAdressOIB>
    <izvorni_sadrzaj>RAK-K.S. PROM d.o.o., OIB 68513565491, Šiljakovina, Ivana Šabana 20/a, 10410 Velika Gorica</izvorni_sadrzaj>
    <derivirana_varijabla naziv="DomainObject.Predmet.ProtustrankaWithAdressOIB_1">RAK-K.S. PROM d.o.o., OIB 68513565491, Šiljakovina, Ivana Šabana 20/a, 10410 Velika Gorica</derivirana_varijabla>
  </DomainObject.Predmet.ProtustrankaWithAdressOIB>
  <DomainObject.Predmet.ProtustrankaNazivFormated>
    <izvorni_sadrzaj>RAK-K.S. PROM d.o.o.</izvorni_sadrzaj>
    <derivirana_varijabla naziv="DomainObject.Predmet.ProtustrankaNazivFormated_1">RAK-K.S. PROM d.o.o.</derivirana_varijabla>
  </DomainObject.Predmet.ProtustrankaNazivFormated>
  <DomainObject.Predmet.ProtustrankaNazivFormatedOIB>
    <izvorni_sadrzaj>RAK-K.S. PROM d.o.o., OIB 68513565491</izvorni_sadrzaj>
    <derivirana_varijabla naziv="DomainObject.Predmet.ProtustrankaNazivFormatedOIB_1">RAK-K.S. PROM d.o.o., OIB 68513565491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RAK-K.S. PROM d.o.o.</item>
    </izvorni_sadrzaj>
    <derivirana_varijabla naziv="DomainObject.Predmet.ProtuStrankaListFormated_1">
      <item>RAK-K.S. PROM d.o.o.</item>
    </derivirana_varijabla>
  </DomainObject.Predmet.ProtuStrankaListFormated>
  <DomainObject.Predmet.ProtuStrankaListFormatedOIB>
    <izvorni_sadrzaj>
      <item>RAK-K.S. PROM d.o.o., OIB 68513565491</item>
    </izvorni_sadrzaj>
    <derivirana_varijabla naziv="DomainObject.Predmet.ProtuStrankaListFormatedOIB_1">
      <item>RAK-K.S. PROM d.o.o., OIB 68513565491</item>
    </derivirana_varijabla>
  </DomainObject.Predmet.ProtuStrankaListFormatedOIB>
  <DomainObject.Predmet.ProtuStrankaListFormatedWithAdress>
    <izvorni_sadrzaj>
      <item>RAK-K.S. PROM d.o.o., Šiljakovina, Ivana Šabana 20/a, 10410 Velika Gorica</item>
    </izvorni_sadrzaj>
    <derivirana_varijabla naziv="DomainObject.Predmet.ProtuStrankaListFormatedWithAdress_1">
      <item>RAK-K.S. PROM d.o.o., Šiljakovina, Ivana Šabana 20/a, 10410 Velika Gorica</item>
    </derivirana_varijabla>
  </DomainObject.Predmet.ProtuStrankaListFormatedWithAdress>
  <DomainObject.Predmet.ProtuStrankaListFormatedWithAdressOIB>
    <izvorni_sadrzaj>
      <item>RAK-K.S. PROM d.o.o., OIB 68513565491, Šiljakovina, Ivana Šabana 20/a, 10410 Velika Gorica</item>
    </izvorni_sadrzaj>
    <derivirana_varijabla naziv="DomainObject.Predmet.ProtuStrankaListFormatedWithAdressOIB_1">
      <item>RAK-K.S. PROM d.o.o., OIB 68513565491, Šiljakovina, Ivana Šabana 20/a, 10410 Velika Gorica</item>
    </derivirana_varijabla>
  </DomainObject.Predmet.ProtuStrankaListFormatedWithAdressOIB>
  <DomainObject.Predmet.ProtuStrankaListNazivFormated>
    <izvorni_sadrzaj>
      <item>RAK-K.S. PROM d.o.o.</item>
    </izvorni_sadrzaj>
    <derivirana_varijabla naziv="DomainObject.Predmet.ProtuStrankaListNazivFormated_1">
      <item>RAK-K.S. PROM d.o.o.</item>
    </derivirana_varijabla>
  </DomainObject.Predmet.ProtuStrankaListNazivFormated>
  <DomainObject.Predmet.ProtuStrankaListNazivFormatedOIB>
    <izvorni_sadrzaj>
      <item>RAK-K.S. PROM d.o.o., OIB 68513565491</item>
    </izvorni_sadrzaj>
    <derivirana_varijabla naziv="DomainObject.Predmet.ProtuStrankaListNazivFormatedOIB_1">
      <item>RAK-K.S. PROM d.o.o., OIB 68513565491</item>
    </derivirana_varijabla>
  </DomainObject.Predmet.ProtuStrankaListNazivFormatedOIB>
  <DomainObject.Predmet.OstaliListFormated>
    <izvorni_sadrzaj>
      <item>Stjepan Rak</item>
    </izvorni_sadrzaj>
    <derivirana_varijabla naziv="DomainObject.Predmet.OstaliListFormated_1">
      <item>Stjepan Rak</item>
    </derivirana_varijabla>
  </DomainObject.Predmet.OstaliListFormated>
  <DomainObject.Predmet.OstaliListFormatedOIB>
    <izvorni_sadrzaj>
      <item>Stjepan Rak, OIB 47062781274</item>
    </izvorni_sadrzaj>
    <derivirana_varijabla naziv="DomainObject.Predmet.OstaliListFormatedOIB_1">
      <item>Stjepan Rak, OIB 47062781274</item>
    </derivirana_varijabla>
  </DomainObject.Predmet.OstaliListFormatedOIB>
  <DomainObject.Predmet.OstaliListFormatedWithAdress>
    <izvorni_sadrzaj>
      <item>Stjepan Rak, Ivana Šabana 20a, 10413 Šiljakovina</item>
    </izvorni_sadrzaj>
    <derivirana_varijabla naziv="DomainObject.Predmet.OstaliListFormatedWithAdress_1">
      <item>Stjepan Rak, Ivana Šabana 20a, 10413 Šiljakovina</item>
    </derivirana_varijabla>
  </DomainObject.Predmet.OstaliListFormatedWithAdress>
  <DomainObject.Predmet.OstaliListFormatedWithAdressOIB>
    <izvorni_sadrzaj>
      <item>Stjepan Rak, OIB 47062781274, Ivana Šabana 20a, 10413 Šiljakovina</item>
    </izvorni_sadrzaj>
    <derivirana_varijabla naziv="DomainObject.Predmet.OstaliListFormatedWithAdressOIB_1">
      <item>Stjepan Rak, OIB 47062781274, Ivana Šabana 20a, 10413 Šiljakovina</item>
    </derivirana_varijabla>
  </DomainObject.Predmet.OstaliListFormatedWithAdressOIB>
  <DomainObject.Predmet.OstaliListNazivFormated>
    <izvorni_sadrzaj>
      <item>Stjepan Rak</item>
    </izvorni_sadrzaj>
    <derivirana_varijabla naziv="DomainObject.Predmet.OstaliListNazivFormated_1">
      <item>Stjepan Rak</item>
    </derivirana_varijabla>
  </DomainObject.Predmet.OstaliListNazivFormated>
  <DomainObject.Predmet.OstaliListNazivFormatedOIB>
    <izvorni_sadrzaj>
      <item>Stjepan Rak, OIB 47062781274</item>
    </izvorni_sadrzaj>
    <derivirana_varijabla naziv="DomainObject.Predmet.OstaliListNazivFormatedOIB_1">
      <item>Stjepan Rak, OIB 47062781274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RAK-K.S. PROM d.o.o.</izvorni_sadrzaj>
    <derivirana_varijabla naziv="DomainObject.Predmet.ProtustrankaIDrugi_1">RAK-K.S. PROM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RAK-K.S. PROM d.o.o., OIB 68513565491, Šiljakovina, Ivana Šabana 20/a, 10410 Velika Gorica</izvorni_sadrzaj>
    <derivirana_varijabla naziv="DomainObject.Predmet.ProtustrankaIDrugiAdressOIB_1">RAK-K.S. PROM d.o.o., OIB 68513565491, Šiljakovina, Ivana Šabana 20/a,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St-1156/2016-4</izvorni_sadrzaj>
    <derivirana_varijabla naziv="DomainObject.Predmet.OdlukaRjesenje.Oznaka_1">St-1156/2016-4</derivirana_varijabla>
  </DomainObject.Predmet.OdlukaRjesenje.Oznaka>
  <DomainObject.Predmet.SudioniciListNaziv>
    <izvorni_sadrzaj>
      <item>RAK-K.S. PROM d.o.o.</item>
      <item>FINA Regionalni centar Zagreb</item>
      <item>Stjepan Rak</item>
    </izvorni_sadrzaj>
    <derivirana_varijabla naziv="DomainObject.Predmet.SudioniciListNaziv_1">
      <item>RAK-K.S. PROM d.o.o.</item>
      <item>FINA Regionalni centar Zagreb</item>
      <item>Stjepan Rak</item>
    </derivirana_varijabla>
  </DomainObject.Predmet.SudioniciListNaziv>
  <DomainObject.Predmet.SudioniciListAdressOIB>
    <izvorni_sadrzaj>
      <item>RAK-K.S. PROM d.o.o., OIB 68513565491, Šiljakovina, Ivana Šabana 20/a,10410 Velika Gorica</item>
      <item>FINA Regionalni centar Zagreb, OIB 85821130368, Trg svibanjskih žrtava 1995. br.1,10000 Zagreb</item>
      <item>Stjepan Rak, OIB 47062781274, Ivana Šabana 20a,10413 Šiljakovina</item>
    </izvorni_sadrzaj>
    <derivirana_varijabla naziv="DomainObject.Predmet.SudioniciListAdressOIB_1">
      <item>RAK-K.S. PROM d.o.o., OIB 68513565491, Šiljakovina, Ivana Šabana 20/a,10410 Velika Gorica</item>
      <item>FINA Regionalni centar Zagreb, OIB 85821130368, Trg svibanjskih žrtava 1995. br.1,10000 Zagreb</item>
      <item>Stjepan Rak, OIB 47062781274, Ivana Šabana 20a,10413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68513565491</item>
      <item>, OIB 85821130368</item>
      <item>, OIB 47062781274</item>
    </izvorni_sadrzaj>
    <derivirana_varijabla naziv="DomainObject.Predmet.SudioniciListNazivOIB_1">
      <item>, OIB 68513565491</item>
      <item>, OIB 85821130368</item>
      <item>, OIB 47062781274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2881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2016-10-12T07:43:00Z</dcterms:created>
  <dc:creator>korisnik</dc:creator>
  <cp:lastModifiedBy>Snježana Andrijanić</cp:lastModifiedBy>
  <cp:lastPrinted>2016-10-12T07:43:00Z</cp:lastPrinted>
  <dcterms:modified xmlns:xsi="http://www.w3.org/2001/XMLSchema-instance" xsi:type="dcterms:W3CDTF">2016-10-13T07:36:00Z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