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c914" w14:paraId="445c91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102B44" w:rsidP="00C706C7" w:rsidR="00C706C7">
      <w:pPr>
        <w:jc w:val="right"/>
      </w:pPr>
      <w:r>
        <w:t>MATEO TAMARUT</w:t>
      </w:r>
    </w:p>
    <w:p w:rsidRDefault="00102B44" w:rsidP="00C706C7" w:rsidR="00102B44">
      <w:pPr>
        <w:jc w:val="right"/>
      </w:pPr>
      <w:r>
        <w:t>Dalmatinska ul. 9</w:t>
      </w:r>
    </w:p>
    <w:p w:rsidRDefault="00102B44" w:rsidP="00C706C7" w:rsidR="00102B44">
      <w:pPr>
        <w:jc w:val="right"/>
      </w:pPr>
      <w:r>
        <w:t>NOVALJA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102B44">
        <w:t>192</w:t>
      </w:r>
      <w:r w:rsidR="00FD6D16">
        <w:t>/</w:t>
      </w:r>
      <w:r w:rsidR="00102B44">
        <w:t>20</w:t>
      </w:r>
      <w:r w:rsidR="00FD6D16">
        <w:t>17</w:t>
      </w:r>
      <w:r w:rsidR="00102B44">
        <w:t>-4</w:t>
      </w:r>
      <w:r>
        <w:t xml:space="preserve"> od </w:t>
      </w:r>
      <w:r w:rsidR="0095317B">
        <w:t>9</w:t>
      </w:r>
      <w:r w:rsidR="00102B44">
        <w:t>. svibnja</w:t>
      </w:r>
      <w:r w:rsidR="00FD6D16">
        <w:t xml:space="preserve"> 2017</w:t>
      </w:r>
      <w:r>
        <w:t xml:space="preserve">. pokrenut je prethodni postupak radi utvrđivanja uvjeta za otvaranje stečajnog postupka nad stečajnim dužnikom </w:t>
      </w:r>
      <w:r w:rsidR="00102B44" w:rsidRPr="005C674E">
        <w:t>FUMIJA GRAĐENJE d.o.o., Pag, Zadarska bb, OIB: 59809707182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582B76">
        <w:t>8. lipnja</w:t>
      </w:r>
      <w:r w:rsidR="00FD6D16">
        <w:t xml:space="preserve"> 2017</w:t>
      </w:r>
      <w:r w:rsidR="007C0F7F">
        <w:t>. u</w:t>
      </w:r>
      <w:r w:rsidR="007C0F7F" w:rsidRPr="00F60CD9">
        <w:t xml:space="preserve"> </w:t>
      </w:r>
      <w:r w:rsidR="00102B44">
        <w:t>09,00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582B76">
        <w:t>8. lipnja</w:t>
      </w:r>
      <w:r w:rsidR="00FD6D16">
        <w:t xml:space="preserve"> 2017. u </w:t>
      </w:r>
      <w:r w:rsidR="00102B44">
        <w:t>09,02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95317B">
        <w:t>9</w:t>
      </w:r>
      <w:r w:rsidR="00102B44">
        <w:t>. svibnja</w:t>
      </w:r>
      <w:r w:rsidR="00FD6D16">
        <w:t xml:space="preserve"> 2017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00A3D" w:rsidP="00600A3D" w:rsidR="00600A3D">
      <w:r>
        <w:t>Za točnost otpravka-ovlašteni službenik:                                                     Sutkinja</w:t>
      </w:r>
    </w:p>
    <w:p w:rsidRDefault="00600A3D" w:rsidP="00600A3D" w:rsidR="00600A3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5584268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>1 St-</w:t>
    </w:r>
    <w:r w:rsidR="00102B44">
      <w:rPr>
        <w:b/>
        <w:bCs/>
        <w:sz w:val="28"/>
      </w:rPr>
      <w:t>192</w:t>
    </w:r>
    <w:r w:rsidR="00BC237C">
      <w:rPr>
        <w:b/>
        <w:bCs/>
        <w:sz w:val="28"/>
      </w:rPr>
      <w:t>/</w:t>
    </w:r>
    <w:r w:rsidR="00102B44">
      <w:rPr>
        <w:b/>
        <w:bCs/>
        <w:sz w:val="28"/>
      </w:rPr>
      <w:t>20</w:t>
    </w:r>
    <w:r w:rsidR="00BC237C">
      <w:rPr>
        <w:b/>
        <w:bCs/>
        <w:sz w:val="28"/>
      </w:rPr>
      <w:t>17-5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02B44"/>
    <w:rsid w:val="00110BE5"/>
    <w:rsid w:val="0011155D"/>
    <w:rsid w:val="00113C77"/>
    <w:rsid w:val="00120463"/>
    <w:rsid w:val="00120626"/>
    <w:rsid w:val="0012097D"/>
    <w:rsid w:val="00123E70"/>
    <w:rsid w:val="00153865"/>
    <w:rsid w:val="00180A70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828B8"/>
    <w:rsid w:val="00582B76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0A3D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258FF"/>
    <w:rsid w:val="0093459D"/>
    <w:rsid w:val="00950D8B"/>
    <w:rsid w:val="0095317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BC237C"/>
    <w:rsid w:val="00C11C35"/>
    <w:rsid w:val="00C11E12"/>
    <w:rsid w:val="00C3783E"/>
    <w:rsid w:val="00C47314"/>
    <w:rsid w:val="00C55BC5"/>
    <w:rsid w:val="00C57528"/>
    <w:rsid w:val="00C6342D"/>
    <w:rsid w:val="00C675F5"/>
    <w:rsid w:val="00C706C7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758C0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41FBB"/>
    <w:rsid w:val="00E57968"/>
    <w:rsid w:val="00E83C6A"/>
    <w:rsid w:val="00EA6402"/>
    <w:rsid w:val="00EB44F7"/>
    <w:rsid w:val="00EC477C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6D16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8C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8C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8C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8C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8C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8C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FUMIJA GRAĐENJE d.o.o. za trgovinu, usluge i djelatnost turističke agencije</izvorni_sadrzaj>
    <derivirana_varijabla naziv="DomainObject.Predmet.ProtustrankaFormated_1">  FUMIJA GRAĐENJE d.o.o. za trgovinu, usluge i djelatnost turističke agencije</derivirana_varijabla>
  </DomainObject.Predmet.ProtustrankaFormated>
  <DomainObject.Predmet.ProtustrankaFormatedOIB>
    <izvorni_sadrzaj>  FUMIJA GRAĐENJE d.o.o. za trgovinu, usluge i djelatnost turističke agencije, OIB 59809707182</izvorni_sadrzaj>
    <derivirana_varijabla naziv="DomainObject.Predmet.ProtustrankaFormatedOIB_1">  FUMIJA GRAĐENJE d.o.o. za trgovinu, usluge i djelatnost turističke agencije, OIB 59809707182</derivirana_varijabla>
  </DomainObject.Predmet.ProtustrankaFormatedOIB>
  <DomainObject.Predmet.ProtustrankaFormatedWithAdress>
    <izvorni_sadrzaj> FUMIJA GRAĐENJE d.o.o. za trgovinu, usluge i djelatnost turističke agencije, Zadarska/bb, 23250 Pag</izvorni_sadrzaj>
    <derivirana_varijabla naziv="DomainObject.Predmet.ProtustrankaFormatedWithAdress_1"> FUMIJA GRAĐENJE d.o.o. za trgovinu, usluge i djelatnost turističke agencije, Zadarska/bb, 23250 Pag</derivirana_varijabla>
  </DomainObject.Predmet.ProtustrankaFormatedWithAdress>
  <DomainObject.Predmet.ProtustrankaFormatedWithAdressOIB>
    <izvorni_sadrzaj> FUMIJA GRAĐENJE d.o.o. za trgovinu, usluge i djelatnost turističke agencije, OIB 59809707182, Zadarska/bb, 23250 Pag</izvorni_sadrzaj>
    <derivirana_varijabla naziv="DomainObject.Predmet.ProtustrankaFormatedWithAdressOIB_1"> FUMIJA GRAĐENJE d.o.o. za trgovinu, usluge i djelatnost turističke agencije, OIB 59809707182, Zadarska/bb, 23250 Pag</derivirana_varijabla>
  </DomainObject.Predmet.ProtustrankaFormatedWithAdressOIB>
  <DomainObject.Predmet.ProtustrankaWithAdress>
    <izvorni_sadrzaj>FUMIJA GRAĐENJE d.o.o. za trgovinu, usluge i djelatnost turističke agencije Zadarska/bb, 23250 Pag</izvorni_sadrzaj>
    <derivirana_varijabla naziv="DomainObject.Predmet.ProtustrankaWithAdress_1">FUMIJA GRAĐENJE d.o.o. za trgovinu, usluge i djelatnost turističke agencije Zadarska/bb, 23250 Pag</derivirana_varijabla>
  </DomainObject.Predmet.ProtustrankaWithAdress>
  <DomainObject.Predmet.ProtustrankaWithAdressOIB>
    <izvorni_sadrzaj>FUMIJA GRAĐENJE d.o.o. za trgovinu, usluge i djelatnost turističke agencije, OIB 59809707182, Zadarska/bb, 23250 Pag</izvorni_sadrzaj>
    <derivirana_varijabla naziv="DomainObject.Predmet.ProtustrankaWithAdressOIB_1">FUMIJA GRAĐENJE d.o.o. za trgovinu, usluge i djelatnost turističke agencije, OIB 59809707182, Zadarska/bb, 23250 Pag</derivirana_varijabla>
  </DomainObject.Predmet.ProtustrankaWithAdressOIB>
  <DomainObject.Predmet.ProtustrankaNazivFormated>
    <izvorni_sadrzaj>FUMIJA GRAĐENJE d.o.o. za trgovinu, usluge i djelatnost turističke agencije</izvorni_sadrzaj>
    <derivirana_varijabla naziv="DomainObject.Predmet.ProtustrankaNazivFormated_1">FUMIJA GRAĐENJE d.o.o. za trgovinu, usluge i djelatnost turističke agencije</derivirana_varijabla>
  </DomainObject.Predmet.ProtustrankaNazivFormated>
  <DomainObject.Predmet.ProtustrankaNazivFormatedOIB>
    <izvorni_sadrzaj>FUMIJA GRAĐENJE d.o.o. za trgovinu, usluge i djelatnost turističke agencije, OIB 59809707182</izvorni_sadrzaj>
    <derivirana_varijabla naziv="DomainObject.Predmet.ProtustrankaNazivFormatedOIB_1">FUMIJA GRAĐENJE d.o.o. za trgovinu, usluge i djelatnost turističke agencije, OIB 59809707182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FUMIJA GRAĐENJE d.o.o. za trgovinu, usluge i djelatnost turističke agencije</item>
    </izvorni_sadrzaj>
    <derivirana_varijabla naziv="DomainObject.Predmet.ProtuStrankaListFormated_1">
      <item>FUMIJA GRAĐENJE d.o.o. za trgovinu, usluge i djelatnost turističke agencije</item>
    </derivirana_varijabla>
  </DomainObject.Predmet.ProtuStrankaListFormated>
  <DomainObject.Predmet.ProtuStrankaListFormatedOIB>
    <izvorni_sadrzaj>
      <item>FUMIJA GRAĐENJE d.o.o. za trgovinu, usluge i djelatnost turističke agencije, OIB 59809707182</item>
    </izvorni_sadrzaj>
    <derivirana_varijabla naziv="DomainObject.Predmet.ProtuStrankaListFormatedOIB_1">
      <item>FUMIJA GRAĐENJE d.o.o. za trgovinu, usluge i djelatnost turističke agencije, OIB 59809707182</item>
    </derivirana_varijabla>
  </DomainObject.Predmet.ProtuStrankaListFormatedOIB>
  <DomainObject.Predmet.ProtuStrankaListFormatedWithAdress>
    <izvorni_sadrzaj>
      <item>FUMIJA GRAĐENJE d.o.o. za trgovinu, usluge i djelatnost turističke agencije, Zadarska/bb, 23250 Pag</item>
    </izvorni_sadrzaj>
    <derivirana_varijabla naziv="DomainObject.Predmet.ProtuStrankaListFormatedWithAdress_1">
      <item>FUMIJA GRAĐENJE d.o.o. za trgovinu, usluge i djelatnost turističke agencije, Zadarska/bb, 23250 Pag</item>
    </derivirana_varijabla>
  </DomainObject.Predmet.ProtuStrankaListFormatedWithAdress>
  <DomainObject.Predmet.ProtuStrankaListFormatedWithAdressOIB>
    <izvorni_sadrzaj>
      <item>FUMIJA GRAĐENJE d.o.o. za trgovinu, usluge i djelatnost turističke agencije, OIB 59809707182, Zadarska/bb, 23250 Pag</item>
    </izvorni_sadrzaj>
    <derivirana_varijabla naziv="DomainObject.Predmet.ProtuStrankaListFormatedWithAdressOIB_1">
      <item>FUMIJA GRAĐENJE d.o.o. za trgovinu, usluge i djelatnost turističke agencije, OIB 59809707182, Zadarska/bb, 23250 Pag</item>
    </derivirana_varijabla>
  </DomainObject.Predmet.ProtuStrankaListFormatedWithAdressOIB>
  <DomainObject.Predmet.ProtuStrankaListNazivFormated>
    <izvorni_sadrzaj>
      <item>FUMIJA GRAĐENJE d.o.o. za trgovinu, usluge i djelatnost turističke agencije</item>
    </izvorni_sadrzaj>
    <derivirana_varijabla naziv="DomainObject.Predmet.ProtuStrankaListNazivFormated_1">
      <item>FUMIJA GRAĐENJE d.o.o. za trgovinu, usluge i djelatnost turističke agencije</item>
    </derivirana_varijabla>
  </DomainObject.Predmet.ProtuStrankaListNazivFormated>
  <DomainObject.Predmet.ProtuStrankaListNazivFormatedOIB>
    <izvorni_sadrzaj>
      <item>FUMIJA GRAĐENJE d.o.o. za trgovinu, usluge i djelatnost turističke agencije, OIB 59809707182</item>
    </izvorni_sadrzaj>
    <derivirana_varijabla naziv="DomainObject.Predmet.ProtuStrankaListNazivFormatedOIB_1">
      <item>FUMIJA GRAĐENJE d.o.o. za trgovinu, usluge i djelatnost turističke agencije, OIB 59809707182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FUMIJA GRAĐENJE d.o.o. za trgovinu, usluge i djelatnost turističke agencije</izvorni_sadrzaj>
    <derivirana_varijabla naziv="DomainObject.Predmet.ProtustrankaIDrugi_1">FUMIJA GRAĐENJE d.o.o.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FUMIJA GRAĐENJE d.o.o. za trgovinu, usluge i djelatnost turističke agencije, OIB 59809707182, Zadarska/bb, 23250 Pag</izvorni_sadrzaj>
    <derivirana_varijabla naziv="DomainObject.Predmet.ProtustrankaIDrugiAdressOIB_1">FUMIJA GRAĐENJE d.o.o. za trgovinu, usluge i djelatnost turističke agencije, OIB 59809707182,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FUMIJA GRAĐENJE d.o.o. za trgovinu, usluge i djelatnost turističke agencije</item>
    </izvorni_sadrzaj>
    <derivirana_varijabla naziv="DomainObject.Predmet.SudioniciListNaziv_1">
      <item>FINA</item>
      <item>FUMIJA GRAĐENJE d.o.o. za trgovinu, usluge i djelatnost turističke agencije</item>
    </derivirana_varijabla>
  </DomainObject.Predmet.SudioniciListNaziv>
  <DomainObject.Predmet.SudioniciListAdressOIB>
    <izvorni_sadrzaj>
      <item>FINA, OIB 85821130368</item>
      <item>FUMIJA GRAĐENJE d.o.o. za trgovinu, usluge i djelatnost turističke agencije, OIB 59809707182, Zadarska/bb,23250 Pag</item>
    </izvorni_sadrzaj>
    <derivirana_varijabla naziv="DomainObject.Predmet.SudioniciListAdressOIB_1">
      <item>FINA, OIB 85821130368</item>
      <item>FUMIJA GRAĐENJE d.o.o. za trgovinu, usluge i djelatnost turističke agencije, OIB 59809707182, Zadarska/bb,23250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59809707182</item>
    </izvorni_sadrzaj>
    <derivirana_varijabla naziv="DomainObject.Predmet.SudioniciListNazivOIB_1">
      <item>, OIB 85821130368</item>
      <item>, OIB 59809707182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A852B-989B-4EFD-B4F8-B3B866B25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859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2017-05-04T08:27:00Z</dcterms:created>
  <dc:creator>Ardena Bajlo</dc:creator>
  <cp:lastModifiedBy>Martina Kalmeta</cp:lastModifiedBy>
  <cp:lastPrinted>2016-10-19T06:34:00Z</cp:lastPrinted>
  <dcterms:modified xmlns:xsi="http://www.w3.org/2001/XMLSchema-instance" xsi:type="dcterms:W3CDTF">2017-05-09T11:45:00Z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